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g" ContentType="image/jp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66" w:after="0" w:line="240" w:lineRule="auto"/>
        <w:ind w:left="64" w:right="45"/>
        <w:jc w:val="center"/>
        <w:tabs>
          <w:tab w:pos="7780" w:val="left"/>
        </w:tabs>
        <w:rPr>
          <w:rFonts w:ascii="Arial" w:hAnsi="Arial" w:cs="Arial" w:eastAsia="Arial"/>
          <w:sz w:val="29"/>
          <w:szCs w:val="29"/>
        </w:rPr>
      </w:pPr>
      <w:rPr/>
      <w:r>
        <w:rPr/>
        <w:pict>
          <v:group style="position:absolute;margin-left:79.014725pt;margin-top:.359807pt;width:488.847355pt;height:.719839pt;mso-position-horizontal-relative:page;mso-position-vertical-relative:page;z-index:-13843" coordorigin="1580,7" coordsize="9777,14">
            <v:group style="position:absolute;left:1584;top:18;width:9770;height:2" coordorigin="1584,18" coordsize="9770,2">
              <v:shape style="position:absolute;left:1584;top:18;width:9770;height:2" coordorigin="1584,18" coordsize="9770,0" path="m1584,18l11354,18e" filled="f" stroked="t" strokeweight=".359976pt" strokecolor="#AFAFB3">
                <v:path arrowok="t"/>
              </v:shape>
            </v:group>
            <v:group style="position:absolute;left:2239;top:11;width:9115;height:2" coordorigin="2239,11" coordsize="9115,2">
              <v:shape style="position:absolute;left:2239;top:11;width:9115;height:2" coordorigin="2239,11" coordsize="9115,0" path="m2239,11l11354,11e" filled="f" stroked="t" strokeweight=".359976pt" strokecolor="#A8ACA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4.680298pt;margin-top:.359863pt;width:.1pt;height:531.517758pt;mso-position-horizontal-relative:page;mso-position-vertical-relative:page;z-index:-13842" coordorigin="11894,7" coordsize="2,10630">
            <v:shape style="position:absolute;left:11894;top:7;width:2;height:10630" coordorigin="11894,7" coordsize="0,10630" path="m11894,10638l11894,7e" filled="f" stroked="t" strokeweight=".719952pt" strokecolor="#979797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9"/>
          <w:szCs w:val="29"/>
          <w:color w:val="2D2A2F"/>
          <w:w w:val="89"/>
          <w:b/>
          <w:bCs/>
          <w:position w:val="-3"/>
        </w:rPr>
        <w:t>A.R.E.</w:t>
      </w:r>
      <w:r>
        <w:rPr>
          <w:rFonts w:ascii="Arial" w:hAnsi="Arial" w:cs="Arial" w:eastAsia="Arial"/>
          <w:sz w:val="29"/>
          <w:szCs w:val="29"/>
          <w:color w:val="2D2A2F"/>
          <w:spacing w:val="10"/>
          <w:w w:val="89"/>
          <w:b/>
          <w:bCs/>
          <w:position w:val="-3"/>
        </w:rPr>
        <w:t>F</w:t>
      </w:r>
      <w:r>
        <w:rPr>
          <w:rFonts w:ascii="Arial" w:hAnsi="Arial" w:cs="Arial" w:eastAsia="Arial"/>
          <w:sz w:val="29"/>
          <w:szCs w:val="29"/>
          <w:color w:val="161516"/>
          <w:spacing w:val="-3"/>
          <w:w w:val="127"/>
          <w:b/>
          <w:bCs/>
          <w:position w:val="-3"/>
        </w:rPr>
        <w:t>.</w:t>
      </w:r>
      <w:r>
        <w:rPr>
          <w:rFonts w:ascii="Arial" w:hAnsi="Arial" w:cs="Arial" w:eastAsia="Arial"/>
          <w:sz w:val="29"/>
          <w:szCs w:val="29"/>
          <w:color w:val="424142"/>
          <w:spacing w:val="0"/>
          <w:w w:val="88"/>
          <w:b/>
          <w:bCs/>
          <w:position w:val="-3"/>
        </w:rPr>
        <w:t>L.E.C</w:t>
      </w:r>
      <w:r>
        <w:rPr>
          <w:rFonts w:ascii="Arial" w:hAnsi="Arial" w:cs="Arial" w:eastAsia="Arial"/>
          <w:sz w:val="29"/>
          <w:szCs w:val="29"/>
          <w:color w:val="424142"/>
          <w:spacing w:val="0"/>
          <w:w w:val="100"/>
          <w:b/>
          <w:bCs/>
          <w:position w:val="-3"/>
        </w:rPr>
        <w:tab/>
      </w:r>
      <w:r>
        <w:rPr>
          <w:rFonts w:ascii="Arial" w:hAnsi="Arial" w:cs="Arial" w:eastAsia="Arial"/>
          <w:sz w:val="29"/>
          <w:szCs w:val="29"/>
          <w:color w:val="424142"/>
          <w:spacing w:val="0"/>
          <w:w w:val="100"/>
          <w:b/>
          <w:bCs/>
          <w:position w:val="0"/>
        </w:rPr>
        <w:t>Pierre</w:t>
      </w:r>
      <w:r>
        <w:rPr>
          <w:rFonts w:ascii="Arial" w:hAnsi="Arial" w:cs="Arial" w:eastAsia="Arial"/>
          <w:sz w:val="29"/>
          <w:szCs w:val="29"/>
          <w:color w:val="424142"/>
          <w:spacing w:val="0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29"/>
          <w:szCs w:val="29"/>
          <w:color w:val="424142"/>
          <w:spacing w:val="35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29"/>
          <w:szCs w:val="29"/>
          <w:color w:val="2D2A2F"/>
          <w:spacing w:val="0"/>
          <w:w w:val="87"/>
          <w:b/>
          <w:bCs/>
          <w:position w:val="0"/>
        </w:rPr>
        <w:t>TREANTON</w:t>
      </w:r>
      <w:r>
        <w:rPr>
          <w:rFonts w:ascii="Arial" w:hAnsi="Arial" w:cs="Arial" w:eastAsia="Arial"/>
          <w:sz w:val="29"/>
          <w:szCs w:val="29"/>
          <w:color w:val="000000"/>
          <w:spacing w:val="0"/>
          <w:w w:val="100"/>
          <w:position w:val="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810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85.679999pt;height:81.72pt;mso-position-horizontal-relative:char;mso-position-vertical-relative:line" type="#_x0000_t75">
            <v:imagedata r:id="rId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82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13.119995pt;margin-top:129.960022pt;width:120.959999pt;height:103.68pt;mso-position-horizontal-relative:page;mso-position-vertical-relative:paragraph;z-index:-13844" type="#_x0000_t75">
            <v:imagedata r:id="rId6" o:title=""/>
          </v:shape>
        </w:pict>
      </w:r>
      <w:r>
        <w:rPr/>
        <w:pict>
          <v:group style="position:absolute;margin-left:125.451622pt;margin-top:4.24116pt;width:.1pt;height:70.173299pt;mso-position-horizontal-relative:page;mso-position-vertical-relative:paragraph;z-index:-13841" coordorigin="2509,85" coordsize="2,1403">
            <v:shape style="position:absolute;left:2509;top:85;width:2;height:1403" coordorigin="2509,85" coordsize="0,1403" path="m2509,1488l2509,85e" filled="f" stroked="t" strokeweight="5.759615pt" strokecolor="#1C181C">
              <v:path arrowok="t"/>
            </v:shape>
          </v:group>
          <w10:wrap type="none"/>
        </w:pict>
      </w:r>
      <w:r>
        <w:rPr/>
        <w:pict>
          <v:shape style="width:355.320016pt;height:75.240pt;mso-position-horizontal-relative:char;mso-position-vertical-relative:line" type="#_x0000_t75">
            <v:imagedata r:id="rId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4924" w:right="5139"/>
        <w:jc w:val="center"/>
        <w:rPr>
          <w:rFonts w:ascii="Arial" w:hAnsi="Arial" w:cs="Arial" w:eastAsia="Arial"/>
          <w:sz w:val="11"/>
          <w:szCs w:val="11"/>
        </w:rPr>
      </w:pPr>
      <w:rPr/>
      <w:r>
        <w:rPr>
          <w:rFonts w:ascii="Times New Roman" w:hAnsi="Times New Roman" w:cs="Times New Roman" w:eastAsia="Times New Roman"/>
          <w:sz w:val="14"/>
          <w:szCs w:val="14"/>
          <w:color w:val="BFBFBF"/>
          <w:spacing w:val="-13"/>
          <w:w w:val="208"/>
          <w:i/>
        </w:rPr>
        <w:t>.</w:t>
      </w:r>
      <w:r>
        <w:rPr>
          <w:rFonts w:ascii="Times New Roman" w:hAnsi="Times New Roman" w:cs="Times New Roman" w:eastAsia="Times New Roman"/>
          <w:sz w:val="14"/>
          <w:szCs w:val="14"/>
          <w:color w:val="A1A1A3"/>
          <w:spacing w:val="0"/>
          <w:w w:val="57"/>
          <w:i/>
        </w:rPr>
        <w:t>-</w:t>
      </w:r>
      <w:r>
        <w:rPr>
          <w:rFonts w:ascii="Times New Roman" w:hAnsi="Times New Roman" w:cs="Times New Roman" w:eastAsia="Times New Roman"/>
          <w:sz w:val="14"/>
          <w:szCs w:val="14"/>
          <w:color w:val="A1A1A3"/>
          <w:spacing w:val="-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A1A1A3"/>
          <w:spacing w:val="0"/>
          <w:w w:val="65"/>
          <w:i/>
        </w:rPr>
        <w:t>.</w:t>
      </w:r>
      <w:r>
        <w:rPr>
          <w:rFonts w:ascii="Times New Roman" w:hAnsi="Times New Roman" w:cs="Times New Roman" w:eastAsia="Times New Roman"/>
          <w:sz w:val="19"/>
          <w:szCs w:val="19"/>
          <w:color w:val="A1A1A3"/>
          <w:spacing w:val="-11"/>
          <w:w w:val="65"/>
          <w:i/>
        </w:rPr>
        <w:t>.</w:t>
      </w:r>
      <w:r>
        <w:rPr>
          <w:rFonts w:ascii="Arial" w:hAnsi="Arial" w:cs="Arial" w:eastAsia="Arial"/>
          <w:sz w:val="11"/>
          <w:szCs w:val="11"/>
          <w:color w:val="A1A1A3"/>
          <w:spacing w:val="0"/>
          <w:w w:val="57"/>
          <w:i/>
        </w:rPr>
        <w:t>:..:</w:t>
      </w:r>
      <w:r>
        <w:rPr>
          <w:rFonts w:ascii="Arial" w:hAnsi="Arial" w:cs="Arial" w:eastAsia="Arial"/>
          <w:sz w:val="11"/>
          <w:szCs w:val="1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358" w:right="4360"/>
        <w:jc w:val="center"/>
        <w:tabs>
          <w:tab w:pos="5620" w:val="left"/>
        </w:tabs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Arial" w:hAnsi="Arial" w:cs="Arial" w:eastAsia="Arial"/>
          <w:sz w:val="13"/>
          <w:szCs w:val="13"/>
          <w:color w:val="A1A1A3"/>
          <w:spacing w:val="0"/>
          <w:w w:val="100"/>
        </w:rPr>
        <w:t>·.</w:t>
      </w:r>
      <w:r>
        <w:rPr>
          <w:rFonts w:ascii="Arial" w:hAnsi="Arial" w:cs="Arial" w:eastAsia="Arial"/>
          <w:sz w:val="13"/>
          <w:szCs w:val="13"/>
          <w:color w:val="A1A1A3"/>
          <w:spacing w:val="0"/>
          <w:w w:val="100"/>
        </w:rPr>
        <w:t> </w:t>
      </w:r>
      <w:r>
        <w:rPr>
          <w:rFonts w:ascii="Arial" w:hAnsi="Arial" w:cs="Arial" w:eastAsia="Arial"/>
          <w:sz w:val="13"/>
          <w:szCs w:val="13"/>
          <w:color w:val="A1A1A3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color w:val="8E8E8E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12"/>
          <w:szCs w:val="12"/>
          <w:color w:val="8E8E8E"/>
          <w:spacing w:val="0"/>
          <w:w w:val="100"/>
        </w:rPr>
        <w:t>     </w:t>
      </w:r>
      <w:r>
        <w:rPr>
          <w:rFonts w:ascii="Times New Roman" w:hAnsi="Times New Roman" w:cs="Times New Roman" w:eastAsia="Times New Roman"/>
          <w:sz w:val="12"/>
          <w:szCs w:val="12"/>
          <w:color w:val="8E8E8E"/>
          <w:spacing w:val="3"/>
          <w:w w:val="100"/>
        </w:rPr>
        <w:t> </w:t>
      </w:r>
      <w:r>
        <w:rPr>
          <w:rFonts w:ascii="Arial" w:hAnsi="Arial" w:cs="Arial" w:eastAsia="Arial"/>
          <w:sz w:val="10"/>
          <w:szCs w:val="10"/>
          <w:color w:val="A1A1A3"/>
          <w:spacing w:val="0"/>
          <w:w w:val="134"/>
          <w:i/>
        </w:rPr>
        <w:t>:".</w:t>
      </w:r>
      <w:r>
        <w:rPr>
          <w:rFonts w:ascii="Arial" w:hAnsi="Arial" w:cs="Arial" w:eastAsia="Arial"/>
          <w:sz w:val="10"/>
          <w:szCs w:val="10"/>
          <w:color w:val="A1A1A3"/>
          <w:spacing w:val="0"/>
          <w:w w:val="100"/>
          <w:i/>
        </w:rPr>
        <w:tab/>
      </w:r>
      <w:r>
        <w:rPr>
          <w:rFonts w:ascii="Arial" w:hAnsi="Arial" w:cs="Arial" w:eastAsia="Arial"/>
          <w:sz w:val="10"/>
          <w:szCs w:val="10"/>
          <w:color w:val="A1A1A3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26"/>
          <w:szCs w:val="26"/>
          <w:color w:val="BFBFBF"/>
          <w:spacing w:val="0"/>
          <w:w w:val="39"/>
          <w:position w:val="4"/>
        </w:rPr>
        <w:t>..</w:t>
      </w:r>
      <w:r>
        <w:rPr>
          <w:rFonts w:ascii="Times New Roman" w:hAnsi="Times New Roman" w:cs="Times New Roman" w:eastAsia="Times New Roman"/>
          <w:sz w:val="26"/>
          <w:szCs w:val="26"/>
          <w:color w:val="BFBFBF"/>
          <w:spacing w:val="0"/>
          <w:w w:val="39"/>
          <w:position w:val="4"/>
        </w:rPr>
        <w:t>     </w:t>
      </w:r>
      <w:r>
        <w:rPr>
          <w:rFonts w:ascii="Times New Roman" w:hAnsi="Times New Roman" w:cs="Times New Roman" w:eastAsia="Times New Roman"/>
          <w:sz w:val="26"/>
          <w:szCs w:val="26"/>
          <w:color w:val="BFBFBF"/>
          <w:spacing w:val="20"/>
          <w:w w:val="39"/>
          <w:position w:val="4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D8D8D8"/>
          <w:spacing w:val="0"/>
          <w:w w:val="77"/>
          <w:position w:val="4"/>
        </w:rPr>
        <w:t>.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5713" w:right="4081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Arial" w:hAnsi="Arial" w:cs="Arial" w:eastAsia="Arial"/>
          <w:sz w:val="16"/>
          <w:szCs w:val="16"/>
          <w:color w:val="A1A1A3"/>
          <w:spacing w:val="0"/>
          <w:w w:val="86"/>
          <w:i/>
        </w:rPr>
        <w:t>:</w:t>
      </w:r>
      <w:r>
        <w:rPr>
          <w:rFonts w:ascii="Arial" w:hAnsi="Arial" w:cs="Arial" w:eastAsia="Arial"/>
          <w:sz w:val="16"/>
          <w:szCs w:val="16"/>
          <w:color w:val="A1A1A3"/>
          <w:spacing w:val="6"/>
          <w:w w:val="86"/>
          <w:i/>
        </w:rPr>
        <w:t>-</w:t>
      </w:r>
      <w:r>
        <w:rPr>
          <w:rFonts w:ascii="Arial" w:hAnsi="Arial" w:cs="Arial" w:eastAsia="Arial"/>
          <w:sz w:val="16"/>
          <w:szCs w:val="16"/>
          <w:color w:val="BFBFBF"/>
          <w:spacing w:val="0"/>
          <w:w w:val="86"/>
          <w:i/>
        </w:rPr>
        <w:t>:·</w:t>
      </w:r>
      <w:r>
        <w:rPr>
          <w:rFonts w:ascii="Arial" w:hAnsi="Arial" w:cs="Arial" w:eastAsia="Arial"/>
          <w:sz w:val="16"/>
          <w:szCs w:val="16"/>
          <w:color w:val="BFBFBF"/>
          <w:spacing w:val="37"/>
          <w:w w:val="86"/>
          <w:i/>
        </w:rPr>
        <w:t> </w:t>
      </w:r>
      <w:r>
        <w:rPr>
          <w:rFonts w:ascii="Times New Roman" w:hAnsi="Times New Roman" w:cs="Times New Roman" w:eastAsia="Times New Roman"/>
          <w:sz w:val="14"/>
          <w:szCs w:val="14"/>
          <w:color w:val="8E8E8E"/>
          <w:spacing w:val="0"/>
          <w:w w:val="67"/>
        </w:rPr>
        <w:t>-:</w:t>
      </w:r>
      <w:r>
        <w:rPr>
          <w:rFonts w:ascii="Times New Roman" w:hAnsi="Times New Roman" w:cs="Times New Roman" w:eastAsia="Times New Roman"/>
          <w:sz w:val="14"/>
          <w:szCs w:val="14"/>
          <w:color w:val="8E8E8E"/>
          <w:spacing w:val="-20"/>
          <w:w w:val="67"/>
        </w:rPr>
        <w:t>_</w:t>
      </w:r>
      <w:r>
        <w:rPr>
          <w:rFonts w:ascii="Times New Roman" w:hAnsi="Times New Roman" w:cs="Times New Roman" w:eastAsia="Times New Roman"/>
          <w:sz w:val="14"/>
          <w:szCs w:val="14"/>
          <w:color w:val="BFBFBF"/>
          <w:spacing w:val="0"/>
          <w:w w:val="141"/>
        </w:rPr>
        <w:t>:}</w:t>
      </w:r>
      <w:r>
        <w:rPr>
          <w:rFonts w:ascii="Times New Roman" w:hAnsi="Times New Roman" w:cs="Times New Roman" w:eastAsia="Times New Roman"/>
          <w:sz w:val="14"/>
          <w:szCs w:val="14"/>
          <w:color w:val="000000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31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14.199998pt;height:152.640pt;mso-position-horizontal-relative:char;mso-position-vertical-relative:line" type="#_x0000_t75">
            <v:imagedata r:id="rId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auto"/>
        <w:ind w:left="526" w:right="759" w:firstLine="58"/>
        <w:jc w:val="left"/>
        <w:tabs>
          <w:tab w:pos="2260" w:val="left"/>
          <w:tab w:pos="3120" w:val="left"/>
          <w:tab w:pos="5780" w:val="left"/>
        </w:tabs>
        <w:rPr>
          <w:rFonts w:ascii="Arial" w:hAnsi="Arial" w:cs="Arial" w:eastAsia="Arial"/>
          <w:sz w:val="26"/>
          <w:szCs w:val="26"/>
        </w:rPr>
      </w:pPr>
      <w:rPr/>
      <w:r>
        <w:rPr>
          <w:rFonts w:ascii="Arial" w:hAnsi="Arial" w:cs="Arial" w:eastAsia="Arial"/>
          <w:sz w:val="26"/>
          <w:szCs w:val="26"/>
          <w:color w:val="545454"/>
          <w:w w:val="106"/>
        </w:rPr>
        <w:t>Ass</w:t>
      </w:r>
      <w:r>
        <w:rPr>
          <w:rFonts w:ascii="Arial" w:hAnsi="Arial" w:cs="Arial" w:eastAsia="Arial"/>
          <w:sz w:val="26"/>
          <w:szCs w:val="26"/>
          <w:color w:val="545454"/>
          <w:spacing w:val="8"/>
          <w:w w:val="106"/>
        </w:rPr>
        <w:t>o</w:t>
      </w:r>
      <w:r>
        <w:rPr>
          <w:rFonts w:ascii="Arial" w:hAnsi="Arial" w:cs="Arial" w:eastAsia="Arial"/>
          <w:sz w:val="26"/>
          <w:szCs w:val="26"/>
          <w:color w:val="727272"/>
          <w:spacing w:val="18"/>
          <w:w w:val="92"/>
        </w:rPr>
        <w:t>c</w:t>
      </w:r>
      <w:r>
        <w:rPr>
          <w:rFonts w:ascii="Arial" w:hAnsi="Arial" w:cs="Arial" w:eastAsia="Arial"/>
          <w:sz w:val="26"/>
          <w:szCs w:val="26"/>
          <w:color w:val="424142"/>
          <w:spacing w:val="11"/>
          <w:w w:val="94"/>
        </w:rPr>
        <w:t>i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98"/>
        </w:rPr>
        <w:t>a</w:t>
      </w:r>
      <w:r>
        <w:rPr>
          <w:rFonts w:ascii="Arial" w:hAnsi="Arial" w:cs="Arial" w:eastAsia="Arial"/>
          <w:sz w:val="26"/>
          <w:szCs w:val="26"/>
          <w:color w:val="646464"/>
          <w:spacing w:val="-50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1"/>
          <w:w w:val="115"/>
        </w:rPr>
        <w:t>t</w:t>
      </w:r>
      <w:r>
        <w:rPr>
          <w:rFonts w:ascii="Arial" w:hAnsi="Arial" w:cs="Arial" w:eastAsia="Arial"/>
          <w:sz w:val="26"/>
          <w:szCs w:val="26"/>
          <w:color w:val="161516"/>
          <w:spacing w:val="1"/>
          <w:w w:val="115"/>
        </w:rPr>
        <w:t>i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5"/>
        </w:rPr>
        <w:t>on</w:t>
      </w:r>
      <w:r>
        <w:rPr>
          <w:rFonts w:ascii="Arial" w:hAnsi="Arial" w:cs="Arial" w:eastAsia="Arial"/>
          <w:sz w:val="26"/>
          <w:szCs w:val="26"/>
          <w:color w:val="424142"/>
          <w:spacing w:val="-80"/>
          <w:w w:val="115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ab/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pour</w:t>
      </w:r>
      <w:r>
        <w:rPr>
          <w:rFonts w:ascii="Arial" w:hAnsi="Arial" w:cs="Arial" w:eastAsia="Arial"/>
          <w:sz w:val="26"/>
          <w:szCs w:val="26"/>
          <w:color w:val="424142"/>
          <w:spacing w:val="1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ab/>
      </w:r>
      <w:r>
        <w:rPr>
          <w:rFonts w:ascii="Arial" w:hAnsi="Arial" w:cs="Arial" w:eastAsia="Arial"/>
          <w:sz w:val="26"/>
          <w:szCs w:val="26"/>
          <w:color w:val="424142"/>
          <w:spacing w:val="-1"/>
          <w:w w:val="112"/>
        </w:rPr>
        <w:t>l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12"/>
        </w:rPr>
        <w:t>e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12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-3"/>
          <w:w w:val="112"/>
        </w:rPr>
        <w:t>D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12"/>
        </w:rPr>
        <w:t>ével</w:t>
      </w:r>
      <w:r>
        <w:rPr>
          <w:rFonts w:ascii="Arial" w:hAnsi="Arial" w:cs="Arial" w:eastAsia="Arial"/>
          <w:sz w:val="26"/>
          <w:szCs w:val="26"/>
          <w:color w:val="646464"/>
          <w:spacing w:val="-1"/>
          <w:w w:val="112"/>
        </w:rPr>
        <w:t>o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2"/>
        </w:rPr>
        <w:t>pp</w:t>
      </w:r>
      <w:r>
        <w:rPr>
          <w:rFonts w:ascii="Arial" w:hAnsi="Arial" w:cs="Arial" w:eastAsia="Arial"/>
          <w:sz w:val="26"/>
          <w:szCs w:val="26"/>
          <w:color w:val="727272"/>
          <w:spacing w:val="0"/>
          <w:w w:val="112"/>
        </w:rPr>
        <w:t>em</w:t>
      </w:r>
      <w:r>
        <w:rPr>
          <w:rFonts w:ascii="Arial" w:hAnsi="Arial" w:cs="Arial" w:eastAsia="Arial"/>
          <w:sz w:val="26"/>
          <w:szCs w:val="26"/>
          <w:color w:val="727272"/>
          <w:spacing w:val="1"/>
          <w:w w:val="112"/>
        </w:rPr>
        <w:t>e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2"/>
        </w:rPr>
        <w:t>nt</w:t>
      </w:r>
      <w:r>
        <w:rPr>
          <w:rFonts w:ascii="Arial" w:hAnsi="Arial" w:cs="Arial" w:eastAsia="Arial"/>
          <w:sz w:val="26"/>
          <w:szCs w:val="26"/>
          <w:color w:val="424142"/>
          <w:spacing w:val="-28"/>
          <w:w w:val="112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ab/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des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  </w:t>
      </w:r>
      <w:r>
        <w:rPr>
          <w:rFonts w:ascii="Arial" w:hAnsi="Arial" w:cs="Arial" w:eastAsia="Arial"/>
          <w:sz w:val="26"/>
          <w:szCs w:val="26"/>
          <w:color w:val="424142"/>
          <w:spacing w:val="13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1"/>
        </w:rPr>
        <w:t>Etudes</w:t>
      </w:r>
      <w:r>
        <w:rPr>
          <w:rFonts w:ascii="Arial" w:hAnsi="Arial" w:cs="Arial" w:eastAsia="Arial"/>
          <w:sz w:val="26"/>
          <w:szCs w:val="26"/>
          <w:color w:val="424142"/>
          <w:spacing w:val="34"/>
          <w:w w:val="111"/>
        </w:rPr>
        <w:t> </w:t>
      </w:r>
      <w:r>
        <w:rPr>
          <w:rFonts w:ascii="Arial" w:hAnsi="Arial" w:cs="Arial" w:eastAsia="Arial"/>
          <w:sz w:val="26"/>
          <w:szCs w:val="26"/>
          <w:color w:val="2D2A2F"/>
          <w:spacing w:val="0"/>
          <w:w w:val="104"/>
        </w:rPr>
        <w:t>A</w:t>
      </w:r>
      <w:r>
        <w:rPr>
          <w:rFonts w:ascii="Arial" w:hAnsi="Arial" w:cs="Arial" w:eastAsia="Arial"/>
          <w:sz w:val="26"/>
          <w:szCs w:val="26"/>
          <w:color w:val="2D2A2F"/>
          <w:spacing w:val="4"/>
          <w:w w:val="104"/>
        </w:rPr>
        <w:t>r</w:t>
      </w:r>
      <w:r>
        <w:rPr>
          <w:rFonts w:ascii="Arial" w:hAnsi="Arial" w:cs="Arial" w:eastAsia="Arial"/>
          <w:sz w:val="26"/>
          <w:szCs w:val="26"/>
          <w:color w:val="646464"/>
          <w:spacing w:val="-5"/>
          <w:w w:val="104"/>
        </w:rPr>
        <w:t>c</w:t>
      </w:r>
      <w:r>
        <w:rPr>
          <w:rFonts w:ascii="Arial" w:hAnsi="Arial" w:cs="Arial" w:eastAsia="Arial"/>
          <w:sz w:val="26"/>
          <w:szCs w:val="26"/>
          <w:color w:val="2D2A2F"/>
          <w:spacing w:val="4"/>
          <w:w w:val="112"/>
        </w:rPr>
        <w:t>h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9"/>
        </w:rPr>
        <w:t>é</w:t>
      </w:r>
      <w:r>
        <w:rPr>
          <w:rFonts w:ascii="Arial" w:hAnsi="Arial" w:cs="Arial" w:eastAsia="Arial"/>
          <w:sz w:val="26"/>
          <w:szCs w:val="26"/>
          <w:color w:val="646464"/>
          <w:spacing w:val="9"/>
          <w:w w:val="109"/>
        </w:rPr>
        <w:t>o</w:t>
      </w:r>
      <w:r>
        <w:rPr>
          <w:rFonts w:ascii="Arial" w:hAnsi="Arial" w:cs="Arial" w:eastAsia="Arial"/>
          <w:sz w:val="26"/>
          <w:szCs w:val="26"/>
          <w:color w:val="161516"/>
          <w:spacing w:val="11"/>
          <w:w w:val="94"/>
        </w:rPr>
        <w:t>l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9"/>
        </w:rPr>
        <w:t>o</w:t>
      </w:r>
      <w:r>
        <w:rPr>
          <w:rFonts w:ascii="Arial" w:hAnsi="Arial" w:cs="Arial" w:eastAsia="Arial"/>
          <w:sz w:val="26"/>
          <w:szCs w:val="26"/>
          <w:color w:val="646464"/>
          <w:spacing w:val="6"/>
          <w:w w:val="109"/>
        </w:rPr>
        <w:t>g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3"/>
        </w:rPr>
        <w:t>iq</w:t>
      </w:r>
      <w:r>
        <w:rPr>
          <w:rFonts w:ascii="Arial" w:hAnsi="Arial" w:cs="Arial" w:eastAsia="Arial"/>
          <w:sz w:val="26"/>
          <w:szCs w:val="26"/>
          <w:color w:val="424142"/>
          <w:spacing w:val="4"/>
          <w:w w:val="113"/>
        </w:rPr>
        <w:t>u</w:t>
      </w:r>
      <w:r>
        <w:rPr>
          <w:rFonts w:ascii="Arial" w:hAnsi="Arial" w:cs="Arial" w:eastAsia="Arial"/>
          <w:sz w:val="26"/>
          <w:szCs w:val="26"/>
          <w:color w:val="727272"/>
          <w:spacing w:val="0"/>
          <w:w w:val="104"/>
        </w:rPr>
        <w:t>e</w:t>
      </w:r>
      <w:r>
        <w:rPr>
          <w:rFonts w:ascii="Arial" w:hAnsi="Arial" w:cs="Arial" w:eastAsia="Arial"/>
          <w:sz w:val="26"/>
          <w:szCs w:val="26"/>
          <w:color w:val="727272"/>
          <w:spacing w:val="6"/>
          <w:w w:val="104"/>
        </w:rPr>
        <w:t>s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57"/>
        </w:rPr>
        <w:t>,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57"/>
        </w:rPr>
        <w:t> </w:t>
      </w:r>
      <w:r>
        <w:rPr>
          <w:rFonts w:ascii="Arial" w:hAnsi="Arial" w:cs="Arial" w:eastAsia="Arial"/>
          <w:sz w:val="26"/>
          <w:szCs w:val="26"/>
          <w:color w:val="2D2A2F"/>
          <w:spacing w:val="0"/>
          <w:w w:val="104"/>
        </w:rPr>
        <w:t>H</w:t>
      </w:r>
      <w:r>
        <w:rPr>
          <w:rFonts w:ascii="Arial" w:hAnsi="Arial" w:cs="Arial" w:eastAsia="Arial"/>
          <w:sz w:val="26"/>
          <w:szCs w:val="26"/>
          <w:color w:val="2D2A2F"/>
          <w:spacing w:val="8"/>
          <w:w w:val="104"/>
        </w:rPr>
        <w:t>i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9"/>
        </w:rPr>
        <w:t>st</w:t>
      </w:r>
      <w:r>
        <w:rPr>
          <w:rFonts w:ascii="Arial" w:hAnsi="Arial" w:cs="Arial" w:eastAsia="Arial"/>
          <w:sz w:val="26"/>
          <w:szCs w:val="26"/>
          <w:color w:val="646464"/>
          <w:spacing w:val="16"/>
          <w:w w:val="109"/>
        </w:rPr>
        <w:t>o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6"/>
        </w:rPr>
        <w:t>ria</w:t>
      </w:r>
      <w:r>
        <w:rPr>
          <w:rFonts w:ascii="Arial" w:hAnsi="Arial" w:cs="Arial" w:eastAsia="Arial"/>
          <w:sz w:val="26"/>
          <w:szCs w:val="26"/>
          <w:color w:val="424142"/>
          <w:spacing w:val="-4"/>
          <w:w w:val="116"/>
        </w:rPr>
        <w:t>u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7"/>
        </w:rPr>
        <w:t>e</w:t>
      </w:r>
      <w:r>
        <w:rPr>
          <w:rFonts w:ascii="Arial" w:hAnsi="Arial" w:cs="Arial" w:eastAsia="Arial"/>
          <w:sz w:val="26"/>
          <w:szCs w:val="26"/>
          <w:color w:val="646464"/>
          <w:spacing w:val="11"/>
          <w:w w:val="107"/>
        </w:rPr>
        <w:t>s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332"/>
        </w:rPr>
        <w:t>:</w:t>
      </w:r>
      <w:r>
        <w:rPr>
          <w:rFonts w:ascii="Arial" w:hAnsi="Arial" w:cs="Arial" w:eastAsia="Arial"/>
          <w:sz w:val="26"/>
          <w:szCs w:val="26"/>
          <w:color w:val="424142"/>
          <w:spacing w:val="-9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Linaui</w:t>
      </w:r>
      <w:r>
        <w:rPr>
          <w:rFonts w:ascii="Arial" w:hAnsi="Arial" w:cs="Arial" w:eastAsia="Arial"/>
          <w:sz w:val="26"/>
          <w:szCs w:val="26"/>
          <w:color w:val="424142"/>
          <w:spacing w:val="17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646464"/>
          <w:spacing w:val="16"/>
          <w:w w:val="100"/>
        </w:rPr>
        <w:t>s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tia</w:t>
      </w:r>
      <w:r>
        <w:rPr>
          <w:rFonts w:ascii="Arial" w:hAnsi="Arial" w:cs="Arial" w:eastAsia="Arial"/>
          <w:sz w:val="26"/>
          <w:szCs w:val="26"/>
          <w:color w:val="424142"/>
          <w:spacing w:val="14"/>
          <w:w w:val="100"/>
        </w:rPr>
        <w:t>u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0"/>
        </w:rPr>
        <w:t>es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646464"/>
          <w:spacing w:val="11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545454"/>
          <w:spacing w:val="0"/>
          <w:w w:val="100"/>
        </w:rPr>
        <w:t>et</w:t>
      </w:r>
      <w:r>
        <w:rPr>
          <w:rFonts w:ascii="Arial" w:hAnsi="Arial" w:cs="Arial" w:eastAsia="Arial"/>
          <w:sz w:val="26"/>
          <w:szCs w:val="26"/>
          <w:color w:val="545454"/>
          <w:spacing w:val="0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545454"/>
          <w:spacing w:val="3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8"/>
        </w:rPr>
        <w:t>N</w:t>
      </w:r>
      <w:r>
        <w:rPr>
          <w:rFonts w:ascii="Arial" w:hAnsi="Arial" w:cs="Arial" w:eastAsia="Arial"/>
          <w:sz w:val="26"/>
          <w:szCs w:val="26"/>
          <w:color w:val="424142"/>
          <w:spacing w:val="16"/>
          <w:w w:val="108"/>
        </w:rPr>
        <w:t>a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8"/>
        </w:rPr>
        <w:t>tur</w:t>
      </w:r>
      <w:r>
        <w:rPr>
          <w:rFonts w:ascii="Arial" w:hAnsi="Arial" w:cs="Arial" w:eastAsia="Arial"/>
          <w:sz w:val="26"/>
          <w:szCs w:val="26"/>
          <w:color w:val="646464"/>
          <w:spacing w:val="18"/>
          <w:w w:val="108"/>
        </w:rPr>
        <w:t>a</w:t>
      </w:r>
      <w:r>
        <w:rPr>
          <w:rFonts w:ascii="Arial" w:hAnsi="Arial" w:cs="Arial" w:eastAsia="Arial"/>
          <w:sz w:val="26"/>
          <w:szCs w:val="26"/>
          <w:color w:val="2D2A2F"/>
          <w:spacing w:val="0"/>
          <w:w w:val="108"/>
        </w:rPr>
        <w:t>l</w:t>
      </w:r>
      <w:r>
        <w:rPr>
          <w:rFonts w:ascii="Arial" w:hAnsi="Arial" w:cs="Arial" w:eastAsia="Arial"/>
          <w:sz w:val="26"/>
          <w:szCs w:val="26"/>
          <w:color w:val="2D2A2F"/>
          <w:spacing w:val="9"/>
          <w:w w:val="108"/>
        </w:rPr>
        <w:t>i</w:t>
      </w:r>
      <w:r>
        <w:rPr>
          <w:rFonts w:ascii="Arial" w:hAnsi="Arial" w:cs="Arial" w:eastAsia="Arial"/>
          <w:sz w:val="26"/>
          <w:szCs w:val="26"/>
          <w:color w:val="646464"/>
          <w:spacing w:val="10"/>
          <w:w w:val="108"/>
        </w:rPr>
        <w:t>s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8"/>
        </w:rPr>
        <w:t>t</w:t>
      </w:r>
      <w:r>
        <w:rPr>
          <w:rFonts w:ascii="Arial" w:hAnsi="Arial" w:cs="Arial" w:eastAsia="Arial"/>
          <w:sz w:val="26"/>
          <w:szCs w:val="26"/>
          <w:color w:val="424142"/>
          <w:spacing w:val="9"/>
          <w:w w:val="108"/>
        </w:rPr>
        <w:t>e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8"/>
        </w:rPr>
        <w:t>s</w:t>
      </w:r>
      <w:r>
        <w:rPr>
          <w:rFonts w:ascii="Arial" w:hAnsi="Arial" w:cs="Arial" w:eastAsia="Arial"/>
          <w:sz w:val="26"/>
          <w:szCs w:val="26"/>
          <w:color w:val="646464"/>
          <w:spacing w:val="34"/>
          <w:w w:val="108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du</w:t>
      </w:r>
      <w:r>
        <w:rPr>
          <w:rFonts w:ascii="Arial" w:hAnsi="Arial" w:cs="Arial" w:eastAsia="Arial"/>
          <w:sz w:val="26"/>
          <w:szCs w:val="26"/>
          <w:color w:val="424142"/>
          <w:spacing w:val="54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12"/>
        </w:rPr>
        <w:t>Centre</w:t>
      </w:r>
      <w:r>
        <w:rPr>
          <w:rFonts w:ascii="Arial" w:hAnsi="Arial" w:cs="Arial" w:eastAsia="Arial"/>
          <w:sz w:val="26"/>
          <w:szCs w:val="26"/>
          <w:color w:val="424142"/>
          <w:spacing w:val="-48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727272"/>
          <w:spacing w:val="14"/>
          <w:w w:val="100"/>
        </w:rPr>
        <w:t>-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Est</w:t>
      </w:r>
      <w:r>
        <w:rPr>
          <w:rFonts w:ascii="Arial" w:hAnsi="Arial" w:cs="Arial" w:eastAsia="Arial"/>
          <w:sz w:val="26"/>
          <w:szCs w:val="26"/>
          <w:color w:val="424142"/>
          <w:spacing w:val="48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0"/>
        </w:rPr>
        <w:t>r</w:t>
      </w:r>
      <w:r>
        <w:rPr>
          <w:rFonts w:ascii="Arial" w:hAnsi="Arial" w:cs="Arial" w:eastAsia="Arial"/>
          <w:sz w:val="26"/>
          <w:szCs w:val="26"/>
          <w:color w:val="424142"/>
          <w:spacing w:val="1"/>
          <w:w w:val="100"/>
        </w:rPr>
        <w:t>l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0"/>
        </w:rPr>
        <w:t>e</w:t>
      </w:r>
      <w:r>
        <w:rPr>
          <w:rFonts w:ascii="Arial" w:hAnsi="Arial" w:cs="Arial" w:eastAsia="Arial"/>
          <w:sz w:val="26"/>
          <w:szCs w:val="26"/>
          <w:color w:val="646464"/>
          <w:spacing w:val="70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161516"/>
          <w:spacing w:val="3"/>
          <w:w w:val="100"/>
        </w:rPr>
        <w:t>l</w:t>
      </w:r>
      <w:r>
        <w:rPr>
          <w:rFonts w:ascii="Arial" w:hAnsi="Arial" w:cs="Arial" w:eastAsia="Arial"/>
          <w:sz w:val="26"/>
          <w:szCs w:val="26"/>
          <w:color w:val="545454"/>
          <w:spacing w:val="0"/>
          <w:w w:val="100"/>
        </w:rPr>
        <w:t>n</w:t>
      </w:r>
      <w:r>
        <w:rPr>
          <w:rFonts w:ascii="Arial" w:hAnsi="Arial" w:cs="Arial" w:eastAsia="Arial"/>
          <w:sz w:val="26"/>
          <w:szCs w:val="26"/>
          <w:color w:val="545454"/>
          <w:spacing w:val="29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424142"/>
          <w:spacing w:val="0"/>
          <w:w w:val="109"/>
        </w:rPr>
        <w:t>Co</w:t>
      </w:r>
      <w:r>
        <w:rPr>
          <w:rFonts w:ascii="Arial" w:hAnsi="Arial" w:cs="Arial" w:eastAsia="Arial"/>
          <w:sz w:val="26"/>
          <w:szCs w:val="26"/>
          <w:color w:val="424142"/>
          <w:spacing w:val="7"/>
          <w:w w:val="109"/>
        </w:rPr>
        <w:t>r</w:t>
      </w:r>
      <w:r>
        <w:rPr>
          <w:rFonts w:ascii="Arial" w:hAnsi="Arial" w:cs="Arial" w:eastAsia="Arial"/>
          <w:sz w:val="26"/>
          <w:szCs w:val="26"/>
          <w:color w:val="646464"/>
          <w:spacing w:val="0"/>
          <w:w w:val="104"/>
        </w:rPr>
        <w:t>se</w:t>
      </w:r>
      <w:r>
        <w:rPr>
          <w:rFonts w:ascii="Arial" w:hAnsi="Arial" w:cs="Arial" w:eastAsia="Arial"/>
          <w:sz w:val="26"/>
          <w:szCs w:val="2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900" w:right="720"/>
        </w:sectPr>
      </w:pPr>
      <w:rPr/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80" w:h="16820"/>
          <w:pgMar w:top="1580" w:bottom="280" w:left="1680" w:right="720"/>
        </w:sectPr>
      </w:pPr>
      <w:rPr/>
    </w:p>
    <w:p>
      <w:pPr>
        <w:spacing w:before="0" w:after="0" w:line="261" w:lineRule="exact"/>
        <w:ind w:left="2589" w:right="-165"/>
        <w:jc w:val="left"/>
        <w:tabs>
          <w:tab w:pos="4820" w:val="left"/>
        </w:tabs>
        <w:rPr>
          <w:rFonts w:ascii="Times New Roman" w:hAnsi="Times New Roman" w:cs="Times New Roman" w:eastAsia="Times New Roman"/>
          <w:sz w:val="83"/>
          <w:szCs w:val="83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94.533661pt;margin-top:51.673462pt;width:4.125pt;height:15pt;mso-position-horizontal-relative:page;mso-position-vertical-relative:paragraph;z-index:-13833" type="#_x0000_t202" filled="f" stroked="f">
            <v:textbox inset="0,0,0,0">
              <w:txbxContent>
                <w:p>
                  <w:pPr>
                    <w:spacing w:before="0" w:after="0" w:line="300" w:lineRule="exact"/>
                    <w:ind w:right="-85"/>
                    <w:jc w:val="left"/>
                    <w:rPr>
                      <w:rFonts w:ascii="Times New Roman" w:hAnsi="Times New Roman" w:cs="Times New Roman" w:eastAsia="Times New Roman"/>
                      <w:sz w:val="30"/>
                      <w:szCs w:val="30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30"/>
                      <w:szCs w:val="30"/>
                      <w:spacing w:val="0"/>
                      <w:w w:val="55"/>
                    </w:rPr>
                    <w:t>1</w:t>
                  </w:r>
                  <w:r>
                    <w:rPr>
                      <w:rFonts w:ascii="Times New Roman" w:hAnsi="Times New Roman" w:cs="Times New Roman" w:eastAsia="Times New Roman"/>
                      <w:sz w:val="30"/>
                      <w:szCs w:val="3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56"/>
          <w:position w:val="-63"/>
        </w:rPr>
        <w:t>..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56"/>
          <w:position w:val="-63"/>
        </w:rPr>
        <w:t>    </w:t>
      </w:r>
      <w:r>
        <w:rPr>
          <w:rFonts w:ascii="Times New Roman" w:hAnsi="Times New Roman" w:cs="Times New Roman" w:eastAsia="Times New Roman"/>
          <w:sz w:val="18"/>
          <w:szCs w:val="18"/>
          <w:spacing w:val="11"/>
          <w:w w:val="56"/>
          <w:position w:val="-63"/>
        </w:rPr>
        <w:t> </w:t>
      </w:r>
      <w:r>
        <w:rPr>
          <w:rFonts w:ascii="Times New Roman" w:hAnsi="Times New Roman" w:cs="Times New Roman" w:eastAsia="Times New Roman"/>
          <w:sz w:val="83"/>
          <w:szCs w:val="83"/>
          <w:spacing w:val="0"/>
          <w:w w:val="23"/>
          <w:position w:val="-52"/>
        </w:rPr>
        <w:t>--</w:t>
      </w:r>
      <w:r>
        <w:rPr>
          <w:rFonts w:ascii="Times New Roman" w:hAnsi="Times New Roman" w:cs="Times New Roman" w:eastAsia="Times New Roman"/>
          <w:sz w:val="83"/>
          <w:szCs w:val="83"/>
          <w:spacing w:val="-171"/>
          <w:w w:val="23"/>
          <w:position w:val="-52"/>
        </w:rPr>
        <w:t>-</w:t>
      </w:r>
      <w:r>
        <w:rPr>
          <w:rFonts w:ascii="Arial" w:hAnsi="Arial" w:cs="Arial" w:eastAsia="Arial"/>
          <w:sz w:val="28"/>
          <w:szCs w:val="28"/>
          <w:spacing w:val="-26"/>
          <w:w w:val="164"/>
          <w:position w:val="-50"/>
        </w:rPr>
        <w:t>.</w:t>
      </w:r>
      <w:r>
        <w:rPr>
          <w:rFonts w:ascii="Times New Roman" w:hAnsi="Times New Roman" w:cs="Times New Roman" w:eastAsia="Times New Roman"/>
          <w:sz w:val="83"/>
          <w:szCs w:val="83"/>
          <w:spacing w:val="0"/>
          <w:w w:val="23"/>
          <w:position w:val="-52"/>
        </w:rPr>
        <w:t>-</w:t>
      </w:r>
      <w:r>
        <w:rPr>
          <w:rFonts w:ascii="Times New Roman" w:hAnsi="Times New Roman" w:cs="Times New Roman" w:eastAsia="Times New Roman"/>
          <w:sz w:val="83"/>
          <w:szCs w:val="83"/>
          <w:spacing w:val="-171"/>
          <w:w w:val="23"/>
          <w:position w:val="-52"/>
        </w:rPr>
        <w:t>-</w:t>
      </w:r>
      <w:r>
        <w:rPr>
          <w:rFonts w:ascii="Arial" w:hAnsi="Arial" w:cs="Arial" w:eastAsia="Arial"/>
          <w:sz w:val="28"/>
          <w:szCs w:val="28"/>
          <w:spacing w:val="0"/>
          <w:w w:val="164"/>
          <w:position w:val="-50"/>
        </w:rPr>
        <w:t>.</w:t>
      </w:r>
      <w:r>
        <w:rPr>
          <w:rFonts w:ascii="Arial" w:hAnsi="Arial" w:cs="Arial" w:eastAsia="Arial"/>
          <w:sz w:val="28"/>
          <w:szCs w:val="28"/>
          <w:spacing w:val="-10"/>
          <w:w w:val="100"/>
          <w:position w:val="-50"/>
        </w:rPr>
        <w:t> </w:t>
      </w:r>
      <w:r>
        <w:rPr>
          <w:rFonts w:ascii="Times New Roman" w:hAnsi="Times New Roman" w:cs="Times New Roman" w:eastAsia="Times New Roman"/>
          <w:sz w:val="83"/>
          <w:szCs w:val="83"/>
          <w:spacing w:val="-77"/>
          <w:w w:val="38"/>
          <w:position w:val="-52"/>
        </w:rPr>
        <w:t>-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37"/>
          <w:position w:val="-63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23"/>
          <w:w w:val="100"/>
          <w:position w:val="-63"/>
        </w:rPr>
        <w:t> </w:t>
      </w:r>
      <w:r>
        <w:rPr>
          <w:rFonts w:ascii="Times New Roman" w:hAnsi="Times New Roman" w:cs="Times New Roman" w:eastAsia="Times New Roman"/>
          <w:sz w:val="83"/>
          <w:szCs w:val="83"/>
          <w:spacing w:val="-7"/>
          <w:w w:val="38"/>
          <w:position w:val="-52"/>
        </w:rPr>
        <w:t>-</w:t>
      </w:r>
      <w:r>
        <w:rPr>
          <w:rFonts w:ascii="Arial" w:hAnsi="Arial" w:cs="Arial" w:eastAsia="Arial"/>
          <w:sz w:val="28"/>
          <w:szCs w:val="28"/>
          <w:spacing w:val="0"/>
          <w:w w:val="250"/>
          <w:position w:val="-50"/>
        </w:rPr>
        <w:t>'·)Jl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-50"/>
        </w:rPr>
        <w:tab/>
      </w:r>
      <w:r>
        <w:rPr>
          <w:rFonts w:ascii="Arial" w:hAnsi="Arial" w:cs="Arial" w:eastAsia="Arial"/>
          <w:sz w:val="28"/>
          <w:szCs w:val="28"/>
          <w:spacing w:val="0"/>
          <w:w w:val="74"/>
          <w:position w:val="-50"/>
        </w:rPr>
        <w:t>\</w:t>
      </w:r>
      <w:r>
        <w:rPr>
          <w:rFonts w:ascii="Arial" w:hAnsi="Arial" w:cs="Arial" w:eastAsia="Arial"/>
          <w:sz w:val="28"/>
          <w:szCs w:val="28"/>
          <w:spacing w:val="0"/>
          <w:w w:val="74"/>
          <w:position w:val="-50"/>
        </w:rPr>
        <w:t> </w:t>
      </w:r>
      <w:r>
        <w:rPr>
          <w:rFonts w:ascii="Times New Roman" w:hAnsi="Times New Roman" w:cs="Times New Roman" w:eastAsia="Times New Roman"/>
          <w:sz w:val="83"/>
          <w:szCs w:val="83"/>
          <w:spacing w:val="-300"/>
          <w:w w:val="59"/>
          <w:b/>
          <w:bCs/>
          <w:position w:val="-52"/>
        </w:rPr>
        <w:t>R</w:t>
      </w:r>
      <w:r>
        <w:rPr>
          <w:rFonts w:ascii="Arial" w:hAnsi="Arial" w:cs="Arial" w:eastAsia="Arial"/>
          <w:sz w:val="34"/>
          <w:szCs w:val="34"/>
          <w:spacing w:val="-45"/>
          <w:w w:val="253"/>
          <w:position w:val="-50"/>
        </w:rPr>
        <w:t>l</w:t>
      </w:r>
      <w:r>
        <w:rPr>
          <w:rFonts w:ascii="Times New Roman" w:hAnsi="Times New Roman" w:cs="Times New Roman" w:eastAsia="Times New Roman"/>
          <w:sz w:val="83"/>
          <w:szCs w:val="83"/>
          <w:spacing w:val="-291"/>
          <w:w w:val="59"/>
          <w:b/>
          <w:bCs/>
          <w:position w:val="-52"/>
        </w:rPr>
        <w:t>I</w:t>
      </w:r>
      <w:r>
        <w:rPr>
          <w:rFonts w:ascii="Times New Roman" w:hAnsi="Times New Roman" w:cs="Times New Roman" w:eastAsia="Times New Roman"/>
          <w:sz w:val="83"/>
          <w:szCs w:val="83"/>
          <w:spacing w:val="0"/>
          <w:w w:val="100"/>
          <w:position w:val="0"/>
        </w:rPr>
      </w:r>
    </w:p>
    <w:p>
      <w:pPr>
        <w:spacing w:before="0" w:after="0" w:line="261" w:lineRule="exact"/>
        <w:ind w:right="-20"/>
        <w:jc w:val="left"/>
        <w:rPr>
          <w:rFonts w:ascii="Arial" w:hAnsi="Arial" w:cs="Arial" w:eastAsia="Arial"/>
          <w:sz w:val="43"/>
          <w:szCs w:val="43"/>
        </w:rPr>
      </w:pPr>
      <w:rPr/>
      <w:r>
        <w:rPr/>
        <w:br w:type="column"/>
      </w:r>
      <w:r>
        <w:rPr>
          <w:rFonts w:ascii="Arial" w:hAnsi="Arial" w:cs="Arial" w:eastAsia="Arial"/>
          <w:sz w:val="36"/>
          <w:szCs w:val="36"/>
          <w:spacing w:val="-56"/>
          <w:w w:val="114"/>
          <w:position w:val="-63"/>
        </w:rPr>
        <w:t>l</w:t>
      </w:r>
      <w:r>
        <w:rPr>
          <w:rFonts w:ascii="Times New Roman" w:hAnsi="Times New Roman" w:cs="Times New Roman" w:eastAsia="Times New Roman"/>
          <w:sz w:val="83"/>
          <w:szCs w:val="83"/>
          <w:spacing w:val="-73"/>
          <w:w w:val="59"/>
          <w:b/>
          <w:bCs/>
          <w:position w:val="-52"/>
        </w:rPr>
        <w:t>C</w:t>
      </w:r>
      <w:r>
        <w:rPr>
          <w:rFonts w:ascii="Times New Roman" w:hAnsi="Times New Roman" w:cs="Times New Roman" w:eastAsia="Times New Roman"/>
          <w:sz w:val="83"/>
          <w:szCs w:val="83"/>
          <w:spacing w:val="-303"/>
          <w:w w:val="59"/>
          <w:b/>
          <w:bCs/>
          <w:position w:val="-52"/>
        </w:rPr>
        <w:t>H</w:t>
      </w:r>
      <w:r>
        <w:rPr>
          <w:rFonts w:ascii="Arial" w:hAnsi="Arial" w:cs="Arial" w:eastAsia="Arial"/>
          <w:sz w:val="43"/>
          <w:szCs w:val="43"/>
          <w:spacing w:val="0"/>
          <w:w w:val="163"/>
          <w:position w:val="-50"/>
        </w:rPr>
        <w:t>'l</w:t>
      </w:r>
      <w:r>
        <w:rPr>
          <w:rFonts w:ascii="Arial" w:hAnsi="Arial" w:cs="Arial" w:eastAsia="Arial"/>
          <w:sz w:val="43"/>
          <w:szCs w:val="43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720"/>
          <w:cols w:num="2" w:equalWidth="0">
            <w:col w:w="5323" w:space="146"/>
            <w:col w:w="4111"/>
          </w:cols>
        </w:sectPr>
      </w:pPr>
      <w:rPr/>
    </w:p>
    <w:p>
      <w:pPr>
        <w:spacing w:before="0" w:after="0" w:line="1260" w:lineRule="exact"/>
        <w:ind w:left="2582" w:right="-22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pict>
          <v:group style="position:absolute;margin-left:106.012924pt;margin-top:7.330068pt;width:109.98708pt;height:75.932801pt;mso-position-horizontal-relative:page;mso-position-vertical-relative:paragraph;z-index:-13840" coordorigin="2120,147" coordsize="2200,1519">
            <v:shape style="position:absolute;left:2131;top:165;width:2189;height:1354" type="#_x0000_t75">
              <v:imagedata r:id="rId9" o:title=""/>
            </v:shape>
            <v:group style="position:absolute;left:2174;top:201;width:2;height:1411" coordorigin="2174,201" coordsize="2,1411">
              <v:shape style="position:absolute;left:2174;top:201;width:2;height:1411" coordorigin="2174,201" coordsize="0,1411" path="m2174,1611l2174,201e" filled="f" stroked="t" strokeweight="5.399639pt" strokecolor="#000000">
                <v:path arrowok="t"/>
              </v:shape>
            </v:group>
            <v:group style="position:absolute;left:4205;top:395;width:2;height:669" coordorigin="4205,395" coordsize="2,669">
              <v:shape style="position:absolute;left:4205;top:395;width:2;height:669" coordorigin="4205,395" coordsize="0,669" path="m4205,1064l4205,395e" filled="f" stroked="t" strokeweight="5.399639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126"/>
          <w:szCs w:val="126"/>
          <w:w w:val="55"/>
          <w:b/>
          <w:bCs/>
          <w:position w:val="-1"/>
        </w:rPr>
        <w:t>·</w:t>
      </w:r>
      <w:r>
        <w:rPr>
          <w:rFonts w:ascii="Times New Roman" w:hAnsi="Times New Roman" w:cs="Times New Roman" w:eastAsia="Times New Roman"/>
          <w:sz w:val="126"/>
          <w:szCs w:val="126"/>
          <w:spacing w:val="-108"/>
          <w:w w:val="55"/>
          <w:b/>
          <w:bCs/>
          <w:position w:val="-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74"/>
          <w:position w:val="43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-13"/>
          <w:w w:val="100"/>
          <w:position w:val="43"/>
        </w:rPr>
        <w:t> </w:t>
      </w:r>
      <w:r>
        <w:rPr>
          <w:rFonts w:ascii="Times New Roman" w:hAnsi="Times New Roman" w:cs="Times New Roman" w:eastAsia="Times New Roman"/>
          <w:sz w:val="126"/>
          <w:szCs w:val="126"/>
          <w:spacing w:val="0"/>
          <w:w w:val="55"/>
          <w:b/>
          <w:bCs/>
          <w:position w:val="-1"/>
        </w:rPr>
        <w:t>I</w:t>
      </w:r>
      <w:r>
        <w:rPr>
          <w:rFonts w:ascii="Times New Roman" w:hAnsi="Times New Roman" w:cs="Times New Roman" w:eastAsia="Times New Roman"/>
          <w:sz w:val="126"/>
          <w:szCs w:val="126"/>
          <w:spacing w:val="-180"/>
          <w:w w:val="55"/>
          <w:b/>
          <w:bCs/>
          <w:position w:val="-1"/>
        </w:rPr>
        <w:t>G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37"/>
          <w:position w:val="43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4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-3"/>
          <w:w w:val="100"/>
          <w:position w:val="43"/>
        </w:rPr>
        <w:t> </w:t>
      </w:r>
      <w:r>
        <w:rPr>
          <w:rFonts w:ascii="Times New Roman" w:hAnsi="Times New Roman" w:cs="Times New Roman" w:eastAsia="Times New Roman"/>
          <w:sz w:val="126"/>
          <w:szCs w:val="126"/>
          <w:spacing w:val="-447"/>
          <w:w w:val="55"/>
          <w:b/>
          <w:bCs/>
          <w:position w:val="-1"/>
        </w:rPr>
        <w:t>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88"/>
          <w:i/>
          <w:position w:val="43"/>
        </w:rPr>
        <w:t>4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0"/>
        </w:rPr>
      </w:r>
    </w:p>
    <w:p>
      <w:pPr>
        <w:spacing w:before="0" w:after="0" w:line="1260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26"/>
          <w:szCs w:val="126"/>
          <w:spacing w:val="-35"/>
          <w:w w:val="55"/>
          <w:b/>
          <w:bCs/>
          <w:position w:val="-1"/>
        </w:rPr>
        <w:t>S</w:t>
      </w:r>
      <w:r>
        <w:rPr>
          <w:rFonts w:ascii="Times New Roman" w:hAnsi="Times New Roman" w:cs="Times New Roman" w:eastAsia="Times New Roman"/>
          <w:sz w:val="16"/>
          <w:szCs w:val="16"/>
          <w:spacing w:val="-24"/>
          <w:w w:val="122"/>
          <w:i/>
          <w:position w:val="43"/>
        </w:rPr>
        <w:t>i</w:t>
      </w:r>
      <w:r>
        <w:rPr>
          <w:rFonts w:ascii="Times New Roman" w:hAnsi="Times New Roman" w:cs="Times New Roman" w:eastAsia="Times New Roman"/>
          <w:sz w:val="126"/>
          <w:szCs w:val="126"/>
          <w:spacing w:val="0"/>
          <w:w w:val="55"/>
          <w:b/>
          <w:bCs/>
          <w:position w:val="-1"/>
        </w:rPr>
        <w:t>li</w:t>
      </w:r>
      <w:r>
        <w:rPr>
          <w:rFonts w:ascii="Times New Roman" w:hAnsi="Times New Roman" w:cs="Times New Roman" w:eastAsia="Times New Roman"/>
          <w:sz w:val="126"/>
          <w:szCs w:val="126"/>
          <w:spacing w:val="-247"/>
          <w:w w:val="55"/>
          <w:b/>
          <w:bCs/>
          <w:position w:val="-1"/>
        </w:rPr>
        <w:t>.</w:t>
      </w:r>
      <w:r>
        <w:rPr>
          <w:rFonts w:ascii="Arial" w:hAnsi="Arial" w:cs="Arial" w:eastAsia="Arial"/>
          <w:sz w:val="27"/>
          <w:szCs w:val="27"/>
          <w:spacing w:val="15"/>
          <w:w w:val="212"/>
          <w:position w:val="43"/>
        </w:rPr>
        <w:t>l</w:t>
      </w:r>
      <w:r>
        <w:rPr>
          <w:rFonts w:ascii="Times New Roman" w:hAnsi="Times New Roman" w:cs="Times New Roman" w:eastAsia="Times New Roman"/>
          <w:sz w:val="126"/>
          <w:szCs w:val="126"/>
          <w:spacing w:val="-473"/>
          <w:w w:val="55"/>
          <w:b/>
          <w:bCs/>
          <w:position w:val="-1"/>
        </w:rPr>
        <w:t>J</w:t>
      </w:r>
      <w:r>
        <w:rPr>
          <w:rFonts w:ascii="Arial" w:hAnsi="Arial" w:cs="Arial" w:eastAsia="Arial"/>
          <w:sz w:val="27"/>
          <w:szCs w:val="27"/>
          <w:spacing w:val="0"/>
          <w:w w:val="142"/>
          <w:position w:val="43"/>
        </w:rPr>
        <w:t>.•</w:t>
      </w:r>
      <w:r>
        <w:rPr>
          <w:rFonts w:ascii="Arial" w:hAnsi="Arial" w:cs="Arial" w:eastAsia="Arial"/>
          <w:sz w:val="27"/>
          <w:szCs w:val="27"/>
          <w:spacing w:val="16"/>
          <w:w w:val="100"/>
          <w:position w:val="43"/>
        </w:rPr>
        <w:t> </w:t>
      </w:r>
      <w:r>
        <w:rPr>
          <w:rFonts w:ascii="Times New Roman" w:hAnsi="Times New Roman" w:cs="Times New Roman" w:eastAsia="Times New Roman"/>
          <w:sz w:val="126"/>
          <w:szCs w:val="126"/>
          <w:spacing w:val="0"/>
          <w:w w:val="52"/>
          <w:i/>
          <w:position w:val="-1"/>
        </w:rPr>
        <w:t>.</w:t>
      </w:r>
      <w:r>
        <w:rPr>
          <w:rFonts w:ascii="Times New Roman" w:hAnsi="Times New Roman" w:cs="Times New Roman" w:eastAsia="Times New Roman"/>
          <w:sz w:val="126"/>
          <w:szCs w:val="126"/>
          <w:spacing w:val="-226"/>
          <w:w w:val="100"/>
          <w:i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-3"/>
          <w:w w:val="173"/>
          <w:position w:val="43"/>
        </w:rPr>
        <w:t>,</w:t>
      </w:r>
      <w:r>
        <w:rPr>
          <w:rFonts w:ascii="Times New Roman" w:hAnsi="Times New Roman" w:cs="Times New Roman" w:eastAsia="Times New Roman"/>
          <w:sz w:val="126"/>
          <w:szCs w:val="126"/>
          <w:spacing w:val="-388"/>
          <w:w w:val="52"/>
          <w:i/>
          <w:position w:val="-1"/>
        </w:rPr>
        <w:t>)</w:t>
      </w:r>
      <w:r>
        <w:rPr>
          <w:rFonts w:ascii="Arial" w:hAnsi="Arial" w:cs="Arial" w:eastAsia="Arial"/>
          <w:sz w:val="18"/>
          <w:szCs w:val="18"/>
          <w:spacing w:val="0"/>
          <w:w w:val="173"/>
          <w:position w:val="43"/>
        </w:rPr>
        <w:t>.l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720"/>
          <w:cols w:num="2" w:equalWidth="0">
            <w:col w:w="3893" w:space="171"/>
            <w:col w:w="5516"/>
          </w:cols>
        </w:sectPr>
      </w:pPr>
      <w:rPr/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/>
        <w:pict>
          <v:group style="position:absolute;margin-left:96.833534pt;margin-top:.179932pt;width:217.065504pt;height:.1pt;mso-position-horizontal-relative:page;mso-position-vertical-relative:page;z-index:-13838" coordorigin="1937,4" coordsize="4341,2">
            <v:shape style="position:absolute;left:1937;top:4;width:4341;height:2" coordorigin="1937,4" coordsize="4341,0" path="m1937,4l6278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28.298065pt;margin-top:0pt;width:268.182091pt;height:131.709997pt;mso-position-horizontal-relative:page;mso-position-vertical-relative:page;z-index:-13837" coordorigin="6566,0" coordsize="5364,2634">
            <v:group style="position:absolute;left:6573;top:7;width:5349;height:2" coordorigin="6573,7" coordsize="5349,2">
              <v:shape style="position:absolute;left:6573;top:7;width:5349;height:2" coordorigin="6573,7" coordsize="5349,0" path="m6573,7l11922,7e" filled="f" stroked="t" strokeweight=".719952pt" strokecolor="#000000">
                <v:path arrowok="t"/>
              </v:shape>
            </v:group>
            <v:group style="position:absolute;left:11915;top:0;width:2;height:2627" coordorigin="11915,0" coordsize="2,2627">
              <v:shape style="position:absolute;left:11915;top:0;width:2;height:2627" coordorigin="11915,0" coordsize="0,2627" path="m11915,2627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940186pt;margin-top:467.102264pt;width:.1pt;height:32.747539pt;mso-position-horizontal-relative:page;mso-position-vertical-relative:page;z-index:-13836" coordorigin="11919,9342" coordsize="2,655">
            <v:shape style="position:absolute;left:11919;top:9342;width:2;height:655" coordorigin="11919,9342" coordsize="0,655" path="m11919,9997l11919,9342e" filled="f" stroked="t" strokeweight=".359976pt" strokecolor="#000000">
              <v:path arrowok="t"/>
            </v:shape>
          </v:group>
          <w10:wrap type="none"/>
        </w:pict>
      </w:r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40" w:lineRule="auto"/>
        <w:ind w:left="3036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/>
        <w:pict>
          <v:shape style="position:absolute;margin-left:398.880005pt;margin-top:-107.55336pt;width:92.160004pt;height:76.320pt;mso-position-horizontal-relative:page;mso-position-vertical-relative:paragraph;z-index:-13839" type="#_x0000_t75">
            <v:imagedata r:id="rId10" o:title=""/>
          </v:shape>
        </w:pic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8"/>
          <w:i/>
        </w:rPr>
        <w:t>cr'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8"/>
          <w:i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48"/>
          <w:i/>
        </w:rPr>
        <w:t>,,...,_.,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215"/>
          <w:i/>
        </w:rPr>
        <w:t>P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30"/>
          <w:szCs w:val="30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215"/>
          <w:i/>
        </w:rPr>
        <w:t>,.,-</w:t>
      </w:r>
      <w:r>
        <w:rPr>
          <w:rFonts w:ascii="Times New Roman" w:hAnsi="Times New Roman" w:cs="Times New Roman" w:eastAsia="Times New Roman"/>
          <w:sz w:val="29"/>
          <w:szCs w:val="29"/>
          <w:spacing w:val="-45"/>
          <w:w w:val="81"/>
          <w:i/>
        </w:rPr>
        <w:t>P</w:t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87"/>
          <w:i/>
        </w:rPr>
        <w:t>..</w:t>
      </w:r>
      <w:r>
        <w:rPr>
          <w:rFonts w:ascii="Times New Roman" w:hAnsi="Times New Roman" w:cs="Times New Roman" w:eastAsia="Times New Roman"/>
          <w:sz w:val="29"/>
          <w:szCs w:val="29"/>
          <w:spacing w:val="-5"/>
          <w:w w:val="87"/>
          <w:i/>
        </w:rPr>
        <w:t>.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75"/>
          <w:i/>
        </w:rPr>
        <w:t>r-2.: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3684" w:right="-20"/>
        <w:jc w:val="left"/>
        <w:tabs>
          <w:tab w:pos="4960" w:val="left"/>
          <w:tab w:pos="7140" w:val="left"/>
          <w:tab w:pos="7960" w:val="left"/>
        </w:tabs>
        <w:rPr>
          <w:rFonts w:ascii="Times New Roman" w:hAnsi="Times New Roman" w:cs="Times New Roman" w:eastAsia="Times New Roman"/>
          <w:sz w:val="34"/>
          <w:szCs w:val="34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75"/>
        </w:rPr>
        <w:t>,_.</w:t>
      </w:r>
      <w:r>
        <w:rPr>
          <w:rFonts w:ascii="Arial" w:hAnsi="Arial" w:cs="Arial" w:eastAsia="Arial"/>
          <w:sz w:val="21"/>
          <w:szCs w:val="21"/>
          <w:spacing w:val="0"/>
          <w:w w:val="75"/>
          <w:u w:val="single" w:color="000000"/>
        </w:rPr>
        <w:t>   </w:t>
      </w:r>
      <w:r>
        <w:rPr>
          <w:rFonts w:ascii="Arial" w:hAnsi="Arial" w:cs="Arial" w:eastAsia="Arial"/>
          <w:sz w:val="21"/>
          <w:szCs w:val="21"/>
          <w:spacing w:val="0"/>
          <w:w w:val="75"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-43"/>
          <w:w w:val="75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75"/>
        </w:rPr>
        <w:t>,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ab/>
      </w:r>
      <w:r>
        <w:rPr>
          <w:rFonts w:ascii="Arial" w:hAnsi="Arial" w:cs="Arial" w:eastAsia="Arial"/>
          <w:sz w:val="21"/>
          <w:szCs w:val="21"/>
          <w:spacing w:val="0"/>
          <w:w w:val="600"/>
        </w:rPr>
        <w:t>.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ab/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600"/>
        </w:rPr>
        <w:t>L</w:t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97"/>
          <w:i/>
        </w:rPr>
        <w:t>_J-</w:t>
      </w:r>
      <w:r>
        <w:rPr>
          <w:rFonts w:ascii="Times New Roman" w:hAnsi="Times New Roman" w:cs="Times New Roman" w:eastAsia="Times New Roman"/>
          <w:sz w:val="17"/>
          <w:szCs w:val="17"/>
          <w:spacing w:val="-28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8"/>
        </w:rPr>
        <w:t>t.,-,tfl</w:t>
      </w:r>
      <w:r>
        <w:rPr>
          <w:rFonts w:ascii="Arial" w:hAnsi="Arial" w:cs="Arial" w:eastAsia="Arial"/>
          <w:sz w:val="20"/>
          <w:szCs w:val="20"/>
          <w:spacing w:val="13"/>
          <w:w w:val="108"/>
        </w:rPr>
        <w:t>.</w:t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54"/>
          <w:i/>
        </w:rPr>
        <w:t>'/CL-&lt;</w:t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10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05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81.440002pt;height:25.92pt;mso-position-horizontal-relative:char;mso-position-vertical-relative:line" type="#_x0000_t75">
            <v:imagedata r:id="rId1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63" w:lineRule="auto"/>
        <w:ind w:left="307" w:right="569" w:firstLine="2167"/>
        <w:jc w:val="both"/>
        <w:rPr>
          <w:rFonts w:ascii="Arial" w:hAnsi="Arial" w:cs="Arial" w:eastAsia="Arial"/>
          <w:sz w:val="24"/>
          <w:szCs w:val="24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00.579926pt;margin-top:16.526796pt;width:39.539468pt;height:11.5pt;mso-position-horizontal-relative:page;mso-position-vertical-relative:paragraph;z-index:-13835" type="#_x0000_t202" filled="f" stroked="f">
            <v:textbox inset="0,0,0,0">
              <w:txbxContent>
                <w:p>
                  <w:pPr>
                    <w:spacing w:before="0" w:after="0" w:line="230" w:lineRule="exact"/>
                    <w:ind w:right="-75"/>
                    <w:jc w:val="left"/>
                    <w:tabs>
                      <w:tab w:pos="680" w:val="left"/>
                    </w:tabs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23"/>
                      <w:szCs w:val="23"/>
                      <w:spacing w:val="0"/>
                      <w:w w:val="74"/>
                      <w:b/>
                      <w:bCs/>
                      <w:i/>
                    </w:rPr>
                    <w:t>1</w:t>
                  </w:r>
                  <w:r>
                    <w:rPr>
                      <w:rFonts w:ascii="Times New Roman" w:hAnsi="Times New Roman" w:cs="Times New Roman" w:eastAsia="Times New Roman"/>
                      <w:sz w:val="23"/>
                      <w:szCs w:val="23"/>
                      <w:spacing w:val="0"/>
                      <w:w w:val="100"/>
                      <w:b/>
                      <w:bCs/>
                      <w:i/>
                    </w:rPr>
                    <w:tab/>
                  </w:r>
                  <w:r>
                    <w:rPr>
                      <w:rFonts w:ascii="Times New Roman" w:hAnsi="Times New Roman" w:cs="Times New Roman" w:eastAsia="Times New Roman"/>
                      <w:sz w:val="23"/>
                      <w:szCs w:val="23"/>
                      <w:spacing w:val="0"/>
                      <w:w w:val="100"/>
                      <w:b/>
                      <w:bCs/>
                      <w:i/>
                    </w:rPr>
                  </w:r>
                  <w:r>
                    <w:rPr>
                      <w:rFonts w:ascii="Times New Roman" w:hAnsi="Times New Roman" w:cs="Times New Roman" w:eastAsia="Times New Roman"/>
                      <w:sz w:val="16"/>
                      <w:szCs w:val="16"/>
                      <w:spacing w:val="0"/>
                      <w:w w:val="112"/>
                      <w:b/>
                      <w:bCs/>
                      <w:i/>
                    </w:rPr>
                    <w:t>u</w:t>
                  </w:r>
                  <w:r>
                    <w:rPr>
                      <w:rFonts w:ascii="Times New Roman" w:hAnsi="Times New Roman" w:cs="Times New Roman" w:eastAsia="Times New Roman"/>
                      <w:sz w:val="16"/>
                      <w:szCs w:val="16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18"/>
          <w:szCs w:val="18"/>
          <w:spacing w:val="0"/>
          <w:w w:val="197"/>
        </w:rPr>
        <w:t>i-vv,·</w:t>
      </w:r>
      <w:r>
        <w:rPr>
          <w:rFonts w:ascii="Arial" w:hAnsi="Arial" w:cs="Arial" w:eastAsia="Arial"/>
          <w:sz w:val="18"/>
          <w:szCs w:val="18"/>
          <w:spacing w:val="-45"/>
          <w:w w:val="197"/>
        </w:rPr>
        <w:t> </w:t>
      </w:r>
      <w:r>
        <w:rPr>
          <w:rFonts w:ascii="Arial" w:hAnsi="Arial" w:cs="Arial" w:eastAsia="Arial"/>
          <w:sz w:val="35"/>
          <w:szCs w:val="35"/>
          <w:spacing w:val="0"/>
          <w:w w:val="197"/>
          <w:i/>
        </w:rPr>
        <w:t>f...</w:t>
      </w:r>
      <w:r>
        <w:rPr>
          <w:rFonts w:ascii="Arial" w:hAnsi="Arial" w:cs="Arial" w:eastAsia="Arial"/>
          <w:sz w:val="35"/>
          <w:szCs w:val="35"/>
          <w:spacing w:val="0"/>
          <w:w w:val="197"/>
          <w:i/>
        </w:rPr>
        <w:t>  </w:t>
      </w:r>
      <w:r>
        <w:rPr>
          <w:rFonts w:ascii="Arial" w:hAnsi="Arial" w:cs="Arial" w:eastAsia="Arial"/>
          <w:sz w:val="35"/>
          <w:szCs w:val="35"/>
          <w:spacing w:val="103"/>
          <w:w w:val="197"/>
          <w:i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516"/>
          <w:i/>
        </w:rPr>
        <w:t>r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516"/>
          <w:i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120"/>
          <w:w w:val="516"/>
          <w:i/>
        </w:rPr>
        <w:t> </w:t>
      </w:r>
      <w:r>
        <w:rPr>
          <w:rFonts w:ascii="Times New Roman" w:hAnsi="Times New Roman" w:cs="Times New Roman" w:eastAsia="Times New Roman"/>
          <w:sz w:val="47"/>
          <w:szCs w:val="47"/>
          <w:spacing w:val="0"/>
          <w:w w:val="100"/>
          <w:i/>
        </w:rPr>
        <w:t>"f</w:t>
      </w:r>
      <w:r>
        <w:rPr>
          <w:rFonts w:ascii="Times New Roman" w:hAnsi="Times New Roman" w:cs="Times New Roman" w:eastAsia="Times New Roman"/>
          <w:sz w:val="47"/>
          <w:szCs w:val="47"/>
          <w:spacing w:val="-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47"/>
          <w:szCs w:val="47"/>
          <w:spacing w:val="0"/>
          <w:w w:val="96"/>
          <w:i/>
        </w:rPr>
        <w:t>'t:;</w:t>
      </w:r>
      <w:r>
        <w:rPr>
          <w:rFonts w:ascii="Times New Roman" w:hAnsi="Times New Roman" w:cs="Times New Roman" w:eastAsia="Times New Roman"/>
          <w:sz w:val="47"/>
          <w:szCs w:val="47"/>
          <w:spacing w:val="-80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,Ln.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31"/>
          <w:w w:val="100"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59"/>
          <w:i/>
        </w:rPr>
        <w:t>-e</w:t>
      </w:r>
      <w:r>
        <w:rPr>
          <w:rFonts w:ascii="Arial" w:hAnsi="Arial" w:cs="Arial" w:eastAsia="Arial"/>
          <w:sz w:val="30"/>
          <w:szCs w:val="30"/>
          <w:spacing w:val="24"/>
          <w:w w:val="59"/>
          <w:i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83"/>
          <w:i/>
        </w:rPr>
        <w:t>j.,-e-.·.ee._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83"/>
          <w:i/>
        </w:rPr>
        <w:t>  </w:t>
      </w:r>
      <w:r>
        <w:rPr>
          <w:rFonts w:ascii="Times New Roman" w:hAnsi="Times New Roman" w:cs="Times New Roman" w:eastAsia="Times New Roman"/>
          <w:sz w:val="26"/>
          <w:szCs w:val="26"/>
          <w:spacing w:val="48"/>
          <w:w w:val="83"/>
          <w:i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225"/>
        </w:rPr>
        <w:t>'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225"/>
        </w:rPr>
        <w:t> </w:t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78"/>
          <w:i/>
        </w:rPr>
        <w:t>"''"--4&gt;v('(</w:t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78"/>
          <w:i/>
        </w:rPr>
        <w:t> </w:t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78"/>
          <w:i/>
        </w:rPr>
        <w:t>Y"4</w:t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78"/>
          <w:i/>
        </w:rPr>
        <w:t>   </w:t>
      </w:r>
      <w:r>
        <w:rPr>
          <w:rFonts w:ascii="Times New Roman" w:hAnsi="Times New Roman" w:cs="Times New Roman" w:eastAsia="Times New Roman"/>
          <w:sz w:val="29"/>
          <w:szCs w:val="29"/>
          <w:spacing w:val="2"/>
          <w:w w:val="78"/>
          <w:i/>
        </w:rPr>
        <w:t> </w:t>
      </w:r>
      <w:r>
        <w:rPr>
          <w:rFonts w:ascii="Times New Roman" w:hAnsi="Times New Roman" w:cs="Times New Roman" w:eastAsia="Times New Roman"/>
          <w:sz w:val="60"/>
          <w:szCs w:val="60"/>
          <w:spacing w:val="0"/>
          <w:w w:val="196"/>
          <w:i/>
        </w:rPr>
        <w:t>41</w:t>
      </w:r>
      <w:r>
        <w:rPr>
          <w:rFonts w:ascii="Times New Roman" w:hAnsi="Times New Roman" w:cs="Times New Roman" w:eastAsia="Times New Roman"/>
          <w:sz w:val="60"/>
          <w:szCs w:val="60"/>
          <w:spacing w:val="-23"/>
          <w:w w:val="196"/>
          <w:i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pto._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          </w:t>
      </w:r>
      <w:r>
        <w:rPr>
          <w:rFonts w:ascii="Arial" w:hAnsi="Arial" w:cs="Arial" w:eastAsia="Arial"/>
          <w:sz w:val="21"/>
          <w:szCs w:val="21"/>
          <w:spacing w:val="57"/>
          <w:w w:val="100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342"/>
        </w:rPr>
        <w:t>k</w:t>
      </w:r>
      <w:r>
        <w:rPr>
          <w:rFonts w:ascii="Times New Roman" w:hAnsi="Times New Roman" w:cs="Times New Roman" w:eastAsia="Times New Roman"/>
          <w:sz w:val="31"/>
          <w:szCs w:val="31"/>
          <w:spacing w:val="163"/>
          <w:w w:val="342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342"/>
        </w:rPr>
        <w:t>;-</w:t>
      </w:r>
      <w:r>
        <w:rPr>
          <w:rFonts w:ascii="Times New Roman" w:hAnsi="Times New Roman" w:cs="Times New Roman" w:eastAsia="Times New Roman"/>
          <w:sz w:val="31"/>
          <w:szCs w:val="31"/>
          <w:spacing w:val="-195"/>
          <w:w w:val="34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42"/>
          <w:i/>
        </w:rPr>
        <w:t>k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42"/>
          <w:i/>
        </w:rPr>
        <w:t>        </w:t>
      </w:r>
      <w:r>
        <w:rPr>
          <w:rFonts w:ascii="Times New Roman" w:hAnsi="Times New Roman" w:cs="Times New Roman" w:eastAsia="Times New Roman"/>
          <w:sz w:val="21"/>
          <w:szCs w:val="21"/>
          <w:spacing w:val="60"/>
          <w:w w:val="34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49"/>
          <w:i/>
        </w:rPr>
        <w:t>d,.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51"/>
          <w:szCs w:val="51"/>
          <w:spacing w:val="0"/>
          <w:w w:val="213"/>
        </w:rPr>
        <w:t>J</w:t>
      </w:r>
      <w:r>
        <w:rPr>
          <w:rFonts w:ascii="Times New Roman" w:hAnsi="Times New Roman" w:cs="Times New Roman" w:eastAsia="Times New Roman"/>
          <w:sz w:val="51"/>
          <w:szCs w:val="51"/>
          <w:spacing w:val="0"/>
          <w:w w:val="213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dA'/--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     </w:t>
      </w:r>
      <w:r>
        <w:rPr>
          <w:rFonts w:ascii="Arial" w:hAnsi="Arial" w:cs="Arial" w:eastAsia="Arial"/>
          <w:sz w:val="24"/>
          <w:szCs w:val="24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49"/>
          <w:szCs w:val="49"/>
          <w:spacing w:val="0"/>
          <w:w w:val="120"/>
          <w:i/>
        </w:rPr>
        <w:t>t</w:t>
      </w:r>
      <w:r>
        <w:rPr>
          <w:rFonts w:ascii="Times New Roman" w:hAnsi="Times New Roman" w:cs="Times New Roman" w:eastAsia="Times New Roman"/>
          <w:sz w:val="49"/>
          <w:szCs w:val="49"/>
          <w:spacing w:val="-77"/>
          <w:w w:val="100"/>
          <w:i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i/>
        </w:rPr>
        <w:t>0--(</w:t>
      </w:r>
      <w:r>
        <w:rPr>
          <w:rFonts w:ascii="Arial" w:hAnsi="Arial" w:cs="Arial" w:eastAsia="Arial"/>
          <w:sz w:val="16"/>
          <w:szCs w:val="16"/>
          <w:spacing w:val="0"/>
          <w:w w:val="100"/>
          <w:i/>
        </w:rPr>
        <w:t>  </w:t>
      </w:r>
      <w:r>
        <w:rPr>
          <w:rFonts w:ascii="Arial" w:hAnsi="Arial" w:cs="Arial" w:eastAsia="Arial"/>
          <w:sz w:val="16"/>
          <w:szCs w:val="16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53"/>
          <w:i/>
        </w:rPr>
        <w:t>-f_</w:t>
      </w:r>
      <w:r>
        <w:rPr>
          <w:rFonts w:ascii="Times New Roman" w:hAnsi="Times New Roman" w:cs="Times New Roman" w:eastAsia="Times New Roman"/>
          <w:sz w:val="20"/>
          <w:szCs w:val="20"/>
          <w:spacing w:val="44"/>
          <w:w w:val="153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86"/>
          <w:i/>
        </w:rPr>
        <w:t>1..rJrl',_</w:t>
      </w:r>
      <w:r>
        <w:rPr>
          <w:rFonts w:ascii="Arial" w:hAnsi="Arial" w:cs="Arial" w:eastAsia="Arial"/>
          <w:sz w:val="24"/>
          <w:szCs w:val="24"/>
          <w:spacing w:val="29"/>
          <w:w w:val="86"/>
          <w:i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39"/>
        </w:rPr>
        <w:t>6'"'-</w:t>
      </w:r>
      <w:r>
        <w:rPr>
          <w:rFonts w:ascii="Arial" w:hAnsi="Arial" w:cs="Arial" w:eastAsia="Arial"/>
          <w:sz w:val="17"/>
          <w:szCs w:val="17"/>
          <w:spacing w:val="13"/>
          <w:w w:val="13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81"/>
          <w:i/>
        </w:rPr>
        <w:t>fe__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81"/>
          <w:i/>
        </w:rPr>
        <w:t>  </w:t>
      </w:r>
      <w:r>
        <w:rPr>
          <w:rFonts w:ascii="Times New Roman" w:hAnsi="Times New Roman" w:cs="Times New Roman" w:eastAsia="Times New Roman"/>
          <w:sz w:val="20"/>
          <w:szCs w:val="20"/>
          <w:spacing w:val="15"/>
          <w:w w:val="81"/>
          <w:i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•</w:t>
      </w:r>
      <w:r>
        <w:rPr>
          <w:rFonts w:ascii="Times New Roman" w:hAnsi="Times New Roman" w:cs="Times New Roman" w:eastAsia="Times New Roman"/>
          <w:sz w:val="20"/>
          <w:szCs w:val="20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255"/>
        </w:rPr>
        <w:t>'</w:t>
      </w:r>
      <w:r>
        <w:rPr>
          <w:rFonts w:ascii="Times New Roman" w:hAnsi="Times New Roman" w:cs="Times New Roman" w:eastAsia="Times New Roman"/>
          <w:sz w:val="20"/>
          <w:szCs w:val="20"/>
          <w:spacing w:val="-54"/>
          <w:w w:val="25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45"/>
        </w:rPr>
        <w:t>'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45"/>
        </w:rPr>
        <w:t>    </w:t>
      </w:r>
      <w:r>
        <w:rPr>
          <w:rFonts w:ascii="Times New Roman" w:hAnsi="Times New Roman" w:cs="Times New Roman" w:eastAsia="Times New Roman"/>
          <w:sz w:val="20"/>
          <w:szCs w:val="20"/>
          <w:spacing w:val="11"/>
          <w:w w:val="14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292"/>
        </w:rPr>
        <w:t>/</w:t>
      </w:r>
      <w:r>
        <w:rPr>
          <w:rFonts w:ascii="Times New Roman" w:hAnsi="Times New Roman" w:cs="Times New Roman" w:eastAsia="Times New Roman"/>
          <w:sz w:val="20"/>
          <w:szCs w:val="20"/>
          <w:spacing w:val="-20"/>
          <w:w w:val="292"/>
        </w:rPr>
        <w:t>-</w:t>
      </w:r>
      <w:r>
        <w:rPr>
          <w:rFonts w:ascii="Arial" w:hAnsi="Arial" w:cs="Arial" w:eastAsia="Arial"/>
          <w:sz w:val="24"/>
          <w:szCs w:val="24"/>
          <w:spacing w:val="0"/>
          <w:w w:val="149"/>
          <w:i/>
        </w:rPr>
        <w:t>J</w:t>
      </w:r>
      <w:r>
        <w:rPr>
          <w:rFonts w:ascii="Arial" w:hAnsi="Arial" w:cs="Arial" w:eastAsia="Arial"/>
          <w:sz w:val="24"/>
          <w:szCs w:val="24"/>
          <w:spacing w:val="-1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600"/>
        </w:rPr>
        <w:t>'</w:t>
      </w:r>
      <w:r>
        <w:rPr>
          <w:rFonts w:ascii="Arial" w:hAnsi="Arial" w:cs="Arial" w:eastAsia="Arial"/>
          <w:sz w:val="24"/>
          <w:szCs w:val="24"/>
          <w:spacing w:val="-215"/>
          <w:w w:val="6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276"/>
        </w:rPr>
        <w:t>'/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49" w:after="0" w:line="323" w:lineRule="exact"/>
        <w:ind w:left="257" w:right="-20"/>
        <w:jc w:val="left"/>
        <w:tabs>
          <w:tab w:pos="4220" w:val="left"/>
          <w:tab w:pos="5080" w:val="left"/>
          <w:tab w:pos="7720" w:val="left"/>
        </w:tabs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96.766815pt;margin-top:5.533586pt;width:3.96175pt;height:6.5pt;mso-position-horizontal-relative:page;mso-position-vertical-relative:paragraph;z-index:-13834" type="#_x0000_t202" filled="f" stroked="f">
            <v:textbox inset="0,0,0,0">
              <w:txbxContent>
                <w:p>
                  <w:pPr>
                    <w:spacing w:before="0" w:after="0" w:line="130" w:lineRule="exact"/>
                    <w:ind w:right="-6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13"/>
                      <w:szCs w:val="13"/>
                      <w:spacing w:val="0"/>
                      <w:w w:val="115"/>
                    </w:rPr>
                    <w:t>•'</w:t>
                  </w:r>
                  <w:r>
                    <w:rPr>
                      <w:rFonts w:ascii="Times New Roman" w:hAnsi="Times New Roman" w:cs="Times New Roman" w:eastAsia="Times New Roman"/>
                      <w:sz w:val="13"/>
                      <w:szCs w:val="13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70"/>
          <w:i/>
          <w:position w:val="-6"/>
        </w:rPr>
        <w:t>(</w:t>
      </w:r>
      <w:r>
        <w:rPr>
          <w:rFonts w:ascii="Times New Roman" w:hAnsi="Times New Roman" w:cs="Times New Roman" w:eastAsia="Times New Roman"/>
          <w:sz w:val="25"/>
          <w:szCs w:val="25"/>
          <w:spacing w:val="-17"/>
          <w:w w:val="170"/>
          <w:i/>
          <w:position w:val="-6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53"/>
          <w:position w:val="-6"/>
        </w:rPr>
        <w:t>r;;...·e._..._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53"/>
          <w:position w:val="-6"/>
        </w:rPr>
        <w:t>   </w:t>
      </w:r>
      <w:r>
        <w:rPr>
          <w:rFonts w:ascii="Times New Roman" w:hAnsi="Times New Roman" w:cs="Times New Roman" w:eastAsia="Times New Roman"/>
          <w:sz w:val="25"/>
          <w:szCs w:val="25"/>
          <w:spacing w:val="31"/>
          <w:w w:val="53"/>
          <w:position w:val="-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81"/>
          <w:i/>
          <w:position w:val="-6"/>
        </w:rPr>
        <w:t>.,o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81"/>
          <w:i/>
          <w:u w:val="single" w:color="000000"/>
          <w:position w:val="-6"/>
        </w:rPr>
        <w:t>  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81"/>
          <w:i/>
          <w:u w:val="single" w:color="000000"/>
          <w:position w:val="-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-35"/>
          <w:w w:val="81"/>
          <w:i/>
          <w:position w:val="-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81"/>
          <w:i/>
          <w:position w:val="-6"/>
        </w:rPr>
        <w:t>.:f-</w:t>
      </w:r>
      <w:r>
        <w:rPr>
          <w:rFonts w:ascii="Times New Roman" w:hAnsi="Times New Roman" w:cs="Times New Roman" w:eastAsia="Times New Roman"/>
          <w:sz w:val="24"/>
          <w:szCs w:val="24"/>
          <w:spacing w:val="19"/>
          <w:w w:val="81"/>
          <w:i/>
          <w:position w:val="-6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00"/>
          <w:position w:val="-6"/>
        </w:rPr>
        <w:t>c.Jl'--fr(A,..-</w:t>
      </w:r>
      <w:r>
        <w:rPr>
          <w:rFonts w:ascii="Arial" w:hAnsi="Arial" w:cs="Arial" w:eastAsia="Arial"/>
          <w:sz w:val="25"/>
          <w:szCs w:val="25"/>
          <w:spacing w:val="41"/>
          <w:w w:val="100"/>
          <w:position w:val="-6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83"/>
          <w:i/>
          <w:position w:val="-6"/>
        </w:rPr>
        <w:t>7</w:t>
      </w:r>
      <w:r>
        <w:rPr>
          <w:rFonts w:ascii="Times New Roman" w:hAnsi="Times New Roman" w:cs="Times New Roman" w:eastAsia="Times New Roman"/>
          <w:sz w:val="34"/>
          <w:szCs w:val="34"/>
          <w:spacing w:val="-45"/>
          <w:w w:val="100"/>
          <w:i/>
          <w:position w:val="-6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437"/>
          <w:i/>
          <w:position w:val="-6"/>
        </w:rPr>
        <w:t>(</w:t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100"/>
          <w:i/>
          <w:position w:val="-6"/>
        </w:rPr>
        <w:tab/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100"/>
          <w:i/>
          <w:position w:val="-6"/>
        </w:rPr>
      </w:r>
      <w:r>
        <w:rPr>
          <w:rFonts w:ascii="Arial" w:hAnsi="Arial" w:cs="Arial" w:eastAsia="Arial"/>
          <w:sz w:val="27"/>
          <w:szCs w:val="27"/>
          <w:spacing w:val="0"/>
          <w:w w:val="53"/>
          <w:i/>
          <w:position w:val="-6"/>
        </w:rPr>
        <w:t>J</w:t>
      </w:r>
      <w:r>
        <w:rPr>
          <w:rFonts w:ascii="Arial" w:hAnsi="Arial" w:cs="Arial" w:eastAsia="Arial"/>
          <w:sz w:val="27"/>
          <w:szCs w:val="27"/>
          <w:spacing w:val="0"/>
          <w:w w:val="53"/>
          <w:i/>
          <w:position w:val="-6"/>
        </w:rPr>
        <w:t> </w:t>
      </w:r>
      <w:r>
        <w:rPr>
          <w:rFonts w:ascii="Arial" w:hAnsi="Arial" w:cs="Arial" w:eastAsia="Arial"/>
          <w:sz w:val="27"/>
          <w:szCs w:val="27"/>
          <w:spacing w:val="3"/>
          <w:w w:val="53"/>
          <w:i/>
          <w:position w:val="-6"/>
        </w:rPr>
        <w:t> </w:t>
      </w:r>
      <w:r>
        <w:rPr>
          <w:rFonts w:ascii="Arial" w:hAnsi="Arial" w:cs="Arial" w:eastAsia="Arial"/>
          <w:sz w:val="27"/>
          <w:szCs w:val="27"/>
          <w:spacing w:val="0"/>
          <w:w w:val="97"/>
          <w:position w:val="-6"/>
        </w:rPr>
        <w:t>•</w:t>
      </w:r>
      <w:r>
        <w:rPr>
          <w:rFonts w:ascii="Arial" w:hAnsi="Arial" w:cs="Arial" w:eastAsia="Arial"/>
          <w:sz w:val="27"/>
          <w:szCs w:val="27"/>
          <w:spacing w:val="-31"/>
          <w:w w:val="100"/>
          <w:position w:val="-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-6"/>
        </w:rPr>
        <w:t>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-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36"/>
          <w:w w:val="100"/>
          <w:position w:val="-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-6"/>
        </w:rPr>
        <w:t>•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-6"/>
        </w:rPr>
        <w:tab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-6"/>
        </w:rPr>
      </w:r>
      <w:r>
        <w:rPr>
          <w:rFonts w:ascii="Arial" w:hAnsi="Arial" w:cs="Arial" w:eastAsia="Arial"/>
          <w:sz w:val="23"/>
          <w:szCs w:val="23"/>
          <w:spacing w:val="0"/>
          <w:w w:val="116"/>
          <w:i/>
          <w:position w:val="-6"/>
        </w:rPr>
        <w:t>L..._c&lt;.,'</w:t>
      </w:r>
      <w:r>
        <w:rPr>
          <w:rFonts w:ascii="Arial" w:hAnsi="Arial" w:cs="Arial" w:eastAsia="Arial"/>
          <w:sz w:val="23"/>
          <w:szCs w:val="23"/>
          <w:spacing w:val="0"/>
          <w:w w:val="116"/>
          <w:position w:val="-6"/>
        </w:rPr>
        <w:t>·,</w:t>
      </w:r>
      <w:r>
        <w:rPr>
          <w:rFonts w:ascii="Arial" w:hAnsi="Arial" w:cs="Arial" w:eastAsia="Arial"/>
          <w:sz w:val="23"/>
          <w:szCs w:val="23"/>
          <w:spacing w:val="-18"/>
          <w:w w:val="116"/>
          <w:position w:val="-6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97"/>
          <w:i/>
          <w:position w:val="-6"/>
        </w:rPr>
        <w:t>J</w:t>
      </w:r>
      <w:r>
        <w:rPr>
          <w:rFonts w:ascii="Arial" w:hAnsi="Arial" w:cs="Arial" w:eastAsia="Arial"/>
          <w:sz w:val="25"/>
          <w:szCs w:val="25"/>
          <w:spacing w:val="35"/>
          <w:w w:val="197"/>
          <w:i/>
          <w:position w:val="-6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97"/>
          <w:i/>
          <w:position w:val="-6"/>
        </w:rPr>
        <w:t>cv-1-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  <w:position w:val="-6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i/>
          <w:position w:val="-6"/>
        </w:rPr>
      </w:r>
      <w:r>
        <w:rPr>
          <w:rFonts w:ascii="Times New Roman" w:hAnsi="Times New Roman" w:cs="Times New Roman" w:eastAsia="Times New Roman"/>
          <w:sz w:val="13"/>
          <w:szCs w:val="13"/>
          <w:spacing w:val="-5"/>
          <w:w w:val="100"/>
          <w:b/>
          <w:bCs/>
          <w:i/>
          <w:position w:val="9"/>
        </w:rPr>
        <w:t>t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i/>
          <w:position w:val="-6"/>
        </w:rPr>
        <w:t>th--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i/>
          <w:position w:val="-6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13"/>
          <w:w w:val="100"/>
          <w:i/>
          <w:position w:val="-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48"/>
          <w:i/>
          <w:position w:val="-6"/>
        </w:rPr>
        <w:t>tf.t'Vt</w:t>
      </w:r>
      <w:r>
        <w:rPr>
          <w:rFonts w:ascii="Times New Roman" w:hAnsi="Times New Roman" w:cs="Times New Roman" w:eastAsia="Times New Roman"/>
          <w:sz w:val="18"/>
          <w:szCs w:val="18"/>
          <w:spacing w:val="-12"/>
          <w:w w:val="148"/>
          <w:i/>
          <w:position w:val="-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  <w:position w:val="-6"/>
        </w:rPr>
        <w:t>_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0"/>
        </w:rPr>
      </w:r>
    </w:p>
    <w:p>
      <w:pPr>
        <w:spacing w:before="0" w:after="0" w:line="265" w:lineRule="exact"/>
        <w:ind w:left="504" w:right="-20"/>
        <w:jc w:val="left"/>
        <w:tabs>
          <w:tab w:pos="880" w:val="left"/>
        </w:tabs>
        <w:rPr>
          <w:rFonts w:ascii="Arial" w:hAnsi="Arial" w:cs="Arial" w:eastAsia="Arial"/>
          <w:sz w:val="11"/>
          <w:szCs w:val="11"/>
        </w:rPr>
      </w:pPr>
      <w:rPr/>
      <w:r>
        <w:rPr>
          <w:rFonts w:ascii="Arial" w:hAnsi="Arial" w:cs="Arial" w:eastAsia="Arial"/>
          <w:sz w:val="34"/>
          <w:szCs w:val="34"/>
          <w:spacing w:val="0"/>
          <w:w w:val="100"/>
          <w:position w:val="-6"/>
        </w:rPr>
        <w:t>·</w:t>
      </w:r>
      <w:r>
        <w:rPr>
          <w:rFonts w:ascii="Arial" w:hAnsi="Arial" w:cs="Arial" w:eastAsia="Arial"/>
          <w:sz w:val="34"/>
          <w:szCs w:val="34"/>
          <w:spacing w:val="-75"/>
          <w:w w:val="100"/>
          <w:position w:val="-6"/>
        </w:rPr>
        <w:t> </w:t>
      </w:r>
      <w:r>
        <w:rPr>
          <w:rFonts w:ascii="Arial" w:hAnsi="Arial" w:cs="Arial" w:eastAsia="Arial"/>
          <w:sz w:val="34"/>
          <w:szCs w:val="34"/>
          <w:spacing w:val="0"/>
          <w:w w:val="100"/>
          <w:position w:val="-6"/>
        </w:rPr>
        <w:tab/>
      </w:r>
      <w:r>
        <w:rPr>
          <w:rFonts w:ascii="Arial" w:hAnsi="Arial" w:cs="Arial" w:eastAsia="Arial"/>
          <w:sz w:val="34"/>
          <w:szCs w:val="34"/>
          <w:spacing w:val="0"/>
          <w:w w:val="100"/>
          <w:position w:val="-6"/>
        </w:rPr>
      </w:r>
      <w:r>
        <w:rPr>
          <w:rFonts w:ascii="Arial" w:hAnsi="Arial" w:cs="Arial" w:eastAsia="Arial"/>
          <w:sz w:val="11"/>
          <w:szCs w:val="11"/>
          <w:spacing w:val="0"/>
          <w:w w:val="265"/>
          <w:i/>
          <w:position w:val="-6"/>
        </w:rPr>
        <w:t>,..</w:t>
      </w:r>
      <w:r>
        <w:rPr>
          <w:rFonts w:ascii="Arial" w:hAnsi="Arial" w:cs="Arial" w:eastAsia="Arial"/>
          <w:sz w:val="11"/>
          <w:szCs w:val="11"/>
          <w:spacing w:val="0"/>
          <w:w w:val="265"/>
          <w:i/>
          <w:position w:val="-6"/>
        </w:rPr>
        <w:t> </w:t>
      </w:r>
      <w:r>
        <w:rPr>
          <w:rFonts w:ascii="Arial" w:hAnsi="Arial" w:cs="Arial" w:eastAsia="Arial"/>
          <w:sz w:val="11"/>
          <w:szCs w:val="11"/>
          <w:spacing w:val="0"/>
          <w:w w:val="265"/>
          <w:i/>
          <w:position w:val="-6"/>
        </w:rPr>
        <w:t>(/</w:t>
      </w:r>
      <w:r>
        <w:rPr>
          <w:rFonts w:ascii="Arial" w:hAnsi="Arial" w:cs="Arial" w:eastAsia="Arial"/>
          <w:sz w:val="11"/>
          <w:szCs w:val="11"/>
          <w:spacing w:val="0"/>
          <w:w w:val="100"/>
          <w:position w:val="0"/>
        </w:rPr>
      </w:r>
    </w:p>
    <w:p>
      <w:pPr>
        <w:spacing w:before="0" w:after="0" w:line="264" w:lineRule="exact"/>
        <w:ind w:left="401" w:right="-20"/>
        <w:jc w:val="left"/>
        <w:tabs>
          <w:tab w:pos="880" w:val="left"/>
          <w:tab w:pos="1500" w:val="left"/>
          <w:tab w:pos="2560" w:val="left"/>
          <w:tab w:pos="4040" w:val="left"/>
        </w:tabs>
        <w:rPr>
          <w:rFonts w:ascii="Times New Roman" w:hAnsi="Times New Roman" w:cs="Times New Roman" w:eastAsia="Times New Roman"/>
          <w:sz w:val="12"/>
          <w:szCs w:val="12"/>
        </w:rPr>
      </w:pPr>
      <w:rPr/>
      <w:r>
        <w:rPr>
          <w:rFonts w:ascii="Arial" w:hAnsi="Arial" w:cs="Arial" w:eastAsia="Arial"/>
          <w:sz w:val="13"/>
          <w:szCs w:val="13"/>
          <w:spacing w:val="0"/>
          <w:w w:val="59"/>
          <w:b/>
          <w:bCs/>
          <w:position w:val="2"/>
        </w:rPr>
        <w:t>t'"</w:t>
      </w:r>
      <w:r>
        <w:rPr>
          <w:rFonts w:ascii="Arial" w:hAnsi="Arial" w:cs="Arial" w:eastAsia="Arial"/>
          <w:sz w:val="13"/>
          <w:szCs w:val="13"/>
          <w:spacing w:val="0"/>
          <w:w w:val="59"/>
          <w:b/>
          <w:bCs/>
          <w:position w:val="2"/>
        </w:rPr>
        <w:t>  </w:t>
      </w:r>
      <w:r>
        <w:rPr>
          <w:rFonts w:ascii="Arial" w:hAnsi="Arial" w:cs="Arial" w:eastAsia="Arial"/>
          <w:sz w:val="13"/>
          <w:szCs w:val="13"/>
          <w:spacing w:val="1"/>
          <w:w w:val="59"/>
          <w:b/>
          <w:bCs/>
          <w:position w:val="2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59"/>
          <w:b/>
          <w:bCs/>
          <w:position w:val="2"/>
        </w:rPr>
        <w:t>1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100"/>
          <w:b/>
          <w:bCs/>
          <w:position w:val="2"/>
        </w:rPr>
        <w:tab/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100"/>
          <w:b/>
          <w:bCs/>
          <w:position w:val="2"/>
        </w:rPr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69"/>
          <w:b/>
          <w:bCs/>
          <w:position w:val="2"/>
        </w:rPr>
        <w:t>rA</w:t>
      </w:r>
      <w:r>
        <w:rPr>
          <w:rFonts w:ascii="Times New Roman" w:hAnsi="Times New Roman" w:cs="Times New Roman" w:eastAsia="Times New Roman"/>
          <w:sz w:val="34"/>
          <w:szCs w:val="34"/>
          <w:spacing w:val="-23"/>
          <w:w w:val="69"/>
          <w:b/>
          <w:bCs/>
          <w:position w:val="2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100"/>
          <w:b/>
          <w:bCs/>
          <w:position w:val="2"/>
        </w:rPr>
        <w:tab/>
      </w:r>
      <w:r>
        <w:rPr>
          <w:rFonts w:ascii="Times New Roman" w:hAnsi="Times New Roman" w:cs="Times New Roman" w:eastAsia="Times New Roman"/>
          <w:sz w:val="34"/>
          <w:szCs w:val="34"/>
          <w:spacing w:val="0"/>
          <w:w w:val="100"/>
          <w:b/>
          <w:bCs/>
          <w:position w:val="2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69"/>
          <w:b/>
          <w:bCs/>
          <w:i/>
          <w:position w:val="2"/>
        </w:rPr>
        <w:t>.!J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69"/>
          <w:b/>
          <w:bCs/>
          <w:i/>
          <w:position w:val="2"/>
        </w:rPr>
        <w:t>  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69"/>
          <w:b/>
          <w:bCs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100"/>
          <w:b/>
          <w:bCs/>
          <w:i/>
          <w:position w:val="2"/>
        </w:rPr>
        <w:t>1</w:t>
      </w:r>
      <w:r>
        <w:rPr>
          <w:rFonts w:ascii="Times New Roman" w:hAnsi="Times New Roman" w:cs="Times New Roman" w:eastAsia="Times New Roman"/>
          <w:sz w:val="31"/>
          <w:szCs w:val="31"/>
          <w:spacing w:val="-46"/>
          <w:w w:val="100"/>
          <w:b/>
          <w:bCs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100"/>
          <w:b/>
          <w:bCs/>
          <w:i/>
          <w:position w:val="2"/>
        </w:rPr>
        <w:tab/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100"/>
          <w:b/>
          <w:bCs/>
          <w:i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78"/>
          <w:b/>
          <w:bCs/>
          <w:i/>
          <w:position w:val="2"/>
        </w:rPr>
        <w:t>'dr"-U1.JL-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  <w:position w:val="2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  <w:position w:val="2"/>
        </w:rPr>
      </w:r>
      <w:r>
        <w:rPr>
          <w:rFonts w:ascii="Arial" w:hAnsi="Arial" w:cs="Arial" w:eastAsia="Arial"/>
          <w:sz w:val="14"/>
          <w:szCs w:val="14"/>
          <w:spacing w:val="0"/>
          <w:w w:val="100"/>
          <w:b/>
          <w:bCs/>
          <w:i/>
          <w:position w:val="2"/>
        </w:rPr>
        <w:t>_j--A--</w:t>
      </w:r>
      <w:r>
        <w:rPr>
          <w:rFonts w:ascii="Arial" w:hAnsi="Arial" w:cs="Arial" w:eastAsia="Arial"/>
          <w:sz w:val="14"/>
          <w:szCs w:val="14"/>
          <w:spacing w:val="0"/>
          <w:w w:val="100"/>
          <w:b/>
          <w:bCs/>
          <w:i/>
          <w:position w:val="2"/>
        </w:rPr>
        <w:t>  </w:t>
      </w:r>
      <w:r>
        <w:rPr>
          <w:rFonts w:ascii="Arial" w:hAnsi="Arial" w:cs="Arial" w:eastAsia="Arial"/>
          <w:sz w:val="14"/>
          <w:szCs w:val="14"/>
          <w:spacing w:val="27"/>
          <w:w w:val="100"/>
          <w:b/>
          <w:bCs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89"/>
          <w:b/>
          <w:bCs/>
          <w:i/>
          <w:position w:val="2"/>
        </w:rPr>
        <w:t>I..Q.-1..1C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89"/>
          <w:b/>
          <w:bCs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b/>
          <w:bCs/>
          <w:i/>
          <w:position w:val="2"/>
        </w:rPr>
        <w:t>..-lÂ.......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b/>
          <w:bCs/>
          <w:i/>
          <w:position w:val="2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spacing w:val="13"/>
          <w:w w:val="100"/>
          <w:b/>
          <w:bCs/>
          <w:i/>
          <w:position w:val="2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61"/>
          <w:b/>
          <w:bCs/>
          <w:position w:val="2"/>
        </w:rPr>
        <w:t>t:LtJ-""'--,</w:t>
      </w:r>
      <w:r>
        <w:rPr>
          <w:rFonts w:ascii="Arial" w:hAnsi="Arial" w:cs="Arial" w:eastAsia="Arial"/>
          <w:sz w:val="21"/>
          <w:szCs w:val="21"/>
          <w:spacing w:val="0"/>
          <w:w w:val="61"/>
          <w:b/>
          <w:bCs/>
          <w:position w:val="2"/>
        </w:rPr>
        <w:t>  </w:t>
      </w:r>
      <w:r>
        <w:rPr>
          <w:rFonts w:ascii="Arial" w:hAnsi="Arial" w:cs="Arial" w:eastAsia="Arial"/>
          <w:sz w:val="21"/>
          <w:szCs w:val="21"/>
          <w:spacing w:val="21"/>
          <w:w w:val="61"/>
          <w:b/>
          <w:bCs/>
          <w:position w:val="2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87"/>
          <w:b/>
          <w:bCs/>
          <w:position w:val="2"/>
        </w:rPr>
        <w:t>rz1..-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87"/>
          <w:b/>
          <w:bCs/>
          <w:position w:val="2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100"/>
          <w:b/>
          <w:bCs/>
          <w:position w:val="2"/>
        </w:rPr>
        <w:t>l....._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100"/>
          <w:b/>
          <w:bCs/>
          <w:position w:val="2"/>
        </w:rPr>
        <w:t>  </w:t>
      </w:r>
      <w:r>
        <w:rPr>
          <w:rFonts w:ascii="Times New Roman" w:hAnsi="Times New Roman" w:cs="Times New Roman" w:eastAsia="Times New Roman"/>
          <w:sz w:val="12"/>
          <w:szCs w:val="12"/>
          <w:spacing w:val="21"/>
          <w:w w:val="100"/>
          <w:b/>
          <w:bCs/>
          <w:position w:val="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b/>
          <w:bCs/>
          <w:i/>
          <w:position w:val="2"/>
        </w:rPr>
        <w:t>'t</w:t>
      </w:r>
      <w:r>
        <w:rPr>
          <w:rFonts w:ascii="Times New Roman" w:hAnsi="Times New Roman" w:cs="Times New Roman" w:eastAsia="Times New Roman"/>
          <w:sz w:val="16"/>
          <w:szCs w:val="16"/>
          <w:spacing w:val="22"/>
          <w:w w:val="100"/>
          <w:b/>
          <w:bCs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103"/>
          <w:b/>
          <w:bCs/>
          <w:i/>
          <w:position w:val="2"/>
        </w:rPr>
        <w:t>'--vl...'.....,_,-(_0-1...(_..-.</w:t>
      </w:r>
      <w:r>
        <w:rPr>
          <w:rFonts w:ascii="Times New Roman" w:hAnsi="Times New Roman" w:cs="Times New Roman" w:eastAsia="Times New Roman"/>
          <w:sz w:val="12"/>
          <w:szCs w:val="12"/>
          <w:spacing w:val="0"/>
          <w:w w:val="100"/>
          <w:position w:val="0"/>
        </w:rPr>
      </w:r>
    </w:p>
    <w:p>
      <w:pPr>
        <w:spacing w:before="28" w:after="0" w:line="373" w:lineRule="exact"/>
        <w:ind w:left="336" w:right="-20"/>
        <w:jc w:val="left"/>
        <w:tabs>
          <w:tab w:pos="3500" w:val="left"/>
          <w:tab w:pos="4160" w:val="left"/>
          <w:tab w:pos="6260" w:val="left"/>
        </w:tabs>
        <w:rPr>
          <w:rFonts w:ascii="Arial" w:hAnsi="Arial" w:cs="Arial" w:eastAsia="Arial"/>
          <w:sz w:val="39"/>
          <w:szCs w:val="39"/>
        </w:rPr>
      </w:pPr>
      <w:rPr/>
      <w:r>
        <w:rPr>
          <w:rFonts w:ascii="Times New Roman" w:hAnsi="Times New Roman" w:cs="Times New Roman" w:eastAsia="Times New Roman"/>
          <w:sz w:val="31"/>
          <w:szCs w:val="31"/>
          <w:spacing w:val="0"/>
          <w:w w:val="78"/>
          <w:position w:val="-7"/>
        </w:rPr>
        <w:t>.f.q_'10-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78"/>
          <w:position w:val="-7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spacing w:val="12"/>
          <w:w w:val="78"/>
          <w:position w:val="-7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57"/>
          <w:i/>
          <w:position w:val="-7"/>
        </w:rPr>
        <w:t>.ttJ-_</w:t>
      </w:r>
      <w:r>
        <w:rPr>
          <w:rFonts w:ascii="Times New Roman" w:hAnsi="Times New Roman" w:cs="Times New Roman" w:eastAsia="Times New Roman"/>
          <w:sz w:val="31"/>
          <w:szCs w:val="31"/>
          <w:spacing w:val="0"/>
          <w:w w:val="57"/>
          <w:i/>
          <w:position w:val="-7"/>
        </w:rPr>
        <w:t>  </w:t>
      </w:r>
      <w:r>
        <w:rPr>
          <w:rFonts w:ascii="Times New Roman" w:hAnsi="Times New Roman" w:cs="Times New Roman" w:eastAsia="Times New Roman"/>
          <w:sz w:val="31"/>
          <w:szCs w:val="31"/>
          <w:spacing w:val="19"/>
          <w:w w:val="57"/>
          <w:i/>
          <w:position w:val="-7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78"/>
          <w:i/>
          <w:position w:val="-7"/>
        </w:rPr>
        <w:t>'w-liuf-."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  <w:position w:val="-7"/>
        </w:rPr>
        <w:tab/>
      </w:r>
      <w:r>
        <w:rPr>
          <w:rFonts w:ascii="Arial" w:hAnsi="Arial" w:cs="Arial" w:eastAsia="Arial"/>
          <w:sz w:val="24"/>
          <w:szCs w:val="24"/>
          <w:spacing w:val="0"/>
          <w:w w:val="100"/>
          <w:i/>
          <w:position w:val="-7"/>
        </w:rPr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291"/>
          <w:i/>
          <w:position w:val="-7"/>
        </w:rPr>
        <w:t>-</w:t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100"/>
          <w:i/>
          <w:position w:val="-7"/>
        </w:rPr>
        <w:tab/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291"/>
          <w:i/>
          <w:position w:val="-7"/>
        </w:rPr>
        <w:t>·Y)</w:t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100"/>
          <w:i/>
          <w:position w:val="-7"/>
        </w:rPr>
        <w:tab/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100"/>
          <w:i/>
          <w:position w:val="-7"/>
        </w:rPr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7"/>
        </w:rPr>
        <w:t>}y.j_-7or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7"/>
        </w:rPr>
        <w:t>  </w:t>
      </w:r>
      <w:r>
        <w:rPr>
          <w:rFonts w:ascii="Times New Roman" w:hAnsi="Times New Roman" w:cs="Times New Roman" w:eastAsia="Times New Roman"/>
          <w:sz w:val="28"/>
          <w:szCs w:val="28"/>
          <w:spacing w:val="22"/>
          <w:w w:val="100"/>
          <w:i/>
          <w:position w:val="-7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  <w:position w:val="-7"/>
        </w:rPr>
        <w:t>-te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  <w:position w:val="-7"/>
        </w:rPr>
        <w:t>  </w:t>
      </w:r>
      <w:r>
        <w:rPr>
          <w:rFonts w:ascii="Arial" w:hAnsi="Arial" w:cs="Arial" w:eastAsia="Arial"/>
          <w:sz w:val="24"/>
          <w:szCs w:val="24"/>
          <w:spacing w:val="3"/>
          <w:w w:val="100"/>
          <w:i/>
          <w:position w:val="-7"/>
        </w:rPr>
        <w:t> </w:t>
      </w:r>
      <w:r>
        <w:rPr>
          <w:rFonts w:ascii="Arial" w:hAnsi="Arial" w:cs="Arial" w:eastAsia="Arial"/>
          <w:sz w:val="39"/>
          <w:szCs w:val="39"/>
          <w:spacing w:val="0"/>
          <w:w w:val="100"/>
          <w:i/>
          <w:position w:val="-7"/>
        </w:rPr>
        <w:t>)4-:'if·</w:t>
      </w:r>
      <w:r>
        <w:rPr>
          <w:rFonts w:ascii="Arial" w:hAnsi="Arial" w:cs="Arial" w:eastAsia="Arial"/>
          <w:sz w:val="39"/>
          <w:szCs w:val="39"/>
          <w:spacing w:val="0"/>
          <w:w w:val="100"/>
          <w:position w:val="0"/>
        </w:rPr>
      </w:r>
    </w:p>
    <w:p>
      <w:pPr>
        <w:spacing w:before="0" w:after="0" w:line="538" w:lineRule="exact"/>
        <w:ind w:left="300" w:right="-20"/>
        <w:jc w:val="left"/>
        <w:tabs>
          <w:tab w:pos="21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60"/>
          <w:szCs w:val="60"/>
          <w:w w:val="58"/>
          <w:position w:val="2"/>
        </w:rPr>
        <w:t>r-</w:t>
      </w:r>
      <w:r>
        <w:rPr>
          <w:rFonts w:ascii="Arial" w:hAnsi="Arial" w:cs="Arial" w:eastAsia="Arial"/>
          <w:sz w:val="60"/>
          <w:szCs w:val="60"/>
          <w:spacing w:val="-70"/>
          <w:w w:val="100"/>
          <w:position w:val="2"/>
        </w:rPr>
        <w:t> </w:t>
      </w:r>
      <w:r>
        <w:rPr>
          <w:rFonts w:ascii="Arial" w:hAnsi="Arial" w:cs="Arial" w:eastAsia="Arial"/>
          <w:sz w:val="60"/>
          <w:szCs w:val="60"/>
          <w:spacing w:val="0"/>
          <w:w w:val="61"/>
          <w:position w:val="2"/>
        </w:rPr>
        <w:t>-</w:t>
      </w:r>
      <w:r>
        <w:rPr>
          <w:rFonts w:ascii="Arial" w:hAnsi="Arial" w:cs="Arial" w:eastAsia="Arial"/>
          <w:sz w:val="60"/>
          <w:szCs w:val="60"/>
          <w:spacing w:val="13"/>
          <w:w w:val="61"/>
          <w:position w:val="2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61"/>
          <w:i/>
          <w:position w:val="2"/>
        </w:rPr>
        <w:t>...f.t:&lt;-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61"/>
          <w:i/>
          <w:position w:val="2"/>
        </w:rPr>
        <w:t>    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61"/>
          <w:i/>
          <w:position w:val="2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00"/>
          <w:b/>
          <w:bCs/>
          <w:position w:val="2"/>
        </w:rPr>
        <w:t>li</w:t>
      </w:r>
      <w:r>
        <w:rPr>
          <w:rFonts w:ascii="Arial" w:hAnsi="Arial" w:cs="Arial" w:eastAsia="Arial"/>
          <w:sz w:val="25"/>
          <w:szCs w:val="25"/>
          <w:spacing w:val="-16"/>
          <w:w w:val="100"/>
          <w:b/>
          <w:bCs/>
          <w:position w:val="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2"/>
        </w:rPr>
        <w:t>pU</w:t>
      </w:r>
      <w:r>
        <w:rPr>
          <w:rFonts w:ascii="Arial" w:hAnsi="Arial" w:cs="Arial" w:eastAsia="Arial"/>
          <w:sz w:val="23"/>
          <w:szCs w:val="23"/>
          <w:spacing w:val="-37"/>
          <w:w w:val="100"/>
          <w:i/>
          <w:position w:val="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4"/>
          <w:position w:val="2"/>
        </w:rPr>
        <w:t>(;"14-t&lt;..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8" w:after="0" w:line="240" w:lineRule="auto"/>
        <w:ind w:left="577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67.680pt;height:15.84pt;mso-position-horizontal-relative:char;mso-position-vertical-relative:line" type="#_x0000_t75">
            <v:imagedata r:id="rId1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4" w:right="-20"/>
        <w:jc w:val="left"/>
        <w:rPr>
          <w:rFonts w:ascii="Arial" w:hAnsi="Arial" w:cs="Arial" w:eastAsia="Arial"/>
          <w:sz w:val="11"/>
          <w:szCs w:val="11"/>
        </w:rPr>
      </w:pPr>
      <w:rPr/>
      <w:r>
        <w:rPr>
          <w:rFonts w:ascii="Arial" w:hAnsi="Arial" w:cs="Arial" w:eastAsia="Arial"/>
          <w:sz w:val="11"/>
          <w:szCs w:val="11"/>
          <w:spacing w:val="0"/>
          <w:w w:val="184"/>
        </w:rPr>
        <w:t>•"</w:t>
      </w:r>
      <w:r>
        <w:rPr>
          <w:rFonts w:ascii="Arial" w:hAnsi="Arial" w:cs="Arial" w:eastAsia="Arial"/>
          <w:sz w:val="11"/>
          <w:szCs w:val="11"/>
          <w:spacing w:val="0"/>
          <w:w w:val="100"/>
        </w:rPr>
      </w:r>
    </w:p>
    <w:p>
      <w:pPr>
        <w:spacing w:before="0" w:after="0" w:line="392" w:lineRule="exact"/>
        <w:ind w:left="1265" w:right="-20"/>
        <w:jc w:val="left"/>
        <w:tabs>
          <w:tab w:pos="1640" w:val="left"/>
          <w:tab w:pos="2620" w:val="left"/>
          <w:tab w:pos="5820" w:val="left"/>
          <w:tab w:pos="8120" w:val="left"/>
        </w:tabs>
        <w:rPr>
          <w:rFonts w:ascii="Arial" w:hAnsi="Arial" w:cs="Arial" w:eastAsia="Arial"/>
          <w:sz w:val="25"/>
          <w:szCs w:val="25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345"/>
          <w:position w:val="-7"/>
        </w:rPr>
        <w:t>j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7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7"/>
        </w:rPr>
      </w:r>
      <w:r>
        <w:rPr>
          <w:rFonts w:ascii="Times New Roman" w:hAnsi="Times New Roman" w:cs="Times New Roman" w:eastAsia="Times New Roman"/>
          <w:sz w:val="41"/>
          <w:szCs w:val="41"/>
          <w:spacing w:val="0"/>
          <w:w w:val="100"/>
          <w:i/>
          <w:position w:val="-7"/>
        </w:rPr>
        <w:t>f</w:t>
      </w:r>
      <w:r>
        <w:rPr>
          <w:rFonts w:ascii="Times New Roman" w:hAnsi="Times New Roman" w:cs="Times New Roman" w:eastAsia="Times New Roman"/>
          <w:sz w:val="41"/>
          <w:szCs w:val="41"/>
          <w:spacing w:val="15"/>
          <w:w w:val="100"/>
          <w:i/>
          <w:position w:val="-7"/>
        </w:rPr>
        <w:t> </w:t>
      </w:r>
      <w:r>
        <w:rPr>
          <w:rFonts w:ascii="Times New Roman" w:hAnsi="Times New Roman" w:cs="Times New Roman" w:eastAsia="Times New Roman"/>
          <w:sz w:val="41"/>
          <w:szCs w:val="41"/>
          <w:spacing w:val="0"/>
          <w:w w:val="100"/>
          <w:i/>
          <w:position w:val="-7"/>
        </w:rPr>
        <w:t>tt-:</w:t>
      </w:r>
      <w:r>
        <w:rPr>
          <w:rFonts w:ascii="Times New Roman" w:hAnsi="Times New Roman" w:cs="Times New Roman" w:eastAsia="Times New Roman"/>
          <w:sz w:val="41"/>
          <w:szCs w:val="41"/>
          <w:spacing w:val="-67"/>
          <w:w w:val="100"/>
          <w:i/>
          <w:position w:val="-7"/>
        </w:rPr>
        <w:t> </w:t>
      </w:r>
      <w:r>
        <w:rPr>
          <w:rFonts w:ascii="Times New Roman" w:hAnsi="Times New Roman" w:cs="Times New Roman" w:eastAsia="Times New Roman"/>
          <w:sz w:val="41"/>
          <w:szCs w:val="41"/>
          <w:spacing w:val="0"/>
          <w:w w:val="100"/>
          <w:i/>
          <w:position w:val="-7"/>
        </w:rPr>
        <w:tab/>
      </w:r>
      <w:r>
        <w:rPr>
          <w:rFonts w:ascii="Times New Roman" w:hAnsi="Times New Roman" w:cs="Times New Roman" w:eastAsia="Times New Roman"/>
          <w:sz w:val="41"/>
          <w:szCs w:val="41"/>
          <w:spacing w:val="0"/>
          <w:w w:val="100"/>
          <w:i/>
          <w:position w:val="-7"/>
        </w:rPr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77"/>
          <w:position w:val="-7"/>
        </w:rPr>
        <w:t>t:'.-t-'1·;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77"/>
          <w:position w:val="-7"/>
        </w:rPr>
        <w:t>  </w:t>
      </w:r>
      <w:r>
        <w:rPr>
          <w:rFonts w:ascii="Times New Roman" w:hAnsi="Times New Roman" w:cs="Times New Roman" w:eastAsia="Times New Roman"/>
          <w:sz w:val="27"/>
          <w:szCs w:val="27"/>
          <w:spacing w:val="17"/>
          <w:w w:val="77"/>
          <w:position w:val="-7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77"/>
          <w:i/>
          <w:position w:val="-7"/>
        </w:rPr>
        <w:t>...-&lt;oA-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  <w:position w:val="-7"/>
        </w:rPr>
        <w:tab/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  <w:position w:val="-7"/>
        </w:rPr>
      </w:r>
      <w:r>
        <w:rPr>
          <w:rFonts w:ascii="Arial" w:hAnsi="Arial" w:cs="Arial" w:eastAsia="Arial"/>
          <w:sz w:val="25"/>
          <w:szCs w:val="25"/>
          <w:spacing w:val="0"/>
          <w:w w:val="137"/>
          <w:i/>
          <w:position w:val="-7"/>
        </w:rPr>
        <w:t>f-"''-v</w:t>
      </w:r>
      <w:r>
        <w:rPr>
          <w:rFonts w:ascii="Arial" w:hAnsi="Arial" w:cs="Arial" w:eastAsia="Arial"/>
          <w:sz w:val="25"/>
          <w:szCs w:val="25"/>
          <w:spacing w:val="-22"/>
          <w:w w:val="137"/>
          <w:i/>
          <w:position w:val="-7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99"/>
          <w:i/>
          <w:position w:val="-7"/>
        </w:rPr>
        <w:t>.f.</w:t>
      </w:r>
      <w:r>
        <w:rPr>
          <w:rFonts w:ascii="Arial" w:hAnsi="Arial" w:cs="Arial" w:eastAsia="Arial"/>
          <w:sz w:val="26"/>
          <w:szCs w:val="26"/>
          <w:spacing w:val="-17"/>
          <w:w w:val="99"/>
          <w:i/>
          <w:position w:val="-7"/>
        </w:rPr>
        <w:t>,</w:t>
      </w:r>
      <w:r>
        <w:rPr>
          <w:rFonts w:ascii="Arial" w:hAnsi="Arial" w:cs="Arial" w:eastAsia="Arial"/>
          <w:sz w:val="42"/>
          <w:szCs w:val="42"/>
          <w:spacing w:val="0"/>
          <w:w w:val="106"/>
          <w:i/>
          <w:position w:val="-7"/>
        </w:rPr>
        <w:t>t'l"</w:t>
      </w:r>
      <w:r>
        <w:rPr>
          <w:rFonts w:ascii="Arial" w:hAnsi="Arial" w:cs="Arial" w:eastAsia="Arial"/>
          <w:sz w:val="42"/>
          <w:szCs w:val="42"/>
          <w:spacing w:val="25"/>
          <w:w w:val="106"/>
          <w:i/>
          <w:position w:val="-7"/>
        </w:rPr>
        <w:t>-</w:t>
      </w:r>
      <w:r>
        <w:rPr>
          <w:rFonts w:ascii="Arial" w:hAnsi="Arial" w:cs="Arial" w:eastAsia="Arial"/>
          <w:sz w:val="42"/>
          <w:szCs w:val="42"/>
          <w:spacing w:val="0"/>
          <w:w w:val="137"/>
          <w:position w:val="-7"/>
        </w:rPr>
        <w:t>·</w:t>
      </w:r>
      <w:r>
        <w:rPr>
          <w:rFonts w:ascii="Arial" w:hAnsi="Arial" w:cs="Arial" w:eastAsia="Arial"/>
          <w:sz w:val="42"/>
          <w:szCs w:val="42"/>
          <w:spacing w:val="0"/>
          <w:w w:val="100"/>
          <w:position w:val="-7"/>
        </w:rPr>
        <w:tab/>
      </w:r>
      <w:r>
        <w:rPr>
          <w:rFonts w:ascii="Arial" w:hAnsi="Arial" w:cs="Arial" w:eastAsia="Arial"/>
          <w:sz w:val="42"/>
          <w:szCs w:val="42"/>
          <w:spacing w:val="0"/>
          <w:w w:val="100"/>
          <w:position w:val="-7"/>
        </w:rPr>
      </w:r>
      <w:r>
        <w:rPr>
          <w:rFonts w:ascii="Arial" w:hAnsi="Arial" w:cs="Arial" w:eastAsia="Arial"/>
          <w:sz w:val="25"/>
          <w:szCs w:val="25"/>
          <w:spacing w:val="0"/>
          <w:w w:val="100"/>
          <w:i/>
          <w:position w:val="-7"/>
        </w:rPr>
        <w:t>rf'</w:t>
      </w:r>
      <w:r>
        <w:rPr>
          <w:rFonts w:ascii="Arial" w:hAnsi="Arial" w:cs="Arial" w:eastAsia="Arial"/>
          <w:sz w:val="25"/>
          <w:szCs w:val="25"/>
          <w:spacing w:val="8"/>
          <w:w w:val="100"/>
          <w:i/>
          <w:position w:val="-7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21"/>
          <w:i/>
          <w:position w:val="-7"/>
        </w:rPr>
        <w:t>-ef"</w:t>
      </w:r>
      <w:r>
        <w:rPr>
          <w:rFonts w:ascii="Arial" w:hAnsi="Arial" w:cs="Arial" w:eastAsia="Arial"/>
          <w:sz w:val="25"/>
          <w:szCs w:val="25"/>
          <w:spacing w:val="0"/>
          <w:w w:val="100"/>
          <w:position w:val="0"/>
        </w:rPr>
      </w:r>
    </w:p>
    <w:p>
      <w:pPr>
        <w:spacing w:before="0" w:after="0" w:line="500" w:lineRule="exact"/>
        <w:ind w:left="314" w:right="-20"/>
        <w:jc w:val="left"/>
        <w:tabs>
          <w:tab w:pos="1500" w:val="left"/>
          <w:tab w:pos="3940" w:val="left"/>
          <w:tab w:pos="5420" w:val="left"/>
        </w:tabs>
        <w:rPr>
          <w:rFonts w:ascii="Arial" w:hAnsi="Arial" w:cs="Arial" w:eastAsia="Arial"/>
          <w:sz w:val="50"/>
          <w:szCs w:val="50"/>
        </w:rPr>
      </w:pPr>
      <w:rPr/>
      <w:r>
        <w:rPr>
          <w:rFonts w:ascii="Arial" w:hAnsi="Arial" w:cs="Arial" w:eastAsia="Arial"/>
          <w:sz w:val="12"/>
          <w:szCs w:val="12"/>
          <w:spacing w:val="0"/>
          <w:w w:val="238"/>
          <w:position w:val="-1"/>
        </w:rPr>
        <w:t>"'</w:t>
      </w:r>
      <w:r>
        <w:rPr>
          <w:rFonts w:ascii="Arial" w:hAnsi="Arial" w:cs="Arial" w:eastAsia="Arial"/>
          <w:sz w:val="12"/>
          <w:szCs w:val="12"/>
          <w:spacing w:val="-4"/>
          <w:w w:val="238"/>
          <w:position w:val="-1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1"/>
        </w:rPr>
        <w:t>&lt;)</w:t>
      </w:r>
      <w:r>
        <w:rPr>
          <w:rFonts w:ascii="Arial" w:hAnsi="Arial" w:cs="Arial" w:eastAsia="Arial"/>
          <w:sz w:val="12"/>
          <w:szCs w:val="12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69"/>
          <w:i/>
          <w:position w:val="-1"/>
        </w:rPr>
        <w:t>b</w:t>
      </w:r>
      <w:r>
        <w:rPr>
          <w:rFonts w:ascii="Arial" w:hAnsi="Arial" w:cs="Arial" w:eastAsia="Arial"/>
          <w:sz w:val="36"/>
          <w:szCs w:val="36"/>
          <w:spacing w:val="-5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  <w:i/>
          <w:position w:val="-1"/>
        </w:rPr>
        <w:t>t1</w:t>
      </w:r>
      <w:r>
        <w:rPr>
          <w:rFonts w:ascii="Times New Roman" w:hAnsi="Times New Roman" w:cs="Times New Roman" w:eastAsia="Times New Roman"/>
          <w:sz w:val="14"/>
          <w:szCs w:val="14"/>
          <w:spacing w:val="32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42"/>
          <w:i/>
          <w:position w:val="-1"/>
        </w:rPr>
        <w:t>{,_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  <w:i/>
          <w:position w:val="-1"/>
        </w:rPr>
        <w:tab/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  <w:i/>
          <w:position w:val="-1"/>
        </w:rPr>
      </w:r>
      <w:r>
        <w:rPr>
          <w:rFonts w:ascii="Arial" w:hAnsi="Arial" w:cs="Arial" w:eastAsia="Arial"/>
          <w:sz w:val="40"/>
          <w:szCs w:val="40"/>
          <w:spacing w:val="0"/>
          <w:w w:val="100"/>
          <w:i/>
          <w:position w:val="-1"/>
        </w:rPr>
        <w:t>·t-'-</w:t>
      </w:r>
      <w:r>
        <w:rPr>
          <w:rFonts w:ascii="Arial" w:hAnsi="Arial" w:cs="Arial" w:eastAsia="Arial"/>
          <w:sz w:val="40"/>
          <w:szCs w:val="40"/>
          <w:spacing w:val="49"/>
          <w:w w:val="100"/>
          <w:i/>
          <w:position w:val="-1"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61"/>
          <w:b/>
          <w:bCs/>
          <w:position w:val="-1"/>
        </w:rPr>
        <w:t>1</w:t>
      </w:r>
      <w:r>
        <w:rPr>
          <w:rFonts w:ascii="Arial" w:hAnsi="Arial" w:cs="Arial" w:eastAsia="Arial"/>
          <w:sz w:val="15"/>
          <w:szCs w:val="15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15"/>
          <w:szCs w:val="15"/>
          <w:spacing w:val="0"/>
          <w:w w:val="100"/>
          <w:b/>
          <w:bCs/>
          <w:position w:val="-1"/>
        </w:rPr>
      </w:r>
      <w:r>
        <w:rPr>
          <w:rFonts w:ascii="Times New Roman" w:hAnsi="Times New Roman" w:cs="Times New Roman" w:eastAsia="Times New Roman"/>
          <w:sz w:val="11"/>
          <w:szCs w:val="11"/>
          <w:spacing w:val="0"/>
          <w:w w:val="276"/>
          <w:i/>
          <w:position w:val="-1"/>
        </w:rPr>
        <w:t>À.-)(.</w:t>
      </w:r>
      <w:r>
        <w:rPr>
          <w:rFonts w:ascii="Times New Roman" w:hAnsi="Times New Roman" w:cs="Times New Roman" w:eastAsia="Times New Roman"/>
          <w:sz w:val="11"/>
          <w:szCs w:val="11"/>
          <w:spacing w:val="0"/>
          <w:w w:val="100"/>
          <w:i/>
          <w:position w:val="-1"/>
        </w:rPr>
        <w:tab/>
      </w:r>
      <w:r>
        <w:rPr>
          <w:rFonts w:ascii="Times New Roman" w:hAnsi="Times New Roman" w:cs="Times New Roman" w:eastAsia="Times New Roman"/>
          <w:sz w:val="11"/>
          <w:szCs w:val="11"/>
          <w:spacing w:val="0"/>
          <w:w w:val="100"/>
          <w:i/>
          <w:position w:val="-1"/>
        </w:rPr>
      </w:r>
      <w:r>
        <w:rPr>
          <w:rFonts w:ascii="Arial" w:hAnsi="Arial" w:cs="Arial" w:eastAsia="Arial"/>
          <w:sz w:val="24"/>
          <w:szCs w:val="24"/>
          <w:spacing w:val="0"/>
          <w:w w:val="81"/>
          <w:position w:val="-1"/>
        </w:rPr>
        <w:t>-€o..</w:t>
      </w:r>
      <w:r>
        <w:rPr>
          <w:rFonts w:ascii="Arial" w:hAnsi="Arial" w:cs="Arial" w:eastAsia="Arial"/>
          <w:sz w:val="24"/>
          <w:szCs w:val="24"/>
          <w:spacing w:val="0"/>
          <w:w w:val="81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16"/>
          <w:w w:val="81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c..-.t4-o-&gt;l-.:v..-</w:t>
      </w:r>
      <w:r>
        <w:rPr>
          <w:rFonts w:ascii="Arial" w:hAnsi="Arial" w:cs="Arial" w:eastAsia="Arial"/>
          <w:sz w:val="23"/>
          <w:szCs w:val="23"/>
          <w:spacing w:val="1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87"/>
          <w:i/>
          <w:position w:val="-1"/>
        </w:rPr>
        <w:t>oLa.,.</w:t>
      </w:r>
      <w:r>
        <w:rPr>
          <w:rFonts w:ascii="Times New Roman" w:hAnsi="Times New Roman" w:cs="Times New Roman" w:eastAsia="Times New Roman"/>
          <w:sz w:val="24"/>
          <w:szCs w:val="24"/>
          <w:spacing w:val="21"/>
          <w:w w:val="87"/>
          <w:i/>
          <w:position w:val="-1"/>
        </w:rPr>
        <w:t> </w:t>
      </w:r>
      <w:r>
        <w:rPr>
          <w:rFonts w:ascii="Arial" w:hAnsi="Arial" w:cs="Arial" w:eastAsia="Arial"/>
          <w:sz w:val="50"/>
          <w:szCs w:val="50"/>
          <w:spacing w:val="-138"/>
          <w:w w:val="144"/>
          <w:i/>
          <w:position w:val="-1"/>
        </w:rPr>
        <w:t>1</w:t>
      </w:r>
      <w:r>
        <w:rPr>
          <w:rFonts w:ascii="Arial" w:hAnsi="Arial" w:cs="Arial" w:eastAsia="Arial"/>
          <w:sz w:val="50"/>
          <w:szCs w:val="50"/>
          <w:spacing w:val="-14"/>
          <w:w w:val="43"/>
          <w:i/>
          <w:position w:val="-1"/>
        </w:rPr>
        <w:t>.</w:t>
      </w:r>
      <w:r>
        <w:rPr>
          <w:rFonts w:ascii="Arial" w:hAnsi="Arial" w:cs="Arial" w:eastAsia="Arial"/>
          <w:sz w:val="50"/>
          <w:szCs w:val="50"/>
          <w:spacing w:val="-118"/>
          <w:w w:val="83"/>
          <w:i/>
          <w:position w:val="-1"/>
        </w:rPr>
        <w:t>:</w:t>
      </w:r>
      <w:r>
        <w:rPr>
          <w:rFonts w:ascii="Arial" w:hAnsi="Arial" w:cs="Arial" w:eastAsia="Arial"/>
          <w:sz w:val="50"/>
          <w:szCs w:val="50"/>
          <w:spacing w:val="0"/>
          <w:w w:val="43"/>
          <w:i/>
          <w:position w:val="-1"/>
        </w:rPr>
        <w:t>.</w:t>
      </w:r>
      <w:r>
        <w:rPr>
          <w:rFonts w:ascii="Arial" w:hAnsi="Arial" w:cs="Arial" w:eastAsia="Arial"/>
          <w:sz w:val="50"/>
          <w:szCs w:val="50"/>
          <w:spacing w:val="-26"/>
          <w:w w:val="100"/>
          <w:i/>
          <w:position w:val="-1"/>
        </w:rPr>
        <w:t> </w:t>
      </w:r>
      <w:r>
        <w:rPr>
          <w:rFonts w:ascii="Arial" w:hAnsi="Arial" w:cs="Arial" w:eastAsia="Arial"/>
          <w:sz w:val="50"/>
          <w:szCs w:val="50"/>
          <w:spacing w:val="0"/>
          <w:w w:val="79"/>
          <w:position w:val="-1"/>
        </w:rPr>
        <w:t>-</w:t>
      </w:r>
      <w:r>
        <w:rPr>
          <w:rFonts w:ascii="Arial" w:hAnsi="Arial" w:cs="Arial" w:eastAsia="Arial"/>
          <w:sz w:val="50"/>
          <w:szCs w:val="50"/>
          <w:spacing w:val="0"/>
          <w:w w:val="100"/>
          <w:position w:val="0"/>
        </w:rPr>
      </w:r>
    </w:p>
    <w:p>
      <w:pPr>
        <w:spacing w:before="0" w:after="0" w:line="412" w:lineRule="exact"/>
        <w:ind w:left="271" w:right="-20"/>
        <w:jc w:val="left"/>
        <w:tabs>
          <w:tab w:pos="3280" w:val="left"/>
          <w:tab w:pos="5860" w:val="left"/>
        </w:tabs>
        <w:rPr>
          <w:rFonts w:ascii="Arial" w:hAnsi="Arial" w:cs="Arial" w:eastAsia="Arial"/>
          <w:sz w:val="17"/>
          <w:szCs w:val="1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-2"/>
          <w:w w:val="196"/>
        </w:rPr>
        <w:t>{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56"/>
        </w:rPr>
        <w:t>:;z.....,.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-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i/>
        </w:rPr>
        <w:t>&lt;k.</w:t>
      </w:r>
      <w:r>
        <w:rPr>
          <w:rFonts w:ascii="Arial" w:hAnsi="Arial" w:cs="Arial" w:eastAsia="Arial"/>
          <w:sz w:val="22"/>
          <w:szCs w:val="22"/>
          <w:spacing w:val="0"/>
          <w:w w:val="100"/>
          <w:i/>
        </w:rPr>
        <w:t>  </w:t>
      </w:r>
      <w:r>
        <w:rPr>
          <w:rFonts w:ascii="Arial" w:hAnsi="Arial" w:cs="Arial" w:eastAsia="Arial"/>
          <w:sz w:val="22"/>
          <w:szCs w:val="22"/>
          <w:spacing w:val="51"/>
          <w:w w:val="100"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i/>
        </w:rPr>
        <w:t>1'&lt;PL.d)</w:t>
      </w:r>
      <w:r>
        <w:rPr>
          <w:rFonts w:ascii="Arial" w:hAnsi="Arial" w:cs="Arial" w:eastAsia="Arial"/>
          <w:sz w:val="24"/>
          <w:szCs w:val="24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10"/>
          <w:i/>
        </w:rPr>
        <w:t>·0&gt;1..--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122"/>
          <w:i/>
        </w:rPr>
        <w:t>Cv--y-rA-</w:t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84"/>
        </w:rPr>
        <w:t>""--</w:t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8"/>
          <w:szCs w:val="38"/>
          <w:spacing w:val="0"/>
          <w:w w:val="100"/>
        </w:rPr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6"/>
        </w:rPr>
        <w:t>'\r"V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30"/>
          <w:w w:val="11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48"/>
        </w:rPr>
        <w:t>0..·•.'1\..e..-</w:t>
      </w:r>
      <w:r>
        <w:rPr>
          <w:rFonts w:ascii="Times New Roman" w:hAnsi="Times New Roman" w:cs="Times New Roman" w:eastAsia="Times New Roman"/>
          <w:sz w:val="22"/>
          <w:szCs w:val="22"/>
          <w:spacing w:val="53"/>
          <w:w w:val="14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89"/>
        </w:rPr>
        <w:t>Ce</w:t>
      </w:r>
      <w:r>
        <w:rPr>
          <w:rFonts w:ascii="Times New Roman" w:hAnsi="Times New Roman" w:cs="Times New Roman" w:eastAsia="Times New Roman"/>
          <w:sz w:val="24"/>
          <w:szCs w:val="24"/>
          <w:spacing w:val="-9"/>
          <w:w w:val="89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45"/>
        </w:rPr>
        <w:t>'"l'le_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73.473511" w:type="dxa"/>
      </w:tblPr>
      <w:tblGrid/>
      <w:tr>
        <w:trPr>
          <w:trHeight w:val="527" w:hRule="exact"/>
        </w:trPr>
        <w:tc>
          <w:tcPr>
            <w:tcW w:w="410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515" w:lineRule="exact"/>
              <w:ind w:left="134" w:right="-20"/>
              <w:jc w:val="left"/>
              <w:rPr>
                <w:rFonts w:ascii="Arial" w:hAnsi="Arial" w:cs="Arial" w:eastAsia="Arial"/>
                <w:sz w:val="42"/>
                <w:szCs w:val="42"/>
              </w:rPr>
            </w:pPr>
            <w:rPr/>
            <w:r>
              <w:rPr>
                <w:rFonts w:ascii="Times New Roman" w:hAnsi="Times New Roman" w:cs="Times New Roman" w:eastAsia="Times New Roman"/>
                <w:sz w:val="50"/>
                <w:szCs w:val="50"/>
                <w:spacing w:val="0"/>
                <w:w w:val="53"/>
                <w:i/>
                <w:position w:val="1"/>
              </w:rPr>
              <w:t>yv-: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spacing w:val="0"/>
                <w:w w:val="53"/>
                <w:i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spacing w:val="46"/>
                <w:w w:val="53"/>
                <w:i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29"/>
                <w:szCs w:val="29"/>
                <w:spacing w:val="0"/>
                <w:w w:val="121"/>
                <w:i/>
                <w:position w:val="1"/>
              </w:rPr>
              <w:t>=&gt;'j</w:t>
            </w:r>
            <w:r>
              <w:rPr>
                <w:rFonts w:ascii="Times New Roman" w:hAnsi="Times New Roman" w:cs="Times New Roman" w:eastAsia="Times New Roman"/>
                <w:sz w:val="29"/>
                <w:szCs w:val="29"/>
                <w:spacing w:val="0"/>
                <w:w w:val="121"/>
                <w:i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29"/>
                <w:szCs w:val="29"/>
                <w:spacing w:val="0"/>
                <w:w w:val="121"/>
                <w:i/>
                <w:position w:val="1"/>
              </w:rPr>
              <w:t>l.L""'ck...</w:t>
            </w:r>
            <w:r>
              <w:rPr>
                <w:rFonts w:ascii="Times New Roman" w:hAnsi="Times New Roman" w:cs="Times New Roman" w:eastAsia="Times New Roman"/>
                <w:sz w:val="29"/>
                <w:szCs w:val="29"/>
                <w:spacing w:val="2"/>
                <w:w w:val="121"/>
                <w:i/>
                <w:position w:val="1"/>
              </w:rPr>
              <w:t> </w:t>
            </w:r>
            <w:r>
              <w:rPr>
                <w:rFonts w:ascii="Arial" w:hAnsi="Arial" w:cs="Arial" w:eastAsia="Arial"/>
                <w:sz w:val="42"/>
                <w:szCs w:val="42"/>
                <w:spacing w:val="0"/>
                <w:w w:val="81"/>
                <w:i/>
                <w:position w:val="1"/>
              </w:rPr>
              <w:t>/r""r---</w:t>
            </w:r>
            <w:r>
              <w:rPr>
                <w:rFonts w:ascii="Arial" w:hAnsi="Arial" w:cs="Arial" w:eastAsia="Arial"/>
                <w:sz w:val="42"/>
                <w:szCs w:val="42"/>
                <w:spacing w:val="0"/>
                <w:w w:val="100"/>
                <w:position w:val="0"/>
              </w:rPr>
            </w:r>
          </w:p>
        </w:tc>
        <w:tc>
          <w:tcPr>
            <w:tcW w:w="422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8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337" w:right="-2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  <w:rPr/>
            <w:r>
              <w:rPr>
                <w:rFonts w:ascii="Times New Roman" w:hAnsi="Times New Roman" w:cs="Times New Roman" w:eastAsia="Times New Roman"/>
                <w:sz w:val="32"/>
                <w:szCs w:val="32"/>
                <w:spacing w:val="0"/>
                <w:w w:val="160"/>
                <w:i/>
              </w:rPr>
              <w:t>c.--l:n/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spacing w:val="0"/>
                <w:w w:val="100"/>
              </w:rPr>
            </w:r>
          </w:p>
        </w:tc>
        <w:tc>
          <w:tcPr>
            <w:tcW w:w="31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85" w:hRule="exact"/>
        </w:trPr>
        <w:tc>
          <w:tcPr>
            <w:tcW w:w="410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384" w:lineRule="exact"/>
              <w:ind w:left="40" w:right="-20"/>
              <w:jc w:val="left"/>
              <w:tabs>
                <w:tab w:pos="1940" w:val="left"/>
              </w:tabs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  <w:rPr/>
            <w:r>
              <w:rPr>
                <w:rFonts w:ascii="Times New Roman" w:hAnsi="Times New Roman" w:cs="Times New Roman" w:eastAsia="Times New Roman"/>
                <w:sz w:val="37"/>
                <w:szCs w:val="37"/>
                <w:spacing w:val="0"/>
                <w:w w:val="56"/>
              </w:rPr>
              <w:t>_).....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spacing w:val="25"/>
                <w:w w:val="56"/>
              </w:rPr>
              <w:t> 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spacing w:val="0"/>
                <w:w w:val="600"/>
              </w:rPr>
              <w:t>'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27"/>
                <w:szCs w:val="27"/>
                <w:spacing w:val="0"/>
                <w:w w:val="62"/>
              </w:rPr>
              <w:t>.0-&lt;..-</w:t>
            </w:r>
            <w:r>
              <w:rPr>
                <w:rFonts w:ascii="Times New Roman" w:hAnsi="Times New Roman" w:cs="Times New Roman" w:eastAsia="Times New Roman"/>
                <w:sz w:val="27"/>
                <w:szCs w:val="27"/>
                <w:spacing w:val="0"/>
                <w:w w:val="100"/>
              </w:rPr>
            </w:r>
          </w:p>
        </w:tc>
        <w:tc>
          <w:tcPr>
            <w:tcW w:w="422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378" w:lineRule="exact"/>
              <w:ind w:left="900" w:right="-2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Pr/>
            <w:r>
              <w:rPr>
                <w:rFonts w:ascii="Arial" w:hAnsi="Arial" w:cs="Arial" w:eastAsia="Arial"/>
                <w:sz w:val="23"/>
                <w:szCs w:val="23"/>
                <w:spacing w:val="0"/>
                <w:w w:val="78"/>
                <w:b/>
                <w:bCs/>
                <w:i/>
              </w:rPr>
              <w:t>eL</w:t>
            </w:r>
            <w:r>
              <w:rPr>
                <w:rFonts w:ascii="Arial" w:hAnsi="Arial" w:cs="Arial" w:eastAsia="Arial"/>
                <w:sz w:val="23"/>
                <w:szCs w:val="23"/>
                <w:spacing w:val="-7"/>
                <w:w w:val="78"/>
                <w:b/>
                <w:bCs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spacing w:val="0"/>
                <w:w w:val="100"/>
              </w:rPr>
              <w:t>t:ri.A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4"/>
                <w:szCs w:val="34"/>
                <w:spacing w:val="0"/>
                <w:w w:val="74"/>
              </w:rPr>
              <w:t>..._u.,</w:t>
            </w:r>
            <w:r>
              <w:rPr>
                <w:rFonts w:ascii="Times New Roman" w:hAnsi="Times New Roman" w:cs="Times New Roman" w:eastAsia="Times New Roman"/>
                <w:sz w:val="34"/>
                <w:szCs w:val="34"/>
                <w:spacing w:val="0"/>
                <w:w w:val="74"/>
              </w:rPr>
              <w:t> </w:t>
            </w:r>
            <w:r>
              <w:rPr>
                <w:rFonts w:ascii="Times New Roman" w:hAnsi="Times New Roman" w:cs="Times New Roman" w:eastAsia="Times New Roman"/>
                <w:sz w:val="34"/>
                <w:szCs w:val="34"/>
                <w:spacing w:val="42"/>
                <w:w w:val="74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  <w:b/>
                <w:bCs/>
              </w:rPr>
              <w:t>&lt;.4_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9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3"/>
                <w:szCs w:val="33"/>
                <w:spacing w:val="0"/>
                <w:w w:val="71"/>
                <w:i/>
              </w:rPr>
              <w:t>-E</w:t>
            </w:r>
            <w:r>
              <w:rPr>
                <w:rFonts w:ascii="Times New Roman" w:hAnsi="Times New Roman" w:cs="Times New Roman" w:eastAsia="Times New Roman"/>
                <w:sz w:val="33"/>
                <w:szCs w:val="33"/>
                <w:spacing w:val="30"/>
                <w:w w:val="71"/>
                <w:i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71"/>
                <w:position w:val="13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71"/>
                <w:position w:val="13"/>
              </w:rPr>
              <w:t> 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7"/>
                <w:w w:val="71"/>
                <w:position w:val="13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71"/>
                <w:i/>
                <w:position w:val="0"/>
              </w:rPr>
              <w:t>t::.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71"/>
                <w:i/>
                <w:position w:val="0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spacing w:val="24"/>
                <w:w w:val="71"/>
                <w:i/>
                <w:position w:val="0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  <w:position w:val="0"/>
              </w:rPr>
              <w:t>()</w:t>
            </w:r>
            <w:r>
              <w:rPr>
                <w:rFonts w:ascii="Arial" w:hAnsi="Arial" w:cs="Arial" w:eastAsia="Arial"/>
                <w:sz w:val="21"/>
                <w:szCs w:val="21"/>
                <w:spacing w:val="27"/>
                <w:w w:val="100"/>
                <w:position w:val="0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0"/>
                <w:w w:val="100"/>
                <w:position w:val="0"/>
              </w:rPr>
              <w:t>c: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9"/>
                <w:w w:val="100"/>
                <w:position w:val="0"/>
              </w:rPr>
              <w:t> </w:t>
            </w:r>
            <w:r>
              <w:rPr>
                <w:rFonts w:ascii="Arial" w:hAnsi="Arial" w:cs="Arial" w:eastAsia="Arial"/>
                <w:sz w:val="18"/>
                <w:szCs w:val="18"/>
                <w:spacing w:val="0"/>
                <w:w w:val="143"/>
                <w:position w:val="0"/>
              </w:rPr>
              <w:t>tl:</w:t>
            </w:r>
            <w:r>
              <w:rPr>
                <w:rFonts w:ascii="Arial" w:hAnsi="Arial" w:cs="Arial" w:eastAsia="Arial"/>
                <w:sz w:val="18"/>
                <w:szCs w:val="18"/>
                <w:spacing w:val="0"/>
                <w:w w:val="100"/>
                <w:position w:val="0"/>
              </w:rPr>
            </w:r>
          </w:p>
        </w:tc>
        <w:tc>
          <w:tcPr>
            <w:tcW w:w="31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5" w:after="0" w:line="240" w:lineRule="auto"/>
              <w:ind w:left="135" w:right="-55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5"/>
                <w:i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</w:tbl>
    <w:p>
      <w:pPr>
        <w:jc w:val="left"/>
        <w:spacing w:after="0"/>
        <w:sectPr>
          <w:type w:val="continuous"/>
          <w:pgSz w:w="11980" w:h="16820"/>
          <w:pgMar w:top="1000" w:bottom="0" w:left="1680" w:right="720"/>
        </w:sectPr>
      </w:pPr>
      <w:rPr/>
    </w:p>
    <w:p>
      <w:pPr>
        <w:spacing w:before="61" w:after="0" w:line="304" w:lineRule="exact"/>
        <w:ind w:left="3689" w:right="3378"/>
        <w:jc w:val="center"/>
        <w:rPr>
          <w:rFonts w:ascii="Arial" w:hAnsi="Arial" w:cs="Arial" w:eastAsia="Arial"/>
          <w:sz w:val="27"/>
          <w:szCs w:val="27"/>
        </w:rPr>
      </w:pPr>
      <w:rPr/>
      <w:r>
        <w:rPr/>
        <w:pict>
          <v:group style="position:absolute;margin-left:123.271439pt;margin-top:.17848pt;width:39.673566pt;height:.1pt;mso-position-horizontal-relative:page;mso-position-vertical-relative:page;z-index:-13832" coordorigin="2465,4" coordsize="793,2">
            <v:shape style="position:absolute;left:2465;top:4;width:793;height:2" coordorigin="2465,4" coordsize="793,0" path="m2465,4l3259,4e" filled="f" stroked="t" strokeweight=".354228pt" strokecolor="#000000">
              <v:path arrowok="t"/>
            </v:shape>
          </v:group>
          <w10:wrap type="none"/>
        </w:pict>
      </w:r>
      <w:r>
        <w:rPr/>
        <w:pict>
          <v:group style="position:absolute;margin-left:515.4021pt;margin-top:6.960739pt;width:80.764045pt;height:.1pt;mso-position-horizontal-relative:page;mso-position-vertical-relative:page;z-index:-13831" coordorigin="10308,139" coordsize="1615,2">
            <v:shape style="position:absolute;left:10308;top:139;width:1615;height:2" coordorigin="10308,139" coordsize="1615,0" path="m10308,139l11923,139e" filled="f" stroked="t" strokeweight=".354228pt" strokecolor="#000000">
              <v:path arrowok="t"/>
            </v:shape>
          </v:group>
          <w10:wrap type="none"/>
        </w:pict>
      </w:r>
      <w:r>
        <w:rPr/>
        <w:pict>
          <v:group style="position:absolute;margin-left:589.258728pt;margin-top:551.147705pt;width:.1pt;height:69.964346pt;mso-position-horizontal-relative:page;mso-position-vertical-relative:page;z-index:-13830" coordorigin="11785,11023" coordsize="2,1399">
            <v:shape style="position:absolute;left:11785;top:11023;width:2;height:1399" coordorigin="11785,11023" coordsize="0,1399" path="m11785,12422l11785,11023e" filled="f" stroked="t" strokeweight=".354228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7"/>
          <w:szCs w:val="27"/>
          <w:spacing w:val="0"/>
          <w:w w:val="103"/>
          <w:position w:val="-1"/>
        </w:rPr>
        <w:t>SOMMAIRE</w:t>
      </w:r>
      <w:r>
        <w:rPr>
          <w:rFonts w:ascii="Arial" w:hAnsi="Arial" w:cs="Arial" w:eastAsia="Arial"/>
          <w:sz w:val="27"/>
          <w:szCs w:val="27"/>
          <w:spacing w:val="0"/>
          <w:w w:val="100"/>
          <w:position w:val="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11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2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2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3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32"/>
        </w:rPr>
        <w:t>Remerciements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49"/>
        </w:rPr>
        <w:t>•</w:t>
      </w:r>
      <w:r>
        <w:rPr>
          <w:rFonts w:ascii="Arial" w:hAnsi="Arial" w:cs="Arial" w:eastAsia="Arial"/>
          <w:sz w:val="23"/>
          <w:szCs w:val="23"/>
          <w:spacing w:val="68"/>
          <w:w w:val="14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Essai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54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6"/>
        </w:rPr>
        <w:t>::::&gt;Approche</w:t>
      </w:r>
      <w:r>
        <w:rPr>
          <w:rFonts w:ascii="Arial" w:hAnsi="Arial" w:cs="Arial" w:eastAsia="Arial"/>
          <w:sz w:val="23"/>
          <w:szCs w:val="23"/>
          <w:spacing w:val="-7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île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40" w:lineRule="auto"/>
        <w:ind w:left="8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7"/>
        </w:rPr>
        <w:t>::::&gt;Authentification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Corses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1" w:after="0" w:line="240" w:lineRule="auto"/>
        <w:ind w:left="8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7"/>
        </w:rPr>
        <w:t>::::&gt;Authentification</w:t>
      </w:r>
      <w:r>
        <w:rPr>
          <w:rFonts w:ascii="Arial" w:hAnsi="Arial" w:cs="Arial" w:eastAsia="Arial"/>
          <w:sz w:val="23"/>
          <w:szCs w:val="23"/>
          <w:spacing w:val="-11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Corse·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auto"/>
        <w:ind w:left="116" w:right="2706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a)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Présentation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principaux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espèce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b)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Postulat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façon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parler)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auto"/>
        <w:ind w:left="116" w:right="472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c)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critères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détermination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d)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méthodologie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envisagée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49"/>
        </w:rPr>
        <w:t>•</w:t>
      </w:r>
      <w:r>
        <w:rPr>
          <w:rFonts w:ascii="Arial" w:hAnsi="Arial" w:cs="Arial" w:eastAsia="Arial"/>
          <w:sz w:val="23"/>
          <w:szCs w:val="23"/>
          <w:spacing w:val="68"/>
          <w:w w:val="14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chaque</w:t>
      </w:r>
      <w:r>
        <w:rPr>
          <w:rFonts w:ascii="Arial" w:hAnsi="Arial" w:cs="Arial" w:eastAsia="Arial"/>
          <w:sz w:val="23"/>
          <w:szCs w:val="23"/>
          <w:spacing w:val="-11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54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64"/>
        </w:rPr>
        <w:t>::::&gt;</w:t>
      </w:r>
      <w:r>
        <w:rPr>
          <w:rFonts w:ascii="Arial" w:hAnsi="Arial" w:cs="Arial" w:eastAsia="Arial"/>
          <w:sz w:val="23"/>
          <w:szCs w:val="23"/>
          <w:spacing w:val="10"/>
          <w:w w:val="6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identification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espèce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1" w:after="0" w:line="240" w:lineRule="auto"/>
        <w:ind w:left="81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64"/>
        </w:rPr>
        <w:t>::::&gt;</w:t>
      </w:r>
      <w:r>
        <w:rPr>
          <w:rFonts w:ascii="Arial" w:hAnsi="Arial" w:cs="Arial" w:eastAsia="Arial"/>
          <w:sz w:val="23"/>
          <w:szCs w:val="23"/>
          <w:spacing w:val="18"/>
          <w:w w:val="6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situation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insulaire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1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64"/>
        </w:rPr>
        <w:t>::::&gt;</w:t>
      </w:r>
      <w:r>
        <w:rPr>
          <w:rFonts w:ascii="Arial" w:hAnsi="Arial" w:cs="Arial" w:eastAsia="Arial"/>
          <w:sz w:val="23"/>
          <w:szCs w:val="23"/>
          <w:spacing w:val="12"/>
          <w:w w:val="6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appartiennent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8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64"/>
        </w:rPr>
        <w:t>::::&gt;</w:t>
      </w:r>
      <w:r>
        <w:rPr>
          <w:rFonts w:ascii="Arial" w:hAnsi="Arial" w:cs="Arial" w:eastAsia="Arial"/>
          <w:sz w:val="23"/>
          <w:szCs w:val="23"/>
          <w:spacing w:val="12"/>
          <w:w w:val="6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graphisme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49"/>
        </w:rPr>
        <w:t>•</w:t>
      </w:r>
      <w:r>
        <w:rPr>
          <w:rFonts w:ascii="Arial" w:hAnsi="Arial" w:cs="Arial" w:eastAsia="Arial"/>
          <w:sz w:val="23"/>
          <w:szCs w:val="23"/>
          <w:spacing w:val="68"/>
          <w:w w:val="14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position</w:t>
      </w:r>
      <w:r>
        <w:rPr>
          <w:rFonts w:ascii="Arial" w:hAnsi="Arial" w:cs="Arial" w:eastAsia="Arial"/>
          <w:sz w:val="23"/>
          <w:szCs w:val="23"/>
          <w:spacing w:val="-26"/>
          <w:w w:val="11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nuancée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rapport</w:t>
      </w:r>
      <w:r>
        <w:rPr>
          <w:rFonts w:ascii="Arial" w:hAnsi="Arial" w:cs="Arial" w:eastAsia="Arial"/>
          <w:sz w:val="23"/>
          <w:szCs w:val="23"/>
          <w:spacing w:val="-7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8"/>
        </w:rPr>
        <w:t>fruits</w:t>
      </w:r>
      <w:r>
        <w:rPr>
          <w:rFonts w:ascii="Arial" w:hAnsi="Arial" w:cs="Arial" w:eastAsia="Arial"/>
          <w:sz w:val="23"/>
          <w:szCs w:val="23"/>
          <w:spacing w:val="-8"/>
          <w:w w:val="11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49"/>
        </w:rPr>
        <w:t>•</w:t>
      </w:r>
      <w:r>
        <w:rPr>
          <w:rFonts w:ascii="Arial" w:hAnsi="Arial" w:cs="Arial" w:eastAsia="Arial"/>
          <w:sz w:val="23"/>
          <w:szCs w:val="23"/>
          <w:spacing w:val="61"/>
          <w:w w:val="14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Concept</w:t>
      </w:r>
      <w:r>
        <w:rPr>
          <w:rFonts w:ascii="Arial" w:hAnsi="Arial" w:cs="Arial" w:eastAsia="Arial"/>
          <w:sz w:val="23"/>
          <w:szCs w:val="23"/>
          <w:spacing w:val="-14"/>
          <w:w w:val="11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île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6"/>
        </w:rPr>
        <w:t>fruits</w:t>
      </w:r>
      <w:r>
        <w:rPr>
          <w:rFonts w:ascii="Arial" w:hAnsi="Arial" w:cs="Arial" w:eastAsia="Arial"/>
          <w:sz w:val="23"/>
          <w:szCs w:val="23"/>
          <w:spacing w:val="-7"/>
          <w:w w:val="11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=&gt;Finalité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(Détermination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l'objectif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atteindre)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3"/>
        </w:rPr>
        <w:t>=&gt;</w:t>
      </w:r>
      <w:r>
        <w:rPr>
          <w:rFonts w:ascii="Arial" w:hAnsi="Arial" w:cs="Arial" w:eastAsia="Arial"/>
          <w:sz w:val="23"/>
          <w:szCs w:val="23"/>
          <w:spacing w:val="-3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Enjeu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(Les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retombées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Corses)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1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66"/>
        </w:rPr>
        <w:t>::::&gt;</w:t>
      </w:r>
      <w:r>
        <w:rPr>
          <w:rFonts w:ascii="Arial" w:hAnsi="Arial" w:cs="Arial" w:eastAsia="Arial"/>
          <w:sz w:val="23"/>
          <w:szCs w:val="23"/>
          <w:spacing w:val="16"/>
          <w:w w:val="6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Perpective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retombées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internationales)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61"/>
        </w:rPr>
        <w:t>•</w:t>
      </w:r>
      <w:r>
        <w:rPr>
          <w:rFonts w:ascii="Arial" w:hAnsi="Arial" w:cs="Arial" w:eastAsia="Arial"/>
          <w:sz w:val="23"/>
          <w:szCs w:val="23"/>
          <w:spacing w:val="44"/>
          <w:w w:val="16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Actions</w:t>
      </w:r>
      <w:r>
        <w:rPr>
          <w:rFonts w:ascii="Arial" w:hAnsi="Arial" w:cs="Arial" w:eastAsia="Arial"/>
          <w:sz w:val="23"/>
          <w:szCs w:val="23"/>
          <w:spacing w:val="-9"/>
          <w:w w:val="11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entreprises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49"/>
        </w:rPr>
        <w:t>•</w:t>
      </w:r>
      <w:r>
        <w:rPr>
          <w:rFonts w:ascii="Arial" w:hAnsi="Arial" w:cs="Arial" w:eastAsia="Arial"/>
          <w:sz w:val="23"/>
          <w:szCs w:val="23"/>
          <w:spacing w:val="68"/>
          <w:w w:val="14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Programme</w:t>
      </w:r>
      <w:r>
        <w:rPr>
          <w:rFonts w:ascii="Arial" w:hAnsi="Arial" w:cs="Arial" w:eastAsia="Arial"/>
          <w:sz w:val="23"/>
          <w:szCs w:val="23"/>
          <w:spacing w:val="-3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action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1.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Dépistage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64" w:lineRule="exact"/>
        <w:ind w:left="1561" w:right="491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3"/>
        </w:rPr>
        <w:t>a)</w:t>
      </w:r>
      <w:r>
        <w:rPr>
          <w:rFonts w:ascii="Arial" w:hAnsi="Arial" w:cs="Arial" w:eastAsia="Arial"/>
          <w:sz w:val="23"/>
          <w:szCs w:val="23"/>
          <w:spacing w:val="-12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Les</w:t>
      </w:r>
      <w:r>
        <w:rPr>
          <w:rFonts w:ascii="Arial" w:hAnsi="Arial" w:cs="Arial" w:eastAsia="Arial"/>
          <w:sz w:val="23"/>
          <w:szCs w:val="23"/>
          <w:spacing w:val="-9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fruits</w:t>
      </w:r>
      <w:r>
        <w:rPr>
          <w:rFonts w:ascii="Arial" w:hAnsi="Arial" w:cs="Arial" w:eastAsia="Arial"/>
          <w:sz w:val="23"/>
          <w:szCs w:val="23"/>
          <w:spacing w:val="-1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spontanés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b)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0"/>
        </w:rPr>
        <w:t>Les</w:t>
      </w:r>
      <w:r>
        <w:rPr>
          <w:rFonts w:ascii="Arial" w:hAnsi="Arial" w:cs="Arial" w:eastAsia="Arial"/>
          <w:sz w:val="23"/>
          <w:szCs w:val="23"/>
          <w:spacing w:val="4"/>
          <w:w w:val="9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0"/>
        </w:rPr>
        <w:t>fruits</w:t>
      </w:r>
      <w:r>
        <w:rPr>
          <w:rFonts w:ascii="Arial" w:hAnsi="Arial" w:cs="Arial" w:eastAsia="Arial"/>
          <w:sz w:val="23"/>
          <w:szCs w:val="23"/>
          <w:spacing w:val="11"/>
          <w:w w:val="9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0" w:lineRule="exact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2.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Régénération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3.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Conduite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4" w:lineRule="exact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4.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4" w:lineRule="exact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5.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1"/>
        </w:rPr>
        <w:t>Constitution</w:t>
      </w:r>
      <w:r>
        <w:rPr>
          <w:rFonts w:ascii="Arial" w:hAnsi="Arial" w:cs="Arial" w:eastAsia="Arial"/>
          <w:sz w:val="23"/>
          <w:szCs w:val="23"/>
          <w:spacing w:val="22"/>
          <w:w w:val="9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1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9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1"/>
        </w:rPr>
        <w:t>réserves</w:t>
      </w:r>
      <w:r>
        <w:rPr>
          <w:rFonts w:ascii="Arial" w:hAnsi="Arial" w:cs="Arial" w:eastAsia="Arial"/>
          <w:sz w:val="23"/>
          <w:szCs w:val="23"/>
          <w:spacing w:val="15"/>
          <w:w w:val="9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probatoires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6.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Besoins</w:t>
      </w:r>
      <w:r>
        <w:rPr>
          <w:rFonts w:ascii="Arial" w:hAnsi="Arial" w:cs="Arial" w:eastAsia="Arial"/>
          <w:sz w:val="23"/>
          <w:szCs w:val="23"/>
          <w:spacing w:val="-6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financiers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7.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Conclusion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2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2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3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32"/>
        </w:rPr>
        <w:t>Bibliographie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1020" w:bottom="280" w:left="1620" w:right="1680"/>
        </w:sectPr>
      </w:pPr>
      <w:rPr/>
    </w:p>
    <w:p>
      <w:pPr>
        <w:spacing w:before="58" w:after="0" w:line="316" w:lineRule="exact"/>
        <w:ind w:left="1673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/>
        <w:pict>
          <v:group style="position:absolute;margin-left:127.971451pt;margin-top:.359807pt;width:134.271034pt;height:.89977pt;mso-position-horizontal-relative:page;mso-position-vertical-relative:page;z-index:-13829" coordorigin="2559,7" coordsize="2685,18">
            <v:group style="position:absolute;left:2563;top:11;width:1238;height:2" coordorigin="2563,11" coordsize="1238,2">
              <v:shape style="position:absolute;left:2563;top:11;width:1238;height:2" coordorigin="2563,11" coordsize="1238,0" path="m2563,11l3801,11e" filled="f" stroked="t" strokeweight=".359976pt" strokecolor="#000000">
                <v:path arrowok="t"/>
              </v:shape>
            </v:group>
            <v:group style="position:absolute;left:3787;top:22;width:1454;height:2" coordorigin="3787,22" coordsize="1454,2">
              <v:shape style="position:absolute;left:3787;top:22;width:1454;height:2" coordorigin="3787,22" coordsize="1454,0" path="m3787,22l5241,22e" filled="f" stroked="t" strokeweight=".35997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95.253601pt;margin-top:.539795pt;width:38.517428pt;height:.1pt;mso-position-horizontal-relative:page;mso-position-vertical-relative:page;z-index:-13828" coordorigin="7905,11" coordsize="770,2">
            <v:shape style="position:absolute;left:7905;top:11;width:770;height:2" coordorigin="7905,11" coordsize="770,0" path="m7905,11l8675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65.448914pt;margin-top:.539795pt;width:130.671274pt;height:.1pt;mso-position-horizontal-relative:page;mso-position-vertical-relative:page;z-index:-13827" coordorigin="9309,11" coordsize="2613,2">
            <v:shape style="position:absolute;left:9309;top:11;width:2613;height:2" coordorigin="9309,11" coordsize="2613,0" path="m9309,11l11922,11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8"/>
          <w:szCs w:val="28"/>
          <w:spacing w:val="0"/>
          <w:w w:val="88"/>
          <w:b/>
          <w:bCs/>
          <w:position w:val="-1"/>
        </w:rPr>
        <w:t>Remerciements</w:t>
      </w:r>
      <w:r>
        <w:rPr>
          <w:rFonts w:ascii="Arial" w:hAnsi="Arial" w:cs="Arial" w:eastAsia="Arial"/>
          <w:sz w:val="28"/>
          <w:szCs w:val="28"/>
          <w:spacing w:val="0"/>
          <w:w w:val="88"/>
          <w:b/>
          <w:bCs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5"/>
          <w:w w:val="88"/>
          <w:b/>
          <w:bCs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88"/>
          <w:b/>
          <w:bCs/>
          <w:position w:val="-1"/>
        </w:rPr>
        <w:t>de</w:t>
      </w:r>
      <w:r>
        <w:rPr>
          <w:rFonts w:ascii="Arial" w:hAnsi="Arial" w:cs="Arial" w:eastAsia="Arial"/>
          <w:sz w:val="28"/>
          <w:szCs w:val="28"/>
          <w:spacing w:val="-3"/>
          <w:w w:val="88"/>
          <w:b/>
          <w:bCs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position w:val="-1"/>
        </w:rPr>
        <w:t>leur</w:t>
      </w:r>
      <w:r>
        <w:rPr>
          <w:rFonts w:ascii="Arial" w:hAnsi="Arial" w:cs="Arial" w:eastAsia="Arial"/>
          <w:sz w:val="28"/>
          <w:szCs w:val="28"/>
          <w:spacing w:val="-28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92"/>
          <w:b/>
          <w:bCs/>
          <w:position w:val="-1"/>
        </w:rPr>
        <w:t>précieuse</w:t>
      </w:r>
      <w:r>
        <w:rPr>
          <w:rFonts w:ascii="Arial" w:hAnsi="Arial" w:cs="Arial" w:eastAsia="Arial"/>
          <w:sz w:val="28"/>
          <w:szCs w:val="28"/>
          <w:spacing w:val="11"/>
          <w:w w:val="92"/>
          <w:b/>
          <w:bCs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position w:val="-1"/>
        </w:rPr>
        <w:t>collaboration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0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7" w:lineRule="auto"/>
        <w:ind w:left="111" w:right="6228"/>
        <w:jc w:val="left"/>
        <w:tabs>
          <w:tab w:pos="1480" w:val="left"/>
          <w:tab w:pos="27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AGOSTINI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Vincent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(Borgo)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AÎUTTI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(Sari</w:t>
      </w:r>
      <w:r>
        <w:rPr>
          <w:rFonts w:ascii="Arial" w:hAnsi="Arial" w:cs="Arial" w:eastAsia="Arial"/>
          <w:sz w:val="20"/>
          <w:szCs w:val="20"/>
          <w:spacing w:val="1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d'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Orcino)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7" w:lineRule="auto"/>
        <w:ind w:left="111" w:right="6212"/>
        <w:jc w:val="left"/>
        <w:tabs>
          <w:tab w:pos="18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ARRIGHI</w:t>
      </w:r>
      <w:r>
        <w:rPr>
          <w:rFonts w:ascii="Arial" w:hAnsi="Arial" w:cs="Arial" w:eastAsia="Arial"/>
          <w:sz w:val="20"/>
          <w:szCs w:val="20"/>
          <w:spacing w:val="12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Dominique</w:t>
      </w:r>
      <w:r>
        <w:rPr>
          <w:rFonts w:ascii="Arial" w:hAnsi="Arial" w:cs="Arial" w:eastAsia="Arial"/>
          <w:sz w:val="20"/>
          <w:szCs w:val="20"/>
          <w:spacing w:val="41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35"/>
        </w:rPr>
        <w:t>Letia)</w:t>
      </w:r>
      <w:r>
        <w:rPr>
          <w:rFonts w:ascii="Arial" w:hAnsi="Arial" w:cs="Arial" w:eastAsia="Arial"/>
          <w:sz w:val="20"/>
          <w:szCs w:val="20"/>
          <w:spacing w:val="0"/>
          <w:w w:val="13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BALDACCI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(Casta)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11" w:right="-20"/>
        <w:jc w:val="left"/>
        <w:tabs>
          <w:tab w:pos="29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3"/>
        </w:rPr>
        <w:t>BENVENUTI</w:t>
      </w:r>
      <w:r>
        <w:rPr>
          <w:rFonts w:ascii="Arial" w:hAnsi="Arial" w:cs="Arial" w:eastAsia="Arial"/>
          <w:sz w:val="20"/>
          <w:szCs w:val="20"/>
          <w:spacing w:val="8"/>
          <w:w w:val="11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charles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(Casta)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4" w:after="0" w:line="247" w:lineRule="auto"/>
        <w:ind w:left="104" w:right="5105"/>
        <w:jc w:val="left"/>
        <w:tabs>
          <w:tab w:pos="27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BERNARDIN!</w:t>
      </w:r>
      <w:r>
        <w:rPr>
          <w:rFonts w:ascii="Arial" w:hAnsi="Arial" w:cs="Arial" w:eastAsia="Arial"/>
          <w:sz w:val="20"/>
          <w:szCs w:val="20"/>
          <w:spacing w:val="27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Sylvie</w:t>
      </w:r>
      <w:r>
        <w:rPr>
          <w:rFonts w:ascii="Arial" w:hAnsi="Arial" w:cs="Arial" w:eastAsia="Arial"/>
          <w:sz w:val="20"/>
          <w:szCs w:val="20"/>
          <w:spacing w:val="27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(A.R.E.F.L.E.C.)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BERRETTI</w:t>
      </w:r>
      <w:r>
        <w:rPr>
          <w:rFonts w:ascii="Arial" w:hAnsi="Arial" w:cs="Arial" w:eastAsia="Arial"/>
          <w:sz w:val="20"/>
          <w:szCs w:val="20"/>
          <w:spacing w:val="-21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Vincent</w:t>
      </w:r>
      <w:r>
        <w:rPr>
          <w:rFonts w:ascii="Arial" w:hAnsi="Arial" w:cs="Arial" w:eastAsia="Arial"/>
          <w:sz w:val="20"/>
          <w:szCs w:val="20"/>
          <w:spacing w:val="-51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3"/>
        </w:rPr>
        <w:t>(Pacionitoli)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04" w:right="-20"/>
        <w:jc w:val="left"/>
        <w:tabs>
          <w:tab w:pos="16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3"/>
        </w:rPr>
        <w:t>BRANCA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3"/>
        </w:rPr>
        <w:t>(Folleli)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4" w:after="0" w:line="247" w:lineRule="auto"/>
        <w:ind w:left="104" w:right="5762"/>
        <w:jc w:val="left"/>
        <w:tabs>
          <w:tab w:pos="2500" w:val="left"/>
          <w:tab w:pos="27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CARATINI</w:t>
      </w:r>
      <w:r>
        <w:rPr>
          <w:rFonts w:ascii="Arial" w:hAnsi="Arial" w:cs="Arial" w:eastAsia="Arial"/>
          <w:sz w:val="20"/>
          <w:szCs w:val="20"/>
          <w:spacing w:val="20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Edouard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(Querciolo)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TONI</w:t>
      </w:r>
      <w:r>
        <w:rPr>
          <w:rFonts w:ascii="Arial" w:hAnsi="Arial" w:cs="Arial" w:eastAsia="Arial"/>
          <w:sz w:val="20"/>
          <w:szCs w:val="20"/>
          <w:spacing w:val="-28"/>
          <w:w w:val="12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honoré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(Saliceto)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7" w:lineRule="auto"/>
        <w:ind w:left="104" w:right="5824"/>
        <w:jc w:val="left"/>
        <w:tabs>
          <w:tab w:pos="28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CAVIGLIOLI</w:t>
      </w:r>
      <w:r>
        <w:rPr>
          <w:rFonts w:ascii="Arial" w:hAnsi="Arial" w:cs="Arial" w:eastAsia="Arial"/>
          <w:sz w:val="20"/>
          <w:szCs w:val="20"/>
          <w:spacing w:val="10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Antoine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90"/>
        </w:rPr>
        <w:t> 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(Guagno)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CECCALDI</w:t>
      </w:r>
      <w:r>
        <w:rPr>
          <w:rFonts w:ascii="Arial" w:hAnsi="Arial" w:cs="Arial" w:eastAsia="Arial"/>
          <w:sz w:val="20"/>
          <w:szCs w:val="20"/>
          <w:spacing w:val="-3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Mathieu</w:t>
      </w:r>
      <w:r>
        <w:rPr>
          <w:rFonts w:ascii="Arial" w:hAnsi="Arial" w:cs="Arial" w:eastAsia="Arial"/>
          <w:sz w:val="20"/>
          <w:szCs w:val="20"/>
          <w:spacing w:val="-57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(Evisa)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7" w:lineRule="auto"/>
        <w:ind w:left="104" w:right="5009"/>
        <w:jc w:val="left"/>
        <w:tabs>
          <w:tab w:pos="2640" w:val="left"/>
          <w:tab w:pos="33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CESARI</w:t>
      </w:r>
      <w:r>
        <w:rPr>
          <w:rFonts w:ascii="Arial" w:hAnsi="Arial" w:cs="Arial" w:eastAsia="Arial"/>
          <w:sz w:val="20"/>
          <w:szCs w:val="20"/>
          <w:spacing w:val="9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Bernardin</w:t>
      </w:r>
      <w:r>
        <w:rPr>
          <w:rFonts w:ascii="Arial" w:hAnsi="Arial" w:cs="Arial" w:eastAsia="Arial"/>
          <w:sz w:val="20"/>
          <w:szCs w:val="20"/>
          <w:spacing w:val="-47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(Moca</w:t>
      </w:r>
      <w:r>
        <w:rPr>
          <w:rFonts w:ascii="Arial" w:hAnsi="Arial" w:cs="Arial" w:eastAsia="Arial"/>
          <w:sz w:val="20"/>
          <w:szCs w:val="20"/>
          <w:spacing w:val="18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Croce)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FABIANI</w:t>
      </w:r>
      <w:r>
        <w:rPr>
          <w:rFonts w:ascii="Arial" w:hAnsi="Arial" w:cs="Arial" w:eastAsia="Arial"/>
          <w:sz w:val="20"/>
          <w:szCs w:val="20"/>
          <w:spacing w:val="-22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François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(Sidosi)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55" w:lineRule="auto"/>
        <w:ind w:left="104" w:right="5988"/>
        <w:jc w:val="left"/>
        <w:tabs>
          <w:tab w:pos="25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FELCE</w:t>
      </w:r>
      <w:r>
        <w:rPr>
          <w:rFonts w:ascii="Arial" w:hAnsi="Arial" w:cs="Arial" w:eastAsia="Arial"/>
          <w:sz w:val="20"/>
          <w:szCs w:val="20"/>
          <w:spacing w:val="-27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(Médecin)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(Bustanico)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FERRARI</w:t>
      </w:r>
      <w:r>
        <w:rPr>
          <w:rFonts w:ascii="Arial" w:hAnsi="Arial" w:cs="Arial" w:eastAsia="Arial"/>
          <w:sz w:val="20"/>
          <w:szCs w:val="20"/>
          <w:spacing w:val="24"/>
          <w:w w:val="12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Mathieu</w:t>
      </w:r>
      <w:r>
        <w:rPr>
          <w:rFonts w:ascii="Arial" w:hAnsi="Arial" w:cs="Arial" w:eastAsia="Arial"/>
          <w:sz w:val="20"/>
          <w:szCs w:val="20"/>
          <w:spacing w:val="-8"/>
          <w:w w:val="12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(Cervioni)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7" w:lineRule="auto"/>
        <w:ind w:left="104" w:right="5663"/>
        <w:jc w:val="left"/>
        <w:tabs>
          <w:tab w:pos="2420" w:val="left"/>
          <w:tab w:pos="26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FILIPPI</w:t>
      </w:r>
      <w:r>
        <w:rPr>
          <w:rFonts w:ascii="Arial" w:hAnsi="Arial" w:cs="Arial" w:eastAsia="Arial"/>
          <w:sz w:val="20"/>
          <w:szCs w:val="20"/>
          <w:spacing w:val="27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Antoine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(Porto</w:t>
      </w:r>
      <w:r>
        <w:rPr>
          <w:rFonts w:ascii="Arial" w:hAnsi="Arial" w:cs="Arial" w:eastAsia="Arial"/>
          <w:sz w:val="20"/>
          <w:szCs w:val="20"/>
          <w:spacing w:val="36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Vecchio)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FOLACCI</w:t>
      </w:r>
      <w:r>
        <w:rPr>
          <w:rFonts w:ascii="Arial" w:hAnsi="Arial" w:cs="Arial" w:eastAsia="Arial"/>
          <w:sz w:val="20"/>
          <w:szCs w:val="20"/>
          <w:spacing w:val="-5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Antoine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  <w:tab/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(Cauro)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55" w:lineRule="auto"/>
        <w:ind w:left="111" w:right="5601"/>
        <w:jc w:val="left"/>
        <w:tabs>
          <w:tab w:pos="2240" w:val="left"/>
          <w:tab w:pos="33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3"/>
        </w:rPr>
        <w:t>FRANCESCHI</w:t>
      </w:r>
      <w:r>
        <w:rPr>
          <w:rFonts w:ascii="Arial" w:hAnsi="Arial" w:cs="Arial" w:eastAsia="Arial"/>
          <w:sz w:val="20"/>
          <w:szCs w:val="20"/>
          <w:spacing w:val="11"/>
          <w:w w:val="11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Toussaint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(Borgo)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5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GALLUCCI</w:t>
      </w:r>
      <w:r>
        <w:rPr>
          <w:rFonts w:ascii="Arial" w:hAnsi="Arial" w:cs="Arial" w:eastAsia="Arial"/>
          <w:sz w:val="20"/>
          <w:szCs w:val="20"/>
          <w:spacing w:val="2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JB</w:t>
      </w:r>
      <w:r>
        <w:rPr>
          <w:rFonts w:ascii="Arial" w:hAnsi="Arial" w:cs="Arial" w:eastAsia="Arial"/>
          <w:sz w:val="20"/>
          <w:szCs w:val="20"/>
          <w:spacing w:val="-3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(Paeionitolli)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3" w:lineRule="exact"/>
        <w:ind w:left="104" w:right="-20"/>
        <w:jc w:val="left"/>
        <w:tabs>
          <w:tab w:pos="26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GIORGI</w:t>
      </w:r>
      <w:r>
        <w:rPr>
          <w:rFonts w:ascii="Arial" w:hAnsi="Arial" w:cs="Arial" w:eastAsia="Arial"/>
          <w:sz w:val="20"/>
          <w:szCs w:val="20"/>
          <w:spacing w:val="-12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Saturnin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(Ghizoni)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4" w:after="0" w:line="240" w:lineRule="auto"/>
        <w:ind w:left="104" w:right="-20"/>
        <w:jc w:val="left"/>
        <w:tabs>
          <w:tab w:pos="27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GIORGIAGGI</w:t>
      </w:r>
      <w:r>
        <w:rPr>
          <w:rFonts w:ascii="Arial" w:hAnsi="Arial" w:cs="Arial" w:eastAsia="Arial"/>
          <w:sz w:val="20"/>
          <w:szCs w:val="20"/>
          <w:spacing w:val="8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Ange</w:t>
      </w:r>
      <w:r>
        <w:rPr>
          <w:rFonts w:ascii="Arial" w:hAnsi="Arial" w:cs="Arial" w:eastAsia="Arial"/>
          <w:sz w:val="20"/>
          <w:szCs w:val="20"/>
          <w:spacing w:val="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4"/>
        </w:rPr>
        <w:t>(Cuttoli)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55" w:lineRule="auto"/>
        <w:ind w:left="111" w:right="5064"/>
        <w:jc w:val="left"/>
        <w:tabs>
          <w:tab w:pos="29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GRIMALDI</w:t>
      </w:r>
      <w:r>
        <w:rPr>
          <w:rFonts w:ascii="Arial" w:hAnsi="Arial" w:cs="Arial" w:eastAsia="Arial"/>
          <w:sz w:val="20"/>
          <w:szCs w:val="20"/>
          <w:spacing w:val="-19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Marthe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(Sari</w:t>
      </w:r>
      <w:r>
        <w:rPr>
          <w:rFonts w:ascii="Arial" w:hAnsi="Arial" w:cs="Arial" w:eastAsia="Arial"/>
          <w:sz w:val="20"/>
          <w:szCs w:val="20"/>
          <w:spacing w:val="22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Povo)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GRIMALDI</w:t>
      </w:r>
      <w:r>
        <w:rPr>
          <w:rFonts w:ascii="Arial" w:hAnsi="Arial" w:cs="Arial" w:eastAsia="Arial"/>
          <w:sz w:val="20"/>
          <w:szCs w:val="20"/>
          <w:spacing w:val="12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Angèle</w:t>
      </w:r>
      <w:r>
        <w:rPr>
          <w:rFonts w:ascii="Arial" w:hAnsi="Arial" w:cs="Arial" w:eastAsia="Arial"/>
          <w:sz w:val="20"/>
          <w:szCs w:val="20"/>
          <w:spacing w:val="-57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(Conca</w:t>
      </w:r>
      <w:r>
        <w:rPr>
          <w:rFonts w:ascii="Arial" w:hAnsi="Arial" w:cs="Arial" w:eastAsia="Arial"/>
          <w:sz w:val="20"/>
          <w:szCs w:val="20"/>
          <w:spacing w:val="42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5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Povo)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3" w:lineRule="exact"/>
        <w:ind w:left="111" w:right="-20"/>
        <w:jc w:val="left"/>
        <w:tabs>
          <w:tab w:pos="20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5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GUIDICELLI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(Conservateur</w:t>
      </w:r>
      <w:r>
        <w:rPr>
          <w:rFonts w:ascii="Arial" w:hAnsi="Arial" w:cs="Arial" w:eastAsia="Arial"/>
          <w:sz w:val="20"/>
          <w:szCs w:val="20"/>
          <w:spacing w:val="55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Blibliothèque</w:t>
      </w:r>
      <w:r>
        <w:rPr>
          <w:rFonts w:ascii="Arial" w:hAnsi="Arial" w:cs="Arial" w:eastAsia="Arial"/>
          <w:sz w:val="20"/>
          <w:szCs w:val="20"/>
          <w:spacing w:val="53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Bastia)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7" w:lineRule="auto"/>
        <w:ind w:left="104" w:right="5634"/>
        <w:jc w:val="left"/>
        <w:tabs>
          <w:tab w:pos="2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GUIDONI</w:t>
      </w:r>
      <w:r>
        <w:rPr>
          <w:rFonts w:ascii="Arial" w:hAnsi="Arial" w:cs="Arial" w:eastAsia="Arial"/>
          <w:sz w:val="20"/>
          <w:szCs w:val="20"/>
          <w:spacing w:val="-9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Dominique</w:t>
      </w:r>
      <w:r>
        <w:rPr>
          <w:rFonts w:ascii="Arial" w:hAnsi="Arial" w:cs="Arial" w:eastAsia="Arial"/>
          <w:sz w:val="20"/>
          <w:szCs w:val="20"/>
          <w:spacing w:val="-55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(Lucciana)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GUIDONI</w:t>
      </w:r>
      <w:r>
        <w:rPr>
          <w:rFonts w:ascii="Arial" w:hAnsi="Arial" w:cs="Arial" w:eastAsia="Arial"/>
          <w:sz w:val="20"/>
          <w:szCs w:val="20"/>
          <w:spacing w:val="2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Marie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0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(Lucciana)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7" w:lineRule="auto"/>
        <w:ind w:left="104" w:right="5217"/>
        <w:jc w:val="left"/>
        <w:tabs>
          <w:tab w:pos="1820" w:val="left"/>
          <w:tab w:pos="2680" w:val="left"/>
          <w:tab w:pos="31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5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2"/>
        </w:rPr>
        <w:t>BOURDELLES</w:t>
      </w:r>
      <w:r>
        <w:rPr>
          <w:rFonts w:ascii="Arial" w:hAnsi="Arial" w:cs="Arial" w:eastAsia="Arial"/>
          <w:sz w:val="20"/>
          <w:szCs w:val="20"/>
          <w:spacing w:val="31"/>
          <w:w w:val="11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Joël</w:t>
      </w:r>
      <w:r>
        <w:rPr>
          <w:rFonts w:ascii="Arial" w:hAnsi="Arial" w:cs="Arial" w:eastAsia="Arial"/>
          <w:sz w:val="20"/>
          <w:szCs w:val="20"/>
          <w:spacing w:val="1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(SOMIVAC)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LUCCHINI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(Sainte</w:t>
      </w:r>
      <w:r>
        <w:rPr>
          <w:rFonts w:ascii="Arial" w:hAnsi="Arial" w:cs="Arial" w:eastAsia="Arial"/>
          <w:sz w:val="20"/>
          <w:szCs w:val="20"/>
          <w:spacing w:val="27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LuGie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Tallano)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3"/>
        </w:rPr>
        <w:t>MARCHETTI</w:t>
      </w:r>
      <w:r>
        <w:rPr>
          <w:rFonts w:ascii="Arial" w:hAnsi="Arial" w:cs="Arial" w:eastAsia="Arial"/>
          <w:sz w:val="20"/>
          <w:szCs w:val="20"/>
          <w:spacing w:val="-5"/>
          <w:w w:val="113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i/>
        </w:rPr>
        <w:t>1-.nge</w:t>
      </w:r>
      <w:r>
        <w:rPr>
          <w:rFonts w:ascii="Arial" w:hAnsi="Arial" w:cs="Arial" w:eastAsia="Arial"/>
          <w:sz w:val="19"/>
          <w:szCs w:val="19"/>
          <w:spacing w:val="-42"/>
          <w:w w:val="100"/>
          <w:i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i/>
        </w:rPr>
        <w:tab/>
      </w:r>
      <w:r>
        <w:rPr>
          <w:rFonts w:ascii="Arial" w:hAnsi="Arial" w:cs="Arial" w:eastAsia="Arial"/>
          <w:sz w:val="19"/>
          <w:szCs w:val="19"/>
          <w:spacing w:val="0"/>
          <w:w w:val="100"/>
          <w:i/>
        </w:rPr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(San</w:t>
      </w:r>
      <w:r>
        <w:rPr>
          <w:rFonts w:ascii="Arial" w:hAnsi="Arial" w:cs="Arial" w:eastAsia="Arial"/>
          <w:sz w:val="20"/>
          <w:szCs w:val="20"/>
          <w:spacing w:val="18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Nicolao)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6" w:lineRule="auto"/>
        <w:ind w:left="104" w:right="4991" w:firstLine="7"/>
        <w:jc w:val="left"/>
        <w:tabs>
          <w:tab w:pos="1820" w:val="left"/>
          <w:tab w:pos="23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16"/>
        </w:rPr>
        <w:t>MARIE</w:t>
      </w:r>
      <w:r>
        <w:rPr>
          <w:rFonts w:ascii="Arial" w:hAnsi="Arial" w:cs="Arial" w:eastAsia="Arial"/>
          <w:sz w:val="20"/>
          <w:szCs w:val="20"/>
          <w:spacing w:val="5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André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(Père</w:t>
      </w:r>
      <w:r>
        <w:rPr>
          <w:rFonts w:ascii="Arial" w:hAnsi="Arial" w:cs="Arial" w:eastAsia="Arial"/>
          <w:sz w:val="20"/>
          <w:szCs w:val="20"/>
          <w:spacing w:val="28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Franscicain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1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Bastia)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MATTEI</w:t>
      </w:r>
      <w:r>
        <w:rPr>
          <w:rFonts w:ascii="Arial" w:hAnsi="Arial" w:cs="Arial" w:eastAsia="Arial"/>
          <w:sz w:val="20"/>
          <w:szCs w:val="20"/>
          <w:spacing w:val="1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Achille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(Canari)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" w:after="0" w:line="240" w:lineRule="auto"/>
        <w:ind w:left="111" w:right="-20"/>
        <w:jc w:val="left"/>
        <w:tabs>
          <w:tab w:pos="20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MICAELLI.</w:t>
      </w:r>
      <w:r>
        <w:rPr>
          <w:rFonts w:ascii="Arial" w:hAnsi="Arial" w:cs="Arial" w:eastAsia="Arial"/>
          <w:sz w:val="20"/>
          <w:szCs w:val="20"/>
          <w:spacing w:val="15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5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(Quenza)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55" w:lineRule="auto"/>
        <w:ind w:left="111" w:right="5253"/>
        <w:jc w:val="left"/>
        <w:tabs>
          <w:tab w:pos="29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MONTI</w:t>
      </w:r>
      <w:r>
        <w:rPr>
          <w:rFonts w:ascii="Arial" w:hAnsi="Arial" w:cs="Arial" w:eastAsia="Arial"/>
          <w:sz w:val="20"/>
          <w:szCs w:val="20"/>
          <w:spacing w:val="-13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Antoine</w:t>
      </w:r>
      <w:r>
        <w:rPr>
          <w:rFonts w:ascii="Arial" w:hAnsi="Arial" w:cs="Arial" w:eastAsia="Arial"/>
          <w:sz w:val="20"/>
          <w:szCs w:val="20"/>
          <w:spacing w:val="25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Dominique</w:t>
      </w:r>
      <w:r>
        <w:rPr>
          <w:rFonts w:ascii="Arial" w:hAnsi="Arial" w:cs="Arial" w:eastAsia="Arial"/>
          <w:sz w:val="20"/>
          <w:szCs w:val="20"/>
          <w:spacing w:val="25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(Cervioni)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MORACHINI</w:t>
      </w:r>
      <w:r>
        <w:rPr>
          <w:rFonts w:ascii="Arial" w:hAnsi="Arial" w:cs="Arial" w:eastAsia="Arial"/>
          <w:sz w:val="20"/>
          <w:szCs w:val="20"/>
          <w:spacing w:val="-5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Mazel</w:t>
      </w:r>
      <w:r>
        <w:rPr>
          <w:rFonts w:ascii="Arial" w:hAnsi="Arial" w:cs="Arial" w:eastAsia="Arial"/>
          <w:sz w:val="20"/>
          <w:szCs w:val="20"/>
          <w:spacing w:val="-58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(Archéologue)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3" w:lineRule="exact"/>
        <w:ind w:left="111" w:right="-20"/>
        <w:jc w:val="left"/>
        <w:tabs>
          <w:tab w:pos="30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MORACHINI</w:t>
      </w:r>
      <w:r>
        <w:rPr>
          <w:rFonts w:ascii="Arial" w:hAnsi="Arial" w:cs="Arial" w:eastAsia="Arial"/>
          <w:sz w:val="20"/>
          <w:szCs w:val="20"/>
          <w:spacing w:val="-28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Pierre</w:t>
      </w:r>
      <w:r>
        <w:rPr>
          <w:rFonts w:ascii="Arial" w:hAnsi="Arial" w:cs="Arial" w:eastAsia="Arial"/>
          <w:sz w:val="20"/>
          <w:szCs w:val="20"/>
          <w:spacing w:val="-43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(Sorbo</w:t>
      </w:r>
      <w:r>
        <w:rPr>
          <w:rFonts w:ascii="Arial" w:hAnsi="Arial" w:cs="Arial" w:eastAsia="Arial"/>
          <w:sz w:val="20"/>
          <w:szCs w:val="20"/>
          <w:spacing w:val="44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Ocagnano)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0" w:lineRule="auto"/>
        <w:ind w:left="111" w:right="-20"/>
        <w:jc w:val="left"/>
        <w:tabs>
          <w:tab w:pos="30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3"/>
        </w:rPr>
        <w:t>MURACCIOLE</w:t>
      </w:r>
      <w:r>
        <w:rPr>
          <w:rFonts w:ascii="Arial" w:hAnsi="Arial" w:cs="Arial" w:eastAsia="Arial"/>
          <w:sz w:val="20"/>
          <w:szCs w:val="20"/>
          <w:spacing w:val="27"/>
          <w:w w:val="11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Michel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(Parc</w:t>
      </w:r>
      <w:r>
        <w:rPr>
          <w:rFonts w:ascii="Arial" w:hAnsi="Arial" w:cs="Arial" w:eastAsia="Arial"/>
          <w:sz w:val="20"/>
          <w:szCs w:val="20"/>
          <w:spacing w:val="23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Régional)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55" w:lineRule="auto"/>
        <w:ind w:left="111" w:right="2581"/>
        <w:jc w:val="left"/>
        <w:tabs>
          <w:tab w:pos="2300" w:val="left"/>
          <w:tab w:pos="2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OLIVIER</w:t>
      </w:r>
      <w:r>
        <w:rPr>
          <w:rFonts w:ascii="Arial" w:hAnsi="Arial" w:cs="Arial" w:eastAsia="Arial"/>
          <w:sz w:val="20"/>
          <w:szCs w:val="20"/>
          <w:spacing w:val="36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Louis</w:t>
      </w:r>
      <w:r>
        <w:rPr>
          <w:rFonts w:ascii="Arial" w:hAnsi="Arial" w:cs="Arial" w:eastAsia="Arial"/>
          <w:sz w:val="20"/>
          <w:szCs w:val="20"/>
          <w:spacing w:val="-58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4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Directeur</w:t>
      </w:r>
      <w:r>
        <w:rPr>
          <w:rFonts w:ascii="Arial" w:hAnsi="Arial" w:cs="Arial" w:eastAsia="Arial"/>
          <w:sz w:val="20"/>
          <w:szCs w:val="20"/>
          <w:spacing w:val="30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Conservatoire</w:t>
      </w:r>
      <w:r>
        <w:rPr>
          <w:rFonts w:ascii="Arial" w:hAnsi="Arial" w:cs="Arial" w:eastAsia="Arial"/>
          <w:sz w:val="20"/>
          <w:szCs w:val="20"/>
          <w:spacing w:val="19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4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Porquerolles)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PAOLACCI</w:t>
      </w:r>
      <w:r>
        <w:rPr>
          <w:rFonts w:ascii="Arial" w:hAnsi="Arial" w:cs="Arial" w:eastAsia="Arial"/>
          <w:sz w:val="20"/>
          <w:szCs w:val="20"/>
          <w:spacing w:val="-21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Philippe</w:t>
      </w:r>
      <w:r>
        <w:rPr>
          <w:rFonts w:ascii="Arial" w:hAnsi="Arial" w:cs="Arial" w:eastAsia="Arial"/>
          <w:sz w:val="20"/>
          <w:szCs w:val="20"/>
          <w:spacing w:val="-35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(Sant'</w:t>
      </w:r>
      <w:r>
        <w:rPr>
          <w:rFonts w:ascii="Arial" w:hAnsi="Arial" w:cs="Arial" w:eastAsia="Arial"/>
          <w:sz w:val="20"/>
          <w:szCs w:val="20"/>
          <w:spacing w:val="55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Andrée</w:t>
      </w:r>
      <w:r>
        <w:rPr>
          <w:rFonts w:ascii="Arial" w:hAnsi="Arial" w:cs="Arial" w:eastAsia="Arial"/>
          <w:sz w:val="20"/>
          <w:szCs w:val="20"/>
          <w:spacing w:val="41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3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Cotone)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3" w:lineRule="exact"/>
        <w:ind w:left="1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3"/>
        </w:rPr>
        <w:t>PAOLACCI</w:t>
      </w:r>
      <w:r>
        <w:rPr>
          <w:rFonts w:ascii="Arial" w:hAnsi="Arial" w:cs="Arial" w:eastAsia="Arial"/>
          <w:sz w:val="20"/>
          <w:szCs w:val="20"/>
          <w:spacing w:val="5"/>
          <w:w w:val="11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Gilles</w:t>
      </w:r>
      <w:r>
        <w:rPr>
          <w:rFonts w:ascii="Arial" w:hAnsi="Arial" w:cs="Arial" w:eastAsia="Arial"/>
          <w:sz w:val="20"/>
          <w:szCs w:val="20"/>
          <w:spacing w:val="17"/>
          <w:w w:val="12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(A.R.E.F.L.E.C.)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4" w:after="0" w:line="240" w:lineRule="auto"/>
        <w:ind w:left="118" w:right="-20"/>
        <w:jc w:val="left"/>
        <w:tabs>
          <w:tab w:pos="17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PIANELLI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(Casta)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55" w:lineRule="auto"/>
        <w:ind w:left="118" w:right="4800"/>
        <w:jc w:val="left"/>
        <w:tabs>
          <w:tab w:pos="2380" w:val="left"/>
          <w:tab w:pos="29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PIETRI</w:t>
      </w:r>
      <w:r>
        <w:rPr>
          <w:rFonts w:ascii="Arial" w:hAnsi="Arial" w:cs="Arial" w:eastAsia="Arial"/>
          <w:sz w:val="20"/>
          <w:szCs w:val="20"/>
          <w:spacing w:val="-20"/>
          <w:w w:val="12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Antoine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(Chambre</w:t>
      </w:r>
      <w:r>
        <w:rPr>
          <w:rFonts w:ascii="Arial" w:hAnsi="Arial" w:cs="Arial" w:eastAsia="Arial"/>
          <w:sz w:val="20"/>
          <w:szCs w:val="20"/>
          <w:spacing w:val="-29"/>
          <w:w w:val="12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d'Agriculture)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ETROTTI</w:t>
      </w:r>
      <w:r>
        <w:rPr>
          <w:rFonts w:ascii="Arial" w:hAnsi="Arial" w:cs="Arial" w:eastAsia="Arial"/>
          <w:sz w:val="20"/>
          <w:szCs w:val="20"/>
          <w:spacing w:val="-1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François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(Casta)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3" w:lineRule="exact"/>
        <w:ind w:left="118" w:right="-20"/>
        <w:jc w:val="left"/>
        <w:tabs>
          <w:tab w:pos="2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RAFFALI</w:t>
      </w:r>
      <w:r>
        <w:rPr>
          <w:rFonts w:ascii="Arial" w:hAnsi="Arial" w:cs="Arial" w:eastAsia="Arial"/>
          <w:sz w:val="20"/>
          <w:szCs w:val="20"/>
          <w:spacing w:val="8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Alexandre</w:t>
      </w:r>
      <w:r>
        <w:rPr>
          <w:rFonts w:ascii="Arial" w:hAnsi="Arial" w:cs="Arial" w:eastAsia="Arial"/>
          <w:sz w:val="20"/>
          <w:szCs w:val="20"/>
          <w:spacing w:val="-55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5"/>
        </w:rPr>
        <w:t>(Folleli)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0" w:lineRule="auto"/>
        <w:ind w:left="118" w:right="-20"/>
        <w:jc w:val="left"/>
        <w:tabs>
          <w:tab w:pos="19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RAÏ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Michel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(Bonifacio)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55" w:lineRule="auto"/>
        <w:ind w:left="118" w:right="4131"/>
        <w:jc w:val="left"/>
        <w:tabs>
          <w:tab w:pos="2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RIBAUT</w:t>
      </w:r>
      <w:r>
        <w:rPr>
          <w:rFonts w:ascii="Arial" w:hAnsi="Arial" w:cs="Arial" w:eastAsia="Arial"/>
          <w:sz w:val="20"/>
          <w:szCs w:val="20"/>
          <w:spacing w:val="-12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Jean-Claude</w:t>
      </w:r>
      <w:r>
        <w:rPr>
          <w:rFonts w:ascii="Arial" w:hAnsi="Arial" w:cs="Arial" w:eastAsia="Arial"/>
          <w:sz w:val="20"/>
          <w:szCs w:val="20"/>
          <w:spacing w:val="-6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(Président</w:t>
      </w:r>
      <w:r>
        <w:rPr>
          <w:rFonts w:ascii="Arial" w:hAnsi="Arial" w:cs="Arial" w:eastAsia="Arial"/>
          <w:sz w:val="20"/>
          <w:szCs w:val="20"/>
          <w:spacing w:val="28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A.R.E.F.L.E.C.)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RINALDI</w:t>
      </w:r>
      <w:r>
        <w:rPr>
          <w:rFonts w:ascii="Arial" w:hAnsi="Arial" w:cs="Arial" w:eastAsia="Arial"/>
          <w:sz w:val="20"/>
          <w:szCs w:val="20"/>
          <w:spacing w:val="6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Roland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(Saliceto)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3" w:lineRule="exact"/>
        <w:ind w:left="118" w:right="-20"/>
        <w:jc w:val="left"/>
        <w:tabs>
          <w:tab w:pos="27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0"/>
        </w:rPr>
        <w:t>ROGER</w:t>
      </w:r>
      <w:r>
        <w:rPr>
          <w:rFonts w:ascii="Arial" w:hAnsi="Arial" w:cs="Arial" w:eastAsia="Arial"/>
          <w:sz w:val="20"/>
          <w:szCs w:val="20"/>
          <w:spacing w:val="48"/>
          <w:w w:val="11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Paul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(Conservatoire</w:t>
      </w:r>
      <w:r>
        <w:rPr>
          <w:rFonts w:ascii="Arial" w:hAnsi="Arial" w:cs="Arial" w:eastAsia="Arial"/>
          <w:sz w:val="20"/>
          <w:szCs w:val="20"/>
          <w:spacing w:val="45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5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Porquerolles)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7" w:lineRule="auto"/>
        <w:ind w:left="125" w:right="5667"/>
        <w:jc w:val="left"/>
        <w:tabs>
          <w:tab w:pos="20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SABATORSI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5"/>
        </w:rPr>
        <w:t>(Bureau</w:t>
      </w:r>
      <w:r>
        <w:rPr>
          <w:rFonts w:ascii="Arial" w:hAnsi="Arial" w:cs="Arial" w:eastAsia="Arial"/>
          <w:sz w:val="20"/>
          <w:szCs w:val="20"/>
          <w:spacing w:val="35"/>
          <w:w w:val="11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Bastia)</w:t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SEBASTIAN!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7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(Brando)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25" w:right="-20"/>
        <w:jc w:val="left"/>
        <w:tabs>
          <w:tab w:pos="2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SIMIDEI</w:t>
      </w:r>
      <w:r>
        <w:rPr>
          <w:rFonts w:ascii="Arial" w:hAnsi="Arial" w:cs="Arial" w:eastAsia="Arial"/>
          <w:sz w:val="20"/>
          <w:szCs w:val="20"/>
          <w:spacing w:val="-34"/>
          <w:w w:val="12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Philippe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(Figaretto)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54" w:lineRule="auto"/>
        <w:ind w:left="133" w:right="5379" w:firstLine="-7"/>
        <w:jc w:val="left"/>
        <w:tabs>
          <w:tab w:pos="2160" w:val="left"/>
          <w:tab w:pos="25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SICURANI.</w:t>
      </w:r>
      <w:r>
        <w:rPr>
          <w:rFonts w:ascii="Arial" w:hAnsi="Arial" w:cs="Arial" w:eastAsia="Arial"/>
          <w:sz w:val="20"/>
          <w:szCs w:val="20"/>
          <w:spacing w:val="14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0"/>
        </w:rPr>
        <w:t>(Professeur</w:t>
      </w:r>
      <w:r>
        <w:rPr>
          <w:rFonts w:ascii="Arial" w:hAnsi="Arial" w:cs="Arial" w:eastAsia="Arial"/>
          <w:sz w:val="20"/>
          <w:szCs w:val="20"/>
          <w:spacing w:val="21"/>
          <w:w w:val="12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2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Corte)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SIMONI</w:t>
      </w:r>
      <w:r>
        <w:rPr>
          <w:rFonts w:ascii="Arial" w:hAnsi="Arial" w:cs="Arial" w:eastAsia="Arial"/>
          <w:sz w:val="20"/>
          <w:szCs w:val="20"/>
          <w:spacing w:val="5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</w:rPr>
        <w:t>François</w:t>
      </w:r>
      <w:r>
        <w:rPr>
          <w:rFonts w:ascii="Arial" w:hAnsi="Arial" w:cs="Arial" w:eastAsia="Arial"/>
          <w:sz w:val="20"/>
          <w:szCs w:val="20"/>
          <w:spacing w:val="-49"/>
          <w:w w:val="11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2"/>
        </w:rPr>
        <w:t>(Bonifacio)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24" w:lineRule="exact"/>
        <w:ind w:left="133" w:right="-20"/>
        <w:jc w:val="left"/>
        <w:tabs>
          <w:tab w:pos="26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3"/>
        </w:rPr>
        <w:t>SIMOMPOLI</w:t>
      </w:r>
      <w:r>
        <w:rPr>
          <w:rFonts w:ascii="Arial" w:hAnsi="Arial" w:cs="Arial" w:eastAsia="Arial"/>
          <w:sz w:val="20"/>
          <w:szCs w:val="20"/>
          <w:spacing w:val="21"/>
          <w:w w:val="11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Paul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(Parc</w:t>
      </w:r>
      <w:r>
        <w:rPr>
          <w:rFonts w:ascii="Arial" w:hAnsi="Arial" w:cs="Arial" w:eastAsia="Arial"/>
          <w:sz w:val="20"/>
          <w:szCs w:val="20"/>
          <w:spacing w:val="19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Régional)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33" w:right="-20"/>
        <w:jc w:val="left"/>
        <w:tabs>
          <w:tab w:pos="30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2"/>
        </w:rPr>
        <w:t>STROMBONI</w:t>
      </w:r>
      <w:r>
        <w:rPr>
          <w:rFonts w:ascii="Arial" w:hAnsi="Arial" w:cs="Arial" w:eastAsia="Arial"/>
          <w:sz w:val="20"/>
          <w:szCs w:val="20"/>
          <w:spacing w:val="24"/>
          <w:w w:val="11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Antoine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(Bize)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7" w:lineRule="auto"/>
        <w:ind w:left="133" w:right="4731"/>
        <w:jc w:val="both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SUSINI</w:t>
      </w:r>
      <w:r>
        <w:rPr>
          <w:rFonts w:ascii="Arial" w:hAnsi="Arial" w:cs="Arial" w:eastAsia="Arial"/>
          <w:sz w:val="20"/>
          <w:szCs w:val="20"/>
          <w:spacing w:val="-15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Philippe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   </w:t>
      </w:r>
      <w:r>
        <w:rPr>
          <w:rFonts w:ascii="Arial" w:hAnsi="Arial" w:cs="Arial" w:eastAsia="Arial"/>
          <w:sz w:val="20"/>
          <w:szCs w:val="20"/>
          <w:spacing w:val="57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8"/>
        </w:rPr>
        <w:t>(Sari</w:t>
      </w:r>
      <w:r>
        <w:rPr>
          <w:rFonts w:ascii="Arial" w:hAnsi="Arial" w:cs="Arial" w:eastAsia="Arial"/>
          <w:sz w:val="20"/>
          <w:szCs w:val="20"/>
          <w:spacing w:val="22"/>
          <w:w w:val="118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Porto</w:t>
      </w:r>
      <w:r>
        <w:rPr>
          <w:rFonts w:ascii="Arial" w:hAnsi="Arial" w:cs="Arial" w:eastAsia="Arial"/>
          <w:sz w:val="20"/>
          <w:szCs w:val="20"/>
          <w:spacing w:val="29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Vecchio)</w:t>
      </w:r>
      <w:r>
        <w:rPr>
          <w:rFonts w:ascii="Arial" w:hAnsi="Arial" w:cs="Arial" w:eastAsia="Arial"/>
          <w:sz w:val="20"/>
          <w:szCs w:val="20"/>
          <w:spacing w:val="0"/>
          <w:w w:val="11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VELLUTINI</w:t>
      </w:r>
      <w:r>
        <w:rPr>
          <w:rFonts w:ascii="Arial" w:hAnsi="Arial" w:cs="Arial" w:eastAsia="Arial"/>
          <w:sz w:val="20"/>
          <w:szCs w:val="20"/>
          <w:spacing w:val="-21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Antoine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  </w:t>
      </w:r>
      <w:r>
        <w:rPr>
          <w:rFonts w:ascii="Arial" w:hAnsi="Arial" w:cs="Arial" w:eastAsia="Arial"/>
          <w:sz w:val="20"/>
          <w:szCs w:val="20"/>
          <w:spacing w:val="35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(Petreto</w:t>
      </w:r>
      <w:r>
        <w:rPr>
          <w:rFonts w:ascii="Arial" w:hAnsi="Arial" w:cs="Arial" w:eastAsia="Arial"/>
          <w:sz w:val="20"/>
          <w:szCs w:val="20"/>
          <w:spacing w:val="41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Bicchisano)</w:t>
      </w:r>
      <w:r>
        <w:rPr>
          <w:rFonts w:ascii="Arial" w:hAnsi="Arial" w:cs="Arial" w:eastAsia="Arial"/>
          <w:sz w:val="20"/>
          <w:szCs w:val="20"/>
          <w:spacing w:val="0"/>
          <w:w w:val="11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ZûCCONI</w:t>
      </w:r>
      <w:r>
        <w:rPr>
          <w:rFonts w:ascii="Arial" w:hAnsi="Arial" w:cs="Arial" w:eastAsia="Arial"/>
          <w:sz w:val="20"/>
          <w:szCs w:val="20"/>
          <w:spacing w:val="-18"/>
          <w:w w:val="12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Nicolas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   </w:t>
      </w:r>
      <w:r>
        <w:rPr>
          <w:rFonts w:ascii="Arial" w:hAnsi="Arial" w:cs="Arial" w:eastAsia="Arial"/>
          <w:sz w:val="20"/>
          <w:szCs w:val="20"/>
          <w:spacing w:val="18"/>
          <w:w w:val="12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(Castellare)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40" w:right="-20"/>
        <w:jc w:val="left"/>
        <w:tabs>
          <w:tab w:pos="23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1"/>
        </w:rPr>
        <w:t>z'UCCONI</w:t>
      </w:r>
      <w:r>
        <w:rPr>
          <w:rFonts w:ascii="Arial" w:hAnsi="Arial" w:cs="Arial" w:eastAsia="Arial"/>
          <w:sz w:val="20"/>
          <w:szCs w:val="20"/>
          <w:spacing w:val="22"/>
          <w:w w:val="11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Paul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(Castellare)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40" w:lineRule="auto"/>
        <w:ind w:left="140" w:right="-20"/>
        <w:jc w:val="left"/>
        <w:tabs>
          <w:tab w:pos="27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ZUCCONI</w:t>
      </w:r>
      <w:r>
        <w:rPr>
          <w:rFonts w:ascii="Arial" w:hAnsi="Arial" w:cs="Arial" w:eastAsia="Arial"/>
          <w:sz w:val="20"/>
          <w:szCs w:val="20"/>
          <w:spacing w:val="15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4"/>
        </w:rPr>
        <w:t>Jacques</w:t>
      </w:r>
      <w:r>
        <w:rPr>
          <w:rFonts w:ascii="Arial" w:hAnsi="Arial" w:cs="Arial" w:eastAsia="Arial"/>
          <w:sz w:val="20"/>
          <w:szCs w:val="20"/>
          <w:spacing w:val="-56"/>
          <w:w w:val="11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21"/>
        </w:rPr>
        <w:t>(Castellare)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49" w:after="0" w:line="240" w:lineRule="auto"/>
        <w:ind w:right="82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3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80" w:bottom="280" w:left="1660" w:right="520"/>
        </w:sectPr>
      </w:pPr>
      <w:rPr/>
    </w:p>
    <w:p>
      <w:pPr>
        <w:spacing w:before="0" w:after="0" w:line="55" w:lineRule="exact"/>
        <w:ind w:left="5378" w:right="4047"/>
        <w:jc w:val="center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253.42308pt;margin-top:.899658pt;width:75.954928pt;height:.1pt;mso-position-horizontal-relative:page;mso-position-vertical-relative:paragraph;z-index:-13826" coordorigin="5068,18" coordsize="1519,2">
            <v:shape style="position:absolute;left:5068;top:18;width:1519;height:2" coordorigin="5068,18" coordsize="1519,0" path="m5068,18l6588,18e" filled="f" stroked="t" strokeweight=".359976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437"/>
          <w:position w:val="1"/>
        </w:rPr>
        <w:t>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625" w:right="-20"/>
        <w:jc w:val="left"/>
        <w:rPr>
          <w:rFonts w:ascii="Arial" w:hAnsi="Arial" w:cs="Arial" w:eastAsia="Arial"/>
          <w:sz w:val="30"/>
          <w:szCs w:val="30"/>
        </w:rPr>
      </w:pPr>
      <w:rPr/>
      <w:r>
        <w:rPr/>
        <w:pict>
          <v:group style="position:absolute;margin-left:177.10817pt;margin-top:-2.123989pt;width:266.382212pt;height:.1pt;mso-position-horizontal-relative:page;mso-position-vertical-relative:paragraph;z-index:-13825" coordorigin="3542,-42" coordsize="5328,2">
            <v:shape style="position:absolute;left:3542;top:-42;width:5328;height:2" coordorigin="3542,-42" coordsize="5328,0" path="m3542,-42l8870,-42e" filled="f" stroked="t" strokeweight="1.79988pt" strokecolor="#000000">
              <v:path arrowok="t"/>
            </v:shape>
          </v:group>
          <w10:wrap type="none"/>
        </w:pict>
      </w:r>
      <w:r>
        <w:rPr/>
        <w:pict>
          <v:group style="position:absolute;margin-left:177.10817pt;margin-top:18.028343pt;width:266.382212pt;height:.1pt;mso-position-horizontal-relative:page;mso-position-vertical-relative:paragraph;z-index:-13824" coordorigin="3542,361" coordsize="5328,2">
            <v:shape style="position:absolute;left:3542;top:361;width:5328;height:2" coordorigin="3542,361" coordsize="5328,0" path="m3542,361l8870,361e" filled="f" stroked="t" strokeweight="2.15985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30"/>
          <w:szCs w:val="30"/>
          <w:spacing w:val="0"/>
          <w:w w:val="75"/>
          <w:b/>
          <w:bCs/>
        </w:rPr>
        <w:t>ESSAI</w:t>
      </w:r>
      <w:r>
        <w:rPr>
          <w:rFonts w:ascii="Arial" w:hAnsi="Arial" w:cs="Arial" w:eastAsia="Arial"/>
          <w:sz w:val="30"/>
          <w:szCs w:val="30"/>
          <w:spacing w:val="49"/>
          <w:w w:val="75"/>
          <w:b/>
          <w:bCs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75"/>
          <w:b/>
          <w:bCs/>
        </w:rPr>
        <w:t>SUR</w:t>
      </w:r>
      <w:r>
        <w:rPr>
          <w:rFonts w:ascii="Arial" w:hAnsi="Arial" w:cs="Arial" w:eastAsia="Arial"/>
          <w:sz w:val="30"/>
          <w:szCs w:val="30"/>
          <w:spacing w:val="40"/>
          <w:w w:val="75"/>
          <w:b/>
          <w:bCs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75"/>
          <w:b/>
          <w:bCs/>
        </w:rPr>
        <w:t>LES</w:t>
      </w:r>
      <w:r>
        <w:rPr>
          <w:rFonts w:ascii="Arial" w:hAnsi="Arial" w:cs="Arial" w:eastAsia="Arial"/>
          <w:sz w:val="30"/>
          <w:szCs w:val="30"/>
          <w:spacing w:val="-11"/>
          <w:w w:val="75"/>
          <w:b/>
          <w:bCs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80"/>
          <w:b/>
          <w:bCs/>
        </w:rPr>
        <w:t>FRUITS</w:t>
      </w:r>
      <w:r>
        <w:rPr>
          <w:rFonts w:ascii="Arial" w:hAnsi="Arial" w:cs="Arial" w:eastAsia="Arial"/>
          <w:sz w:val="30"/>
          <w:szCs w:val="30"/>
          <w:spacing w:val="45"/>
          <w:w w:val="80"/>
          <w:b/>
          <w:bCs/>
        </w:rPr>
        <w:t> </w:t>
      </w:r>
      <w:r>
        <w:rPr>
          <w:rFonts w:ascii="Arial" w:hAnsi="Arial" w:cs="Arial" w:eastAsia="Arial"/>
          <w:sz w:val="30"/>
          <w:szCs w:val="30"/>
          <w:spacing w:val="0"/>
          <w:w w:val="80"/>
          <w:b/>
          <w:bCs/>
        </w:rPr>
        <w:t>CORSES</w:t>
      </w:r>
      <w:r>
        <w:rPr>
          <w:rFonts w:ascii="Arial" w:hAnsi="Arial" w:cs="Arial" w:eastAsia="Arial"/>
          <w:sz w:val="30"/>
          <w:szCs w:val="30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4395" w:right="3952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Dans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9"/>
          <w:position w:val="-1"/>
        </w:rPr>
        <w:t>l'Île</w:t>
      </w:r>
      <w:r>
        <w:rPr>
          <w:rFonts w:ascii="Arial" w:hAnsi="Arial" w:cs="Arial" w:eastAsia="Arial"/>
          <w:sz w:val="23"/>
          <w:szCs w:val="23"/>
          <w:spacing w:val="-20"/>
          <w:w w:val="129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...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7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ÜRTU!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Hors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...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75" w:lineRule="auto"/>
        <w:ind w:left="761" w:right="3358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agéables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qualificatifs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émis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propos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87"/>
        </w:rPr>
        <w:t>CORSE,</w:t>
      </w:r>
      <w:r>
        <w:rPr>
          <w:rFonts w:ascii="Arial" w:hAnsi="Arial" w:cs="Arial" w:eastAsia="Arial"/>
          <w:sz w:val="23"/>
          <w:szCs w:val="23"/>
          <w:spacing w:val="0"/>
          <w:w w:val="8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9" w:after="0" w:line="240" w:lineRule="auto"/>
        <w:ind w:left="7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5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7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3"/>
        </w:rPr>
        <w:t>Ell.e</w:t>
      </w:r>
      <w:r>
        <w:rPr>
          <w:rFonts w:ascii="Arial" w:hAnsi="Arial" w:cs="Arial" w:eastAsia="Arial"/>
          <w:sz w:val="23"/>
          <w:szCs w:val="23"/>
          <w:spacing w:val="-2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7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Dotée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altidute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stupéfiante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regard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aire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étriquée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7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ÜRTICELLU!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90" w:lineRule="auto"/>
        <w:ind w:left="746" w:right="3639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jardinet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ciel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36"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Accrochée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sorte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longtemps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Soleil,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siècles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72" w:lineRule="exact"/>
        <w:ind w:left="14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l'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île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5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4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775" w:lineRule="auto"/>
        <w:ind w:left="768" w:right="2867" w:firstLine="380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6"/>
        </w:rPr>
        <w:t>-Avec</w:t>
      </w:r>
      <w:r>
        <w:rPr>
          <w:rFonts w:ascii="Arial" w:hAnsi="Arial" w:cs="Arial" w:eastAsia="Arial"/>
          <w:sz w:val="23"/>
          <w:szCs w:val="23"/>
          <w:spacing w:val="-11"/>
          <w:w w:val="11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Homme</w:t>
      </w:r>
      <w:r>
        <w:rPr>
          <w:rFonts w:ascii="Arial" w:hAnsi="Arial" w:cs="Arial" w:eastAsia="Arial"/>
          <w:sz w:val="23"/>
          <w:szCs w:val="23"/>
          <w:spacing w:val="-2"/>
          <w:w w:val="103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...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y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demeurent.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391" w:lineRule="auto"/>
        <w:ind w:left="775" w:right="125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villages,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hameaux,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Nature,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lesquels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Homme,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84"/>
        </w:rPr>
        <w:t>LE</w:t>
      </w:r>
      <w:r>
        <w:rPr>
          <w:rFonts w:ascii="Arial" w:hAnsi="Arial" w:cs="Arial" w:eastAsia="Arial"/>
          <w:sz w:val="23"/>
          <w:szCs w:val="23"/>
          <w:spacing w:val="-2"/>
          <w:w w:val="8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84"/>
        </w:rPr>
        <w:t>SAVOIR,</w:t>
      </w:r>
      <w:r>
        <w:rPr>
          <w:rFonts w:ascii="Arial" w:hAnsi="Arial" w:cs="Arial" w:eastAsia="Arial"/>
          <w:sz w:val="23"/>
          <w:szCs w:val="23"/>
          <w:spacing w:val="5"/>
          <w:w w:val="8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ressent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Végétation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40" w:lineRule="auto"/>
        <w:ind w:left="148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sont-ils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5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459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5"/>
        </w:rPr>
        <w:t>-Avec</w:t>
      </w:r>
      <w:r>
        <w:rPr>
          <w:rFonts w:ascii="Arial" w:hAnsi="Arial" w:cs="Arial" w:eastAsia="Arial"/>
          <w:sz w:val="23"/>
          <w:szCs w:val="23"/>
          <w:spacing w:val="-4"/>
          <w:w w:val="11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...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410" w:lineRule="atLeast"/>
        <w:ind w:left="797" w:right="1624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S'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«</w:t>
      </w:r>
      <w:r>
        <w:rPr>
          <w:rFonts w:ascii="Times New Roman" w:hAnsi="Times New Roman" w:cs="Times New Roman" w:eastAsia="Times New Roman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comprend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»</w:t>
      </w:r>
      <w:r>
        <w:rPr>
          <w:rFonts w:ascii="Times New Roman" w:hAnsi="Times New Roman" w:cs="Times New Roman" w:eastAsia="Times New Roman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arbres.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sait.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88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68"/>
        </w:rPr>
        <w:t>14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680" w:right="540"/>
        </w:sectPr>
      </w:pPr>
      <w:rPr/>
    </w:p>
    <w:p>
      <w:pPr>
        <w:spacing w:before="61" w:after="0" w:line="369" w:lineRule="auto"/>
        <w:ind w:left="761" w:right="634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90.713943pt;margin-top:.539795pt;width:42.83714pt;height:.1pt;mso-position-horizontal-relative:page;mso-position-vertical-relative:page;z-index:-13823" coordorigin="1814,11" coordsize="857,2">
            <v:shape style="position:absolute;left:1814;top:11;width:857;height:2" coordorigin="1814,11" coordsize="857,0" path="m1814,11l2671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91.293884pt;margin-top:0pt;width:205.186298pt;height:841pt;mso-position-horizontal-relative:page;mso-position-vertical-relative:page;z-index:-13822" coordorigin="7826,0" coordsize="4104,16820">
            <v:group style="position:absolute;left:7833;top:11;width:4089;height:2" coordorigin="7833,11" coordsize="4089,2">
              <v:shape style="position:absolute;left:7833;top:11;width:4089;height:2" coordorigin="7833,11" coordsize="4089,0" path="m7833,11l11922,11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...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envers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lui,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-ci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évidence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ayant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comprendre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consentent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abnégation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rester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fidèles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amis.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1" w:after="0" w:line="240" w:lineRule="auto"/>
        <w:ind w:left="1429" w:right="6399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44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6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10"/>
        </w:rPr>
        <w:t>!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74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Paesi,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l'Administrateur,</w:t>
      </w:r>
      <w:r>
        <w:rPr>
          <w:rFonts w:ascii="Arial" w:hAnsi="Arial" w:cs="Arial" w:eastAsia="Arial"/>
          <w:sz w:val="23"/>
          <w:szCs w:val="23"/>
          <w:spacing w:val="-1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Eleveur,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Commercant,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385" w:lineRule="auto"/>
        <w:ind w:left="753" w:right="918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Instituteur,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Médecin,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Poète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affectionne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arbres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familiers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existerait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pas.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91" w:lineRule="auto"/>
        <w:ind w:left="761" w:right="775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Combien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eux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trouvent-ils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soignent,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bouturent,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greffent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instinct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7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sens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7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sensibles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391" w:lineRule="auto"/>
        <w:ind w:left="761" w:right="413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drame,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l'existence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indiscutable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pyromanes,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excite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pousse,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ailleurs.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375" w:lineRule="auto"/>
        <w:ind w:left="768" w:right="776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fils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tenaces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concevoir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réaliser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piaghja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muntagna</w:t>
      </w:r>
      <w:r>
        <w:rPr>
          <w:rFonts w:ascii="Arial" w:hAnsi="Arial" w:cs="Arial" w:eastAsia="Arial"/>
          <w:sz w:val="23"/>
          <w:szCs w:val="23"/>
          <w:spacing w:val="-1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incomparables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clos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«</w:t>
      </w:r>
      <w:r>
        <w:rPr>
          <w:rFonts w:ascii="Times New Roman" w:hAnsi="Times New Roman" w:cs="Times New Roman" w:eastAsia="Times New Roman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suspendus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».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7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fiers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juste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titre.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91" w:lineRule="auto"/>
        <w:ind w:left="768" w:right="657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parlent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plaisir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contenu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vénération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nostagie.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déplorent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en.</w:t>
      </w:r>
      <w:r>
        <w:rPr>
          <w:rFonts w:ascii="Arial" w:hAnsi="Arial" w:cs="Arial" w:eastAsia="Arial"/>
          <w:sz w:val="23"/>
          <w:szCs w:val="23"/>
          <w:spacing w:val="-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absence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prolongée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avoir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conserver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391" w:lineRule="auto"/>
        <w:ind w:left="775" w:right="248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souvenir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31"/>
        </w:rPr>
        <w:t>s'y</w:t>
      </w:r>
      <w:r>
        <w:rPr>
          <w:rFonts w:ascii="Arial" w:hAnsi="Arial" w:cs="Arial" w:eastAsia="Arial"/>
          <w:sz w:val="23"/>
          <w:szCs w:val="23"/>
          <w:spacing w:val="-24"/>
          <w:w w:val="1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trouvaient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faisait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goûter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leurs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pères: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82" w:lineRule="exact"/>
        <w:ind w:left="5736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«</w:t>
      </w:r>
      <w:r>
        <w:rPr>
          <w:rFonts w:ascii="Arial" w:hAnsi="Arial" w:cs="Arial" w:eastAsia="Arial"/>
          <w:sz w:val="24"/>
          <w:szCs w:val="24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55"/>
          <w:position w:val="-1"/>
        </w:rPr>
        <w:t>1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55"/>
          <w:position w:val="-1"/>
        </w:rPr>
        <w:t>  </w:t>
      </w:r>
      <w:r>
        <w:rPr>
          <w:rFonts w:ascii="Times New Roman" w:hAnsi="Times New Roman" w:cs="Times New Roman" w:eastAsia="Times New Roman"/>
          <w:sz w:val="25"/>
          <w:szCs w:val="25"/>
          <w:spacing w:val="14"/>
          <w:w w:val="55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20"/>
          <w:position w:val="-1"/>
        </w:rPr>
        <w:t>FRUTTI</w:t>
      </w:r>
      <w:r>
        <w:rPr>
          <w:rFonts w:ascii="Arial" w:hAnsi="Arial" w:cs="Arial" w:eastAsia="Arial"/>
          <w:sz w:val="19"/>
          <w:szCs w:val="19"/>
          <w:spacing w:val="-9"/>
          <w:w w:val="12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20"/>
          <w:position w:val="-1"/>
        </w:rPr>
        <w:t>CORS!</w:t>
      </w:r>
      <w:r>
        <w:rPr>
          <w:rFonts w:ascii="Arial" w:hAnsi="Arial" w:cs="Arial" w:eastAsia="Arial"/>
          <w:sz w:val="19"/>
          <w:szCs w:val="19"/>
          <w:spacing w:val="10"/>
          <w:w w:val="12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20"/>
          <w:position w:val="-1"/>
        </w:rPr>
        <w:t>ARIGHJASSI</w:t>
      </w:r>
      <w:r>
        <w:rPr>
          <w:rFonts w:ascii="Arial" w:hAnsi="Arial" w:cs="Arial" w:eastAsia="Arial"/>
          <w:sz w:val="19"/>
          <w:szCs w:val="19"/>
          <w:spacing w:val="0"/>
          <w:w w:val="12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57"/>
          <w:w w:val="12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20"/>
          <w:position w:val="-1"/>
        </w:rPr>
        <w:t>»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80" w:bottom="0" w:left="1680" w:right="540"/>
        </w:sectPr>
      </w:pPr>
      <w:rPr/>
    </w:p>
    <w:p>
      <w:pPr>
        <w:spacing w:before="61" w:after="0" w:line="240" w:lineRule="auto"/>
        <w:ind w:left="10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02.23317pt;margin-top:.179932pt;width:59.75601pt;height:.1pt;mso-position-horizontal-relative:page;mso-position-vertical-relative:page;z-index:-13821" coordorigin="2045,4" coordsize="1195,2">
            <v:shape style="position:absolute;left:2045;top:4;width:1195;height:2" coordorigin="2045,4" coordsize="1195,0" path="m2045,4l3240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86.974152pt;margin-top:.539795pt;width:209.146033pt;height:.1pt;mso-position-horizontal-relative:page;mso-position-vertical-relative:page;z-index:-13820" coordorigin="7739,11" coordsize="4183,2">
            <v:shape style="position:absolute;left:7739;top:11;width:4183;height:2" coordorigin="7739,11" coordsize="4183,0" path="m7739,11l11922,11e" filled="f" stroked="t" strokeweight=".719952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195.405655pt;width:.1pt;height:444.071032pt;mso-position-horizontal-relative:page;mso-position-vertical-relative:page;z-index:-13819" coordorigin="11915,3908" coordsize="2,8881">
            <v:shape style="position:absolute;left:11915;top:3908;width:2;height:8881" coordorigin="11915,3908" coordsize="0,8881" path="m11915,12790l11915,3908e" filled="f" stroked="t" strokeweight=".719952pt" strokecolor="#000000">
              <v:path arrowok="t"/>
            </v:shape>
          </v:group>
          <w10:wrap type="none"/>
        </w:pict>
      </w:r>
      <w:r>
        <w:rPr/>
        <w:pict>
          <v:group style="position:absolute;margin-left:595.940186pt;margin-top:644.154907pt;width:.1pt;height:196.845101pt;mso-position-horizontal-relative:page;mso-position-vertical-relative:page;z-index:-13818" coordorigin="11919,12883" coordsize="2,3937">
            <v:shape style="position:absolute;left:11919;top:12883;width:2;height:3937" coordorigin="11919,12883" coordsize="0,3937" path="m11919,16820l11919,12883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6"/>
          <w:szCs w:val="26"/>
          <w:spacing w:val="0"/>
          <w:w w:val="53"/>
          <w:b/>
          <w:bCs/>
        </w:rPr>
        <w:t>1</w:t>
      </w:r>
      <w:r>
        <w:rPr>
          <w:rFonts w:ascii="Arial" w:hAnsi="Arial" w:cs="Arial" w:eastAsia="Arial"/>
          <w:sz w:val="26"/>
          <w:szCs w:val="26"/>
          <w:spacing w:val="0"/>
          <w:w w:val="53"/>
          <w:b/>
          <w:bCs/>
        </w:rPr>
        <w:t> </w:t>
      </w:r>
      <w:r>
        <w:rPr>
          <w:rFonts w:ascii="Arial" w:hAnsi="Arial" w:cs="Arial" w:eastAsia="Arial"/>
          <w:sz w:val="26"/>
          <w:szCs w:val="26"/>
          <w:spacing w:val="13"/>
          <w:w w:val="53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FRUTTI</w:t>
      </w:r>
      <w:r>
        <w:rPr>
          <w:rFonts w:ascii="Arial" w:hAnsi="Arial" w:cs="Arial" w:eastAsia="Arial"/>
          <w:sz w:val="22"/>
          <w:szCs w:val="22"/>
          <w:spacing w:val="15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  <w:b/>
          <w:bCs/>
        </w:rPr>
        <w:t>CORSI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148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3"/>
          <w:szCs w:val="23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base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tout,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522" w:lineRule="auto"/>
        <w:ind w:left="4330" w:right="502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Corse,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mer,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ciel,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91" w:lineRule="auto"/>
        <w:ind w:left="1501" w:right="1932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formé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triptique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affichent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majeures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Ecologie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508" w:right="450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a)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édaphiqlles</w:t>
      </w:r>
      <w:r>
        <w:rPr>
          <w:rFonts w:ascii="Arial" w:hAnsi="Arial" w:cs="Arial" w:eastAsia="Arial"/>
          <w:sz w:val="23"/>
          <w:szCs w:val="23"/>
          <w:spacing w:val="2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liées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sol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382" w:lineRule="auto"/>
        <w:ind w:left="1796" w:right="1668" w:firstLine="-288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b)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atmosphériques</w:t>
      </w:r>
      <w:r>
        <w:rPr>
          <w:rFonts w:ascii="Arial" w:hAnsi="Arial" w:cs="Arial" w:eastAsia="Arial"/>
          <w:sz w:val="23"/>
          <w:szCs w:val="23"/>
          <w:spacing w:val="3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liées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climat,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micro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climats,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pluies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bénéfiques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lumière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2" w:lineRule="exact"/>
        <w:ind w:left="1501" w:right="304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c)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méditerranée</w:t>
      </w:r>
      <w:r>
        <w:rPr>
          <w:rFonts w:ascii="Arial" w:hAnsi="Arial" w:cs="Arial" w:eastAsia="Arial"/>
          <w:sz w:val="23"/>
          <w:szCs w:val="23"/>
          <w:spacing w:val="-9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soleil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83" w:lineRule="auto"/>
        <w:ind w:left="1508" w:right="474" w:firstLine="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milieu,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l'arbre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com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mencé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millénaires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ordonnancer</w:t>
      </w:r>
      <w:r>
        <w:rPr>
          <w:rFonts w:ascii="Arial" w:hAnsi="Arial" w:cs="Arial" w:eastAsia="Arial"/>
          <w:sz w:val="23"/>
          <w:szCs w:val="23"/>
          <w:spacing w:val="-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Naturel,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plaire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beaucoup,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produire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graines,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s'y</w:t>
      </w:r>
      <w:r>
        <w:rPr>
          <w:rFonts w:ascii="Arial" w:hAnsi="Arial" w:cs="Arial" w:eastAsia="Arial"/>
          <w:sz w:val="23"/>
          <w:szCs w:val="23"/>
          <w:spacing w:val="24"/>
          <w:w w:val="11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multiplier.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69" w:lineRule="auto"/>
        <w:ind w:left="1508" w:right="515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séduit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incité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débarquer,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accompagné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savoir.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529" w:right="61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cueillit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fruits.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trouvant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près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goût,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activa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améliorer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82" w:lineRule="exact"/>
        <w:ind w:left="1522" w:right="41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saveur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appela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même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d'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autres</w:t>
      </w:r>
      <w:r>
        <w:rPr>
          <w:rFonts w:ascii="Arial" w:hAnsi="Arial" w:cs="Arial" w:eastAsia="Arial"/>
          <w:sz w:val="23"/>
          <w:szCs w:val="23"/>
          <w:spacing w:val="5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arbres</w:t>
      </w:r>
      <w:r>
        <w:rPr>
          <w:rFonts w:ascii="Arial" w:hAnsi="Arial" w:cs="Arial" w:eastAsia="Arial"/>
          <w:sz w:val="23"/>
          <w:szCs w:val="23"/>
          <w:spacing w:val="5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venir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partager</w:t>
      </w:r>
      <w:r>
        <w:rPr>
          <w:rFonts w:ascii="Arial" w:hAnsi="Arial" w:cs="Arial" w:eastAsia="Arial"/>
          <w:sz w:val="23"/>
          <w:szCs w:val="23"/>
          <w:spacing w:val="3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jardin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hospitalier.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40" w:lineRule="auto"/>
        <w:ind w:right="10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</w:rPr>
        <w:t>6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60" w:bottom="0" w:left="940" w:right="560"/>
        </w:sectPr>
      </w:pPr>
      <w:rPr/>
    </w:p>
    <w:p>
      <w:pPr>
        <w:spacing w:before="71" w:after="0" w:line="240" w:lineRule="auto"/>
        <w:ind w:left="2717" w:right="-20"/>
        <w:jc w:val="left"/>
        <w:rPr>
          <w:rFonts w:ascii="Arial" w:hAnsi="Arial" w:cs="Arial" w:eastAsia="Arial"/>
          <w:sz w:val="26"/>
          <w:szCs w:val="26"/>
        </w:rPr>
      </w:pPr>
      <w:rPr/>
      <w:r>
        <w:rPr/>
        <w:pict>
          <v:group style="position:absolute;margin-left:104.905556pt;margin-top:.538412pt;width:74.830245pt;height:.1pt;mso-position-horizontal-relative:page;mso-position-vertical-relative:page;z-index:-13817" coordorigin="2098,11" coordsize="1497,2">
            <v:shape style="position:absolute;left:2098;top:11;width:1497;height:2" coordorigin="2098,11" coordsize="1497,0" path="m2098,11l3595,11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401.004181pt;margin-top:.179471pt;width:196.205619pt;height:.1pt;mso-position-horizontal-relative:page;mso-position-vertical-relative:page;z-index:-13816" coordorigin="8020,4" coordsize="3924,2">
            <v:shape style="position:absolute;left:8020;top:4;width:3924;height:2" coordorigin="8020,4" coordsize="3924,0" path="m8020,4l11944,4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2.91333pt;margin-top:764.186523pt;width:.1pt;height:76.813487pt;mso-position-horizontal-relative:page;mso-position-vertical-relative:page;z-index:-13815" coordorigin="11858,15284" coordsize="2,1536">
            <v:shape style="position:absolute;left:11858;top:15284;width:2;height:1536" coordorigin="11858,15284" coordsize="0,1536" path="m11858,16820l11858,15284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6"/>
          <w:szCs w:val="26"/>
          <w:w w:val="114"/>
          <w:b/>
          <w:bCs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single" w:color="000000"/>
        </w:rPr>
        <w:t>L</w:t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6"/>
          <w:szCs w:val="26"/>
          <w:spacing w:val="0"/>
          <w:w w:val="100"/>
          <w:b/>
          <w:bCs/>
          <w:u w:val="single" w:color="000000"/>
        </w:rPr>
        <w:t>'</w:t>
      </w:r>
      <w:r>
        <w:rPr>
          <w:rFonts w:ascii="Arial" w:hAnsi="Arial" w:cs="Arial" w:eastAsia="Arial"/>
          <w:sz w:val="26"/>
          <w:szCs w:val="26"/>
          <w:spacing w:val="34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7"/>
          <w:b/>
          <w:bCs/>
          <w:u w:val="single" w:color="000000"/>
        </w:rPr>
        <w:t>Appellatio</w:t>
      </w:r>
      <w:r>
        <w:rPr>
          <w:rFonts w:ascii="Arial" w:hAnsi="Arial" w:cs="Arial" w:eastAsia="Arial"/>
          <w:sz w:val="26"/>
          <w:szCs w:val="26"/>
          <w:spacing w:val="0"/>
          <w:w w:val="107"/>
          <w:b/>
          <w:bCs/>
          <w:u w:val="single" w:color="000000"/>
        </w:rPr>
      </w:r>
      <w:r>
        <w:rPr>
          <w:rFonts w:ascii="Arial" w:hAnsi="Arial" w:cs="Arial" w:eastAsia="Arial"/>
          <w:sz w:val="26"/>
          <w:szCs w:val="26"/>
          <w:spacing w:val="0"/>
          <w:w w:val="107"/>
          <w:b/>
          <w:bCs/>
          <w:u w:val="single" w:color="000000"/>
        </w:rPr>
        <w:t>n</w:t>
      </w:r>
      <w:r>
        <w:rPr>
          <w:rFonts w:ascii="Arial" w:hAnsi="Arial" w:cs="Arial" w:eastAsia="Arial"/>
          <w:sz w:val="26"/>
          <w:szCs w:val="26"/>
          <w:spacing w:val="7"/>
          <w:w w:val="107"/>
          <w:b/>
          <w:bCs/>
          <w:u w:val="single" w:color="000000"/>
        </w:rPr>
        <w:t> </w:t>
      </w:r>
      <w:r>
        <w:rPr>
          <w:rFonts w:ascii="Arial" w:hAnsi="Arial" w:cs="Arial" w:eastAsia="Arial"/>
          <w:sz w:val="26"/>
          <w:szCs w:val="26"/>
          <w:spacing w:val="0"/>
          <w:w w:val="107"/>
          <w:b/>
          <w:bCs/>
          <w:u w:val="single" w:color="000000"/>
        </w:rPr>
        <w:t>contrôlée</w:t>
      </w:r>
      <w:r>
        <w:rPr>
          <w:rFonts w:ascii="Arial" w:hAnsi="Arial" w:cs="Arial" w:eastAsia="Arial"/>
          <w:sz w:val="26"/>
          <w:szCs w:val="26"/>
          <w:spacing w:val="0"/>
          <w:w w:val="107"/>
          <w:b/>
          <w:bCs/>
        </w:rPr>
      </w:r>
      <w:r>
        <w:rPr>
          <w:rFonts w:ascii="Arial" w:hAnsi="Arial" w:cs="Arial" w:eastAsia="Arial"/>
          <w:sz w:val="26"/>
          <w:szCs w:val="26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54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CORS!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pourraient-ils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20"/>
        </w:rPr>
        <w:t>?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386" w:lineRule="auto"/>
        <w:ind w:left="597" w:right="912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6"/>
        </w:rPr>
        <w:t>1983</w:t>
      </w:r>
      <w:r>
        <w:rPr>
          <w:rFonts w:ascii="Times New Roman" w:hAnsi="Times New Roman" w:cs="Times New Roman" w:eastAsia="Times New Roman"/>
          <w:sz w:val="24"/>
          <w:szCs w:val="24"/>
          <w:spacing w:val="-20"/>
          <w:w w:val="11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l'</w:t>
      </w:r>
      <w:r>
        <w:rPr>
          <w:rFonts w:ascii="Arial" w:hAnsi="Arial" w:cs="Arial" w:eastAsia="Arial"/>
          <w:sz w:val="23"/>
          <w:szCs w:val="23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2000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«</w:t>
      </w:r>
      <w:r>
        <w:rPr>
          <w:rFonts w:ascii="Times New Roman" w:hAnsi="Times New Roman" w:cs="Times New Roman" w:eastAsia="Times New Roman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la</w:t>
      </w:r>
      <w:r>
        <w:rPr>
          <w:rFonts w:ascii="Arial" w:hAnsi="Arial" w:cs="Arial" w:eastAsia="Arial"/>
          <w:sz w:val="23"/>
          <w:szCs w:val="23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»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là,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2000,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délicieux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certainement,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palpables.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60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«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54"/>
          <w:b/>
          <w:bCs/>
        </w:rPr>
        <w:t>1</w:t>
      </w:r>
      <w:r>
        <w:rPr>
          <w:rFonts w:ascii="Arial" w:hAnsi="Arial" w:cs="Arial" w:eastAsia="Arial"/>
          <w:sz w:val="17"/>
          <w:szCs w:val="17"/>
          <w:spacing w:val="0"/>
          <w:w w:val="54"/>
          <w:b/>
          <w:bCs/>
        </w:rPr>
        <w:t>  </w:t>
      </w:r>
      <w:r>
        <w:rPr>
          <w:rFonts w:ascii="Arial" w:hAnsi="Arial" w:cs="Arial" w:eastAsia="Arial"/>
          <w:sz w:val="17"/>
          <w:szCs w:val="17"/>
          <w:spacing w:val="2"/>
          <w:w w:val="54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CORSI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00"/>
        </w:rPr>
        <w:t>»</w:t>
      </w:r>
      <w:r>
        <w:rPr>
          <w:rFonts w:ascii="Arial" w:hAnsi="Arial" w:cs="Arial" w:eastAsia="Arial"/>
          <w:sz w:val="25"/>
          <w:szCs w:val="25"/>
          <w:spacing w:val="-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33"/>
        </w:rPr>
        <w:t>n'y</w:t>
      </w:r>
      <w:r>
        <w:rPr>
          <w:rFonts w:ascii="Arial" w:hAnsi="Arial" w:cs="Arial" w:eastAsia="Arial"/>
          <w:sz w:val="23"/>
          <w:szCs w:val="23"/>
          <w:spacing w:val="-16"/>
          <w:w w:val="13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beaucoup.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90" w:lineRule="auto"/>
        <w:ind w:left="597" w:right="256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rares,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aisés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retrouver.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nuance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uns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autres.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83" w:lineRule="auto"/>
        <w:ind w:left="604" w:right="73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seconds,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qualifiés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également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00"/>
        </w:rPr>
        <w:t>«</w:t>
      </w:r>
      <w:r>
        <w:rPr>
          <w:rFonts w:ascii="Arial" w:hAnsi="Arial" w:cs="Arial" w:eastAsia="Arial"/>
          <w:sz w:val="25"/>
          <w:szCs w:val="25"/>
          <w:spacing w:val="-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bouche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»</w:t>
      </w:r>
      <w:r>
        <w:rPr>
          <w:rFonts w:ascii="Times New Roman" w:hAnsi="Times New Roman" w:cs="Times New Roman" w:eastAsia="Times New Roman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concerver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notoriété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bouche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oreille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véritablement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"d'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oreille".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384" w:lineRule="auto"/>
        <w:ind w:left="611" w:right="301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auraient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tendance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sortir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contexte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géographie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entretenus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histoire.</w:t>
      </w:r>
    </w:p>
    <w:p>
      <w:pPr>
        <w:spacing w:before="12" w:after="0" w:line="389" w:lineRule="auto"/>
        <w:ind w:left="611" w:right="53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Entretenus,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négatif,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aucuns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aimeraient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entendre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revoir,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puis,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orale,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remettre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bonne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agréablement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posologiquement,</w:t>
      </w:r>
      <w:r>
        <w:rPr>
          <w:rFonts w:ascii="Arial" w:hAnsi="Arial" w:cs="Arial" w:eastAsia="Arial"/>
          <w:sz w:val="23"/>
          <w:szCs w:val="23"/>
          <w:spacing w:val="-8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orale,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bonne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bouche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born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buccone.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61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-ce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passé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5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97" w:lineRule="auto"/>
        <w:ind w:left="626" w:right="107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tous;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toutefois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demandent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reconnus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reparler.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3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Seraient-ce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indigènes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3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88" w:lineRule="auto"/>
        <w:ind w:left="654" w:right="217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Certainement,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preuve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consommateurs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hexagonaux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outre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mer,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imprégnés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exotism</w:t>
      </w:r>
      <w:r>
        <w:rPr>
          <w:rFonts w:ascii="Arial" w:hAnsi="Arial" w:cs="Arial" w:eastAsia="Arial"/>
          <w:sz w:val="23"/>
          <w:szCs w:val="23"/>
          <w:spacing w:val="-18"/>
          <w:w w:val="105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56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w w:val="93"/>
        </w:rPr>
        <w:t>.</w:t>
      </w:r>
      <w:r>
        <w:rPr>
          <w:rFonts w:ascii="Arial" w:hAnsi="Arial" w:cs="Arial" w:eastAsia="Arial"/>
          <w:sz w:val="23"/>
          <w:szCs w:val="23"/>
          <w:spacing w:val="-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Seraient-ce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5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1020" w:bottom="280" w:left="1680" w:right="1000"/>
        </w:sectPr>
      </w:pPr>
      <w:rPr/>
    </w:p>
    <w:p>
      <w:pPr>
        <w:spacing w:before="0" w:after="0" w:line="63" w:lineRule="exact"/>
        <w:ind w:left="5788" w:right="3437"/>
        <w:jc w:val="center"/>
        <w:rPr>
          <w:rFonts w:ascii="Times New Roman" w:hAnsi="Times New Roman" w:cs="Times New Roman" w:eastAsia="Times New Roman"/>
          <w:sz w:val="9"/>
          <w:szCs w:val="9"/>
        </w:rPr>
      </w:pPr>
      <w:rPr/>
      <w:r>
        <w:rPr>
          <w:rFonts w:ascii="Times New Roman" w:hAnsi="Times New Roman" w:cs="Times New Roman" w:eastAsia="Times New Roman"/>
          <w:sz w:val="9"/>
          <w:szCs w:val="9"/>
          <w:spacing w:val="0"/>
          <w:w w:val="437"/>
          <w:position w:val="1"/>
        </w:rPr>
        <w:t>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82" w:lineRule="auto"/>
        <w:ind w:left="890" w:right="51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Assurément,</w:t>
      </w:r>
      <w:r>
        <w:rPr>
          <w:rFonts w:ascii="Arial" w:hAnsi="Arial" w:cs="Arial" w:eastAsia="Arial"/>
          <w:sz w:val="23"/>
          <w:szCs w:val="23"/>
          <w:spacing w:val="2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puisqu'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coutumiers,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avaient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accès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devenaient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familiers.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69" w:lineRule="auto"/>
        <w:ind w:left="897" w:right="88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CORS!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contribuaient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bonheur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survivance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subvenaient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économie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île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ajoutaient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tutti,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piment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superbe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Environnement.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0" w:bottom="280" w:left="1680" w:right="740"/>
        </w:sectPr>
      </w:pPr>
      <w:rPr/>
    </w:p>
    <w:p>
      <w:pPr>
        <w:spacing w:before="64" w:after="0" w:line="240" w:lineRule="auto"/>
        <w:ind w:left="3315" w:right="4277"/>
        <w:jc w:val="center"/>
        <w:rPr>
          <w:rFonts w:ascii="Arial" w:hAnsi="Arial" w:cs="Arial" w:eastAsia="Arial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7"/>
          <w:szCs w:val="27"/>
          <w:w w:val="207"/>
        </w:rPr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207"/>
          <w:u w:val="single" w:color="000000"/>
        </w:rPr>
        <w:t>l'</w:t>
      </w:r>
      <w:r>
        <w:rPr>
          <w:rFonts w:ascii="Times New Roman" w:hAnsi="Times New Roman" w:cs="Times New Roman" w:eastAsia="Times New Roman"/>
          <w:sz w:val="27"/>
          <w:szCs w:val="27"/>
          <w:spacing w:val="-86"/>
          <w:w w:val="207"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  <w:u w:val="single" w:color="000000"/>
        </w:rPr>
        <w:t>APPARTENANCE</w:t>
      </w:r>
      <w:r>
        <w:rPr>
          <w:rFonts w:ascii="Arial" w:hAnsi="Arial" w:cs="Arial" w:eastAsia="Arial"/>
          <w:sz w:val="21"/>
          <w:szCs w:val="21"/>
          <w:spacing w:val="0"/>
          <w:w w:val="105"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65" w:right="1435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CORS!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appartiennent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génération,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rustaghja.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2068" w:right="3019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Ils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fon</w:t>
      </w:r>
      <w:r>
        <w:rPr>
          <w:rFonts w:ascii="Arial" w:hAnsi="Arial" w:cs="Arial" w:eastAsia="Arial"/>
          <w:sz w:val="23"/>
          <w:szCs w:val="23"/>
          <w:spacing w:val="-5"/>
          <w:w w:val="100"/>
          <w:position w:val="-1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partie</w:t>
      </w:r>
      <w:r>
        <w:rPr>
          <w:rFonts w:ascii="Arial" w:hAnsi="Arial" w:cs="Arial" w:eastAsia="Arial"/>
          <w:sz w:val="23"/>
          <w:szCs w:val="23"/>
          <w:spacing w:val="5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certaines</w:t>
      </w:r>
      <w:r>
        <w:rPr>
          <w:rFonts w:ascii="Arial" w:hAnsi="Arial" w:cs="Arial" w:eastAsia="Arial"/>
          <w:sz w:val="23"/>
          <w:szCs w:val="23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espèces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qui</w:t>
      </w:r>
      <w:r>
        <w:rPr>
          <w:rFonts w:ascii="Arial" w:hAnsi="Arial" w:cs="Arial" w:eastAsia="Arial"/>
          <w:sz w:val="23"/>
          <w:szCs w:val="23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2"/>
          <w:position w:val="-1"/>
        </w:rPr>
        <w:t>sont: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Sz w:w="11980" w:h="16820"/>
          <w:pgMar w:top="920" w:bottom="0" w:left="1680" w:right="500"/>
        </w:sectPr>
      </w:pPr>
      <w:rPr/>
    </w:p>
    <w:p>
      <w:pPr>
        <w:spacing w:before="45" w:after="0" w:line="240" w:lineRule="auto"/>
        <w:ind w:left="417" w:right="-66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Abricotier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417" w:right="-8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Amandier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9" w:lineRule="exact"/>
        <w:ind w:left="41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8"/>
          <w:i/>
          <w:position w:val="-1"/>
        </w:rPr>
        <w:t>Azérolier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30" w:after="0" w:line="391" w:lineRule="auto"/>
        <w:ind w:left="22" w:right="1322" w:firstLine="-22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br w:type="column"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baracucca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Baracuccu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Amandula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Amandulu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40" w:lineRule="auto"/>
        <w:ind w:left="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Nazarula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Nazarulu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500"/>
          <w:cols w:num="2" w:equalWidth="0">
            <w:col w:w="1471" w:space="3974"/>
            <w:col w:w="4355"/>
          </w:cols>
        </w:sectPr>
      </w:pPr>
      <w:rPr/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500"/>
        </w:sectPr>
      </w:pPr>
      <w:rPr/>
    </w:p>
    <w:p>
      <w:pPr>
        <w:spacing w:before="30" w:after="0" w:line="240" w:lineRule="auto"/>
        <w:ind w:left="432" w:right="-20"/>
        <w:jc w:val="left"/>
        <w:tabs>
          <w:tab w:pos="168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Néflier</w:t>
      </w:r>
      <w:r>
        <w:rPr>
          <w:rFonts w:ascii="Arial" w:hAnsi="Arial" w:cs="Arial" w:eastAsia="Arial"/>
          <w:sz w:val="23"/>
          <w:szCs w:val="23"/>
          <w:spacing w:val="-4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</w:r>
      <w:r>
        <w:rPr>
          <w:rFonts w:ascii="Arial" w:hAnsi="Arial" w:cs="Arial" w:eastAsia="Arial"/>
          <w:sz w:val="23"/>
          <w:szCs w:val="23"/>
          <w:spacing w:val="0"/>
          <w:w w:val="225"/>
        </w:rPr>
        <w:t>]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400" w:lineRule="auto"/>
        <w:ind w:left="453" w:right="-16" w:firstLine="141"/>
        <w:jc w:val="left"/>
        <w:tabs>
          <w:tab w:pos="180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2"/>
          <w:i/>
        </w:rPr>
        <w:t>bassier</w:t>
      </w:r>
      <w:r>
        <w:rPr>
          <w:rFonts w:ascii="Arial" w:hAnsi="Arial" w:cs="Arial" w:eastAsia="Arial"/>
          <w:sz w:val="23"/>
          <w:szCs w:val="23"/>
          <w:spacing w:val="3"/>
          <w:w w:val="112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Cédratier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Citronnier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Cerisier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0" w:lineRule="exact"/>
        <w:ind w:left="46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Chataigner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392" w:lineRule="auto"/>
        <w:ind w:left="460" w:right="104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Cognassier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Figuier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Grenadier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Jujubier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i/>
        </w:rPr>
        <w:t>Mandarinier</w:t>
      </w:r>
      <w:r>
        <w:rPr>
          <w:rFonts w:ascii="Arial" w:hAnsi="Arial" w:cs="Arial" w:eastAsia="Arial"/>
          <w:sz w:val="23"/>
          <w:szCs w:val="23"/>
          <w:spacing w:val="0"/>
          <w:w w:val="106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  <w:i/>
        </w:rPr>
        <w:t>Oranger</w:t>
      </w:r>
      <w:r>
        <w:rPr>
          <w:rFonts w:ascii="Arial" w:hAnsi="Arial" w:cs="Arial" w:eastAsia="Arial"/>
          <w:sz w:val="23"/>
          <w:szCs w:val="23"/>
          <w:spacing w:val="0"/>
          <w:w w:val="109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Noisetier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Noyer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Olivier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  <w:i/>
        </w:rPr>
        <w:t>Pêcher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389" w:lineRule="auto"/>
        <w:ind w:left="503" w:right="-6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  <w:i/>
        </w:rPr>
        <w:t>Plaqueminier</w:t>
      </w:r>
      <w:r>
        <w:rPr>
          <w:rFonts w:ascii="Arial" w:hAnsi="Arial" w:cs="Arial" w:eastAsia="Arial"/>
          <w:sz w:val="23"/>
          <w:szCs w:val="23"/>
          <w:spacing w:val="0"/>
          <w:w w:val="106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Poirier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Pommier</w:t>
      </w:r>
      <w:r>
        <w:rPr>
          <w:rFonts w:ascii="Arial" w:hAnsi="Arial" w:cs="Arial" w:eastAsia="Arial"/>
          <w:sz w:val="23"/>
          <w:szCs w:val="23"/>
          <w:spacing w:val="0"/>
          <w:w w:val="107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  <w:i/>
        </w:rPr>
        <w:t>Prunier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40" w:lineRule="auto"/>
        <w:ind w:left="52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0"/>
          <w:i/>
        </w:rPr>
        <w:t>$orbier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9" w:lineRule="exact"/>
        <w:ind w:left="53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9"/>
          <w:i/>
          <w:position w:val="-1"/>
        </w:rPr>
        <w:t>Vigne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/>
        <w:br w:type="column"/>
      </w:r>
      <w:r>
        <w:rPr>
          <w:sz w:val="26"/>
          <w:szCs w:val="26"/>
        </w:rPr>
      </w:r>
    </w:p>
    <w:p>
      <w:pPr>
        <w:spacing w:before="0" w:after="0" w:line="240" w:lineRule="auto"/>
        <w:ind w:left="7" w:right="180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Nespula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Nespulu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224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Limea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Limeu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29" w:right="193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Limone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Limone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22" w:right="121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Chjarasgia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Chjarasgiu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left="14" w:right="148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Castagna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Castagnu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14" w:right="73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Melacutogna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Melucutognu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36" w:right="269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fieu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Fica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22" w:right="126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Melagrana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Melugranu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36" w:right="22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Zizula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Zizulu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40" w:lineRule="auto"/>
        <w:ind w:left="43" w:right="36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Arancia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Mandarinu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43" w:right="8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Arancia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portugala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Aranciu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36" w:right="195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nucella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Nucellu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36" w:right="244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noce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Noce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65" w:right="249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aliva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Alivu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391" w:lineRule="auto"/>
        <w:ind w:left="57" w:right="1984" w:firstLine="-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presca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Persicu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cacchi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42"/>
        </w:rPr>
        <w:t>i</w:t>
      </w:r>
      <w:r>
        <w:rPr>
          <w:rFonts w:ascii="Arial" w:hAnsi="Arial" w:cs="Arial" w:eastAsia="Arial"/>
          <w:sz w:val="23"/>
          <w:szCs w:val="23"/>
          <w:spacing w:val="-48"/>
          <w:w w:val="14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Caccu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Peru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2" w:lineRule="exact"/>
        <w:ind w:left="65" w:right="245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Melu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420" w:lineRule="atLeast"/>
        <w:ind w:left="72" w:right="2007" w:firstLine="-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A.susina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diu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Susinu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Sorpula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Sorbu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Uva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Vigna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both"/>
        <w:spacing w:after="0"/>
        <w:sectPr>
          <w:type w:val="continuous"/>
          <w:pgSz w:w="11980" w:h="16820"/>
          <w:pgMar w:top="1000" w:bottom="0" w:left="1680" w:right="500"/>
          <w:cols w:num="2" w:equalWidth="0">
            <w:col w:w="1926" w:space="3526"/>
            <w:col w:w="4348"/>
          </w:cols>
        </w:sectPr>
      </w:pPr>
      <w:rPr/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/>
        <w:pict>
          <v:group style="position:absolute;margin-left:395.023987pt;margin-top:1.257906pt;width:201.103117pt;height:.1pt;mso-position-horizontal-relative:page;mso-position-vertical-relative:page;z-index:-13814" coordorigin="7900,25" coordsize="4022,2">
            <v:shape style="position:absolute;left:7900;top:25;width:4022;height:2" coordorigin="7900,25" coordsize="4022,0" path="m7900,25l11923,25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594.331543pt;margin-top:736.773499pt;width:.1pt;height:42.409402pt;mso-position-horizontal-relative:page;mso-position-vertical-relative:page;z-index:-13813" coordorigin="11887,14735" coordsize="2,848">
            <v:shape style="position:absolute;left:11887;top:14735;width:2;height:848" coordorigin="11887,14735" coordsize="0,848" path="m11887,15584l11887,14735e" filled="f" stroked="t" strokeweight=".359113pt" strokecolor="#000000">
              <v:path arrowok="t"/>
            </v:shape>
          </v:group>
          <w10:wrap type="none"/>
        </w:pict>
      </w:r>
      <w:r>
        <w:rPr>
          <w:sz w:val="18"/>
          <w:szCs w:val="18"/>
        </w:rPr>
      </w:r>
    </w:p>
    <w:p>
      <w:pPr>
        <w:spacing w:before="33" w:after="0" w:line="240" w:lineRule="auto"/>
        <w:ind w:right="98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500"/>
        </w:sectPr>
      </w:pPr>
      <w:rPr/>
    </w:p>
    <w:p>
      <w:pPr>
        <w:spacing w:before="72" w:after="0" w:line="254" w:lineRule="auto"/>
        <w:ind w:left="114" w:right="774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2.519832pt;margin-top:.899658pt;width:77.394831pt;height:.1pt;mso-position-horizontal-relative:page;mso-position-vertical-relative:page;z-index:-13812" coordorigin="50,18" coordsize="1548,2">
            <v:shape style="position:absolute;left:50;top:18;width:1548;height:2" coordorigin="50,18" coordsize="1548,0" path="m50,18l1598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4.423676pt;margin-top:.899658pt;width:83.874399pt;height:.1pt;mso-position-horizontal-relative:page;mso-position-vertical-relative:page;z-index:-13811" coordorigin="4888,18" coordsize="1677,2">
            <v:shape style="position:absolute;left:4888;top:18;width:1677;height:2" coordorigin="4888,18" coordsize="1677,0" path="m4888,18l6566,18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s'intègrent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sujets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d'entr'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rencontrés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çà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quelques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54" w:lineRule="auto"/>
        <w:ind w:left="827" w:right="7622" w:firstLine="-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écosystèmes,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bastardu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l'ugliastru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1" w:lineRule="auto"/>
        <w:ind w:left="834" w:right="8115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pirughjina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prugnulu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morta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83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salvatica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7" w:lineRule="auto"/>
        <w:ind w:left="136" w:right="785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l'albitru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bagu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assuré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pérennité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mérite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mention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spéciale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hors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catégorie.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exact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mentions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concrètes,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décernées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4" w:lineRule="auto"/>
        <w:ind w:left="129" w:right="740" w:firstLine="1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d'oreille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exprès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lecture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l'annuaire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téléphones,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remarquable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ouvrage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"Ecouter",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situent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ordre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alphabétique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57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1" w:lineRule="auto"/>
        <w:ind w:left="143" w:right="5536" w:firstLine="69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ARBORI</w:t>
      </w:r>
      <w:r>
        <w:rPr>
          <w:rFonts w:ascii="Arial" w:hAnsi="Arial" w:cs="Arial" w:eastAsia="Arial"/>
          <w:sz w:val="23"/>
          <w:szCs w:val="23"/>
          <w:spacing w:val="-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doit,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CASTINETA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1" w:lineRule="exact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CASTONETO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38" w:lineRule="auto"/>
        <w:ind w:left="856" w:right="8408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FICAJA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FIGARI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NOCETA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PERELLI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exact"/>
        <w:ind w:left="87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PERO</w:t>
      </w:r>
      <w:r>
        <w:rPr>
          <w:rFonts w:ascii="Arial" w:hAnsi="Arial" w:cs="Arial" w:eastAsia="Arial"/>
          <w:sz w:val="23"/>
          <w:szCs w:val="23"/>
          <w:spacing w:val="5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CASEVECCHIE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7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PRUGNO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1" w:lineRule="auto"/>
        <w:ind w:left="877" w:right="6693" w:firstLine="-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PRUNELLI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Dl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CASACONI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PRUNELLI</w:t>
      </w:r>
      <w:r>
        <w:rPr>
          <w:rFonts w:ascii="Arial" w:hAnsi="Arial" w:cs="Arial" w:eastAsia="Arial"/>
          <w:sz w:val="23"/>
          <w:szCs w:val="23"/>
          <w:spacing w:val="-5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Dl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FIUMORBO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38" w:lineRule="auto"/>
        <w:ind w:left="870" w:right="8023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PRUNO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OGLIASTRO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OLETTA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7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SORBO</w:t>
      </w:r>
      <w:r>
        <w:rPr>
          <w:rFonts w:ascii="Arial" w:hAnsi="Arial" w:cs="Arial" w:eastAsia="Arial"/>
          <w:sz w:val="23"/>
          <w:szCs w:val="23"/>
          <w:spacing w:val="-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OCAGNANO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72" w:right="882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d'autres,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39" w:lineRule="auto"/>
        <w:ind w:left="179" w:right="730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citer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toponymie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portée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tous,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exprimant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l'orographie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l'île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spécificité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offrent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privilégié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d'entre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40" w:lineRule="auto"/>
        <w:ind w:left="193" w:right="902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effet: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46" w:lineRule="auto"/>
        <w:ind w:left="193" w:right="758" w:firstLine="69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Jardin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ciel,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muntagna,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tolère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inventoriés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elle,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étages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relief.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3" w:lineRule="exact"/>
        <w:ind w:left="89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Jardin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mer,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piaghja,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sollicite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redescendre</w:t>
      </w:r>
      <w:r>
        <w:rPr>
          <w:rFonts w:ascii="Arial" w:hAnsi="Arial" w:cs="Arial" w:eastAsia="Arial"/>
          <w:sz w:val="23"/>
          <w:szCs w:val="23"/>
          <w:spacing w:val="14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201" w:right="867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niveau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zéro.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59" w:lineRule="auto"/>
        <w:ind w:left="201" w:right="716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Enfin,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édaphiques,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même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essence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facilités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d'installation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calcaire,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d'humidité,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sécheresse,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texture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sol.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l'absence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certains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notable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seulement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étages;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zones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étages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d'altitude.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10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20" w:bottom="0" w:left="1520" w:right="220"/>
        </w:sectPr>
      </w:pPr>
      <w:rPr/>
    </w:p>
    <w:p>
      <w:pPr>
        <w:spacing w:before="67" w:after="0" w:line="259" w:lineRule="exact"/>
        <w:ind w:left="3702" w:right="4127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7.429855pt;margin-top:1.617308pt;width:39.143285pt;height:.1pt;mso-position-horizontal-relative:page;mso-position-vertical-relative:page;z-index:-13810" coordorigin="2349,32" coordsize="783,2">
            <v:shape style="position:absolute;left:2349;top:32;width:783;height:2" coordorigin="2349,32" coordsize="783,0" path="m2349,32l3131,32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221.931656pt;margin-top:1.437607pt;width:54.585132pt;height:.1pt;mso-position-horizontal-relative:page;mso-position-vertical-relative:page;z-index:-13809" coordorigin="4439,29" coordsize="1092,2">
            <v:shape style="position:absolute;left:4439;top:29;width:1092;height:2" coordorigin="4439,29" coordsize="1092,0" path="m4439,29l5530,29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383.173248pt;margin-top:.718803pt;width:211.517386pt;height:.1pt;mso-position-horizontal-relative:page;mso-position-vertical-relative:page;z-index:-13808" coordorigin="7663,14" coordsize="4230,2">
            <v:shape style="position:absolute;left:7663;top:14;width:4230;height:2" coordorigin="7663,14" coordsize="4230,0" path="m7663,14l11894,14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595.049744pt;margin-top:62.895298pt;width:.1pt;height:777.026496pt;mso-position-horizontal-relative:page;mso-position-vertical-relative:page;z-index:-13807" coordorigin="11901,1258" coordsize="2,15541">
            <v:shape style="position:absolute;left:11901;top:1258;width:2;height:15541" coordorigin="11901,1258" coordsize="0,15541" path="m11901,16798l11901,1258e" filled="f" stroked="t" strokeweight=".718225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w w:val="110"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  <w:position w:val="-1"/>
        </w:rPr>
        <w:t>S</w:t>
      </w:r>
      <w:r>
        <w:rPr>
          <w:rFonts w:ascii="Arial" w:hAnsi="Arial" w:cs="Arial" w:eastAsia="Arial"/>
          <w:sz w:val="23"/>
          <w:szCs w:val="23"/>
          <w:spacing w:val="50"/>
          <w:w w:val="100"/>
          <w:u w:val="single" w:color="0000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u w:val="single" w:color="000000"/>
          <w:position w:val="-1"/>
        </w:rPr>
        <w:t>NOTORIÉTÉS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94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U</w:t>
      </w:r>
      <w:r>
        <w:rPr>
          <w:rFonts w:ascii="Arial" w:hAnsi="Arial" w:cs="Arial" w:eastAsia="Arial"/>
          <w:sz w:val="23"/>
          <w:szCs w:val="23"/>
          <w:spacing w:val="-8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CASTAGNU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2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ordre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d'importance,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roi.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89" w:lineRule="auto"/>
        <w:ind w:left="809" w:right="823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reconnaissants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honorèrent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patronyme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CASTAGNICHJA.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67" w:lineRule="auto"/>
        <w:ind w:left="120" w:right="522" w:firstLine="71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seul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l'ordinaire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tout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l'extraordinaire.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0" w:lineRule="auto"/>
        <w:ind w:left="127" w:right="527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Cueilli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surélevé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l'île,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prérogative</w:t>
      </w:r>
      <w:r>
        <w:rPr>
          <w:rFonts w:ascii="Arial" w:hAnsi="Arial" w:cs="Arial" w:eastAsia="Arial"/>
          <w:sz w:val="23"/>
          <w:szCs w:val="23"/>
          <w:spacing w:val="47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condescendre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approvisionner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d'aventure,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acculés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incursions,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accueille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domaine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offrir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chaleureusement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gîte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couvert.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20" w:right="515" w:firstLine="7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expliquerait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concentration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élevée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Castagniccia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proportionnellement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l'île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entière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conformément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administrative.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3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CASTAGNU</w:t>
      </w:r>
      <w:r>
        <w:rPr>
          <w:rFonts w:ascii="Arial" w:hAnsi="Arial" w:cs="Arial" w:eastAsia="Arial"/>
          <w:sz w:val="23"/>
          <w:szCs w:val="23"/>
          <w:spacing w:val="-7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s'aventure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plaine.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0" w:lineRule="auto"/>
        <w:ind w:left="134" w:right="505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Généreux,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déclare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disposition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peuple,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offrant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l'accomodement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vingt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recettes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désirent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demandant,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malgré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pénible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maladie,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blédine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nourrissons.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L'ALIV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U</w:t>
      </w:r>
      <w:r>
        <w:rPr>
          <w:rFonts w:ascii="Arial" w:hAnsi="Arial" w:cs="Arial" w:eastAsia="Arial"/>
          <w:sz w:val="23"/>
          <w:szCs w:val="23"/>
          <w:spacing w:val="1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PE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R</w:t>
      </w:r>
      <w:r>
        <w:rPr>
          <w:rFonts w:ascii="Arial" w:hAnsi="Arial" w:cs="Arial" w:eastAsia="Arial"/>
          <w:sz w:val="23"/>
          <w:szCs w:val="23"/>
          <w:spacing w:val="-25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L'ULIU.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0" w:lineRule="auto"/>
        <w:ind w:left="134" w:right="515" w:firstLine="69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l'exception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orientale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manifeste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quelquefois</w:t>
      </w:r>
      <w:r>
        <w:rPr>
          <w:rFonts w:ascii="Arial" w:hAnsi="Arial" w:cs="Arial" w:eastAsia="Arial"/>
          <w:sz w:val="23"/>
          <w:szCs w:val="23"/>
          <w:spacing w:val="8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piémonts,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l'alivu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favorisé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référant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grec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BALANOI</w:t>
      </w:r>
      <w:r>
        <w:rPr>
          <w:rFonts w:ascii="Arial" w:hAnsi="Arial" w:cs="Arial" w:eastAsia="Arial"/>
          <w:sz w:val="23"/>
          <w:szCs w:val="23"/>
          <w:spacing w:val="-8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glands).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3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Alivi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essaiment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Bonifaciu,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Sartè,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Ajacciu,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Roglianu.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2" w:lineRule="auto"/>
        <w:ind w:left="148" w:right="491" w:firstLine="68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delà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consommation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intérieure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l'alivu,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nobles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caractères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toujours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soulignés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ménager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emplois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activant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biais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l'agriculture,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l'artisanat,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l'industrie,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commerce,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l'environnement,</w:t>
      </w:r>
      <w:r>
        <w:rPr>
          <w:rFonts w:ascii="Arial" w:hAnsi="Arial" w:cs="Arial" w:eastAsia="Arial"/>
          <w:sz w:val="23"/>
          <w:szCs w:val="23"/>
          <w:spacing w:val="27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commerce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extérieur,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prospérité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pourquoi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Paix,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rameaux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symboles.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2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L'U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-8"/>
          <w:w w:val="100"/>
          <w:u w:val="single" w:color="000000"/>
        </w:rPr>
        <w:t>V</w:t>
      </w:r>
      <w:r>
        <w:rPr>
          <w:rFonts w:ascii="Arial" w:hAnsi="Arial" w:cs="Arial" w:eastAsia="Arial"/>
          <w:sz w:val="23"/>
          <w:szCs w:val="23"/>
          <w:spacing w:val="-8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A</w:t>
      </w:r>
      <w:r>
        <w:rPr>
          <w:rFonts w:ascii="Arial" w:hAnsi="Arial" w:cs="Arial" w:eastAsia="Arial"/>
          <w:sz w:val="23"/>
          <w:szCs w:val="23"/>
          <w:spacing w:val="15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pe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r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U</w:t>
      </w:r>
      <w:r>
        <w:rPr>
          <w:rFonts w:ascii="Arial" w:hAnsi="Arial" w:cs="Arial" w:eastAsia="Arial"/>
          <w:sz w:val="23"/>
          <w:szCs w:val="23"/>
          <w:spacing w:val="-4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VINU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1" w:lineRule="auto"/>
        <w:ind w:left="156" w:right="527" w:firstLine="71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là,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I'UVA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jouissait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réputation.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choyée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caressée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soleil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zones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ROGLIANU,</w:t>
      </w:r>
      <w:r>
        <w:rPr>
          <w:rFonts w:ascii="Arial" w:hAnsi="Arial" w:cs="Arial" w:eastAsia="Arial"/>
          <w:sz w:val="23"/>
          <w:szCs w:val="23"/>
          <w:spacing w:val="8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PATRIMONIU,</w:t>
      </w:r>
      <w:r>
        <w:rPr>
          <w:rFonts w:ascii="Arial" w:hAnsi="Arial" w:cs="Arial" w:eastAsia="Arial"/>
          <w:sz w:val="23"/>
          <w:szCs w:val="23"/>
          <w:spacing w:val="-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ISOLA</w:t>
      </w:r>
      <w:r>
        <w:rPr>
          <w:rFonts w:ascii="Arial" w:hAnsi="Arial" w:cs="Arial" w:eastAsia="Arial"/>
          <w:sz w:val="23"/>
          <w:szCs w:val="23"/>
          <w:spacing w:val="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ROSSA,</w:t>
      </w:r>
      <w:r>
        <w:rPr>
          <w:rFonts w:ascii="Arial" w:hAnsi="Arial" w:cs="Arial" w:eastAsia="Arial"/>
          <w:sz w:val="23"/>
          <w:szCs w:val="23"/>
          <w:spacing w:val="-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AJACCIU</w:t>
      </w:r>
      <w:r>
        <w:rPr>
          <w:rFonts w:ascii="Arial" w:hAnsi="Arial" w:cs="Arial" w:eastAsia="Arial"/>
          <w:sz w:val="23"/>
          <w:szCs w:val="23"/>
          <w:spacing w:val="-8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SARTE.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6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L'AMANDULA</w:t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7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L'AMANDULU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vallées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Nebbio,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9" w:lineRule="exact"/>
        <w:ind w:left="140" w:right="7024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Fiumesecco</w:t>
      </w:r>
      <w:r>
        <w:rPr>
          <w:rFonts w:ascii="Arial" w:hAnsi="Arial" w:cs="Arial" w:eastAsia="Arial"/>
          <w:sz w:val="23"/>
          <w:szCs w:val="23"/>
          <w:spacing w:val="4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  <w:position w:val="-1"/>
        </w:rPr>
        <w:t>BALAGNE.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right="81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246"/>
        </w:rPr>
        <w:t>Il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60" w:bottom="0" w:left="1640" w:right="300"/>
        </w:sectPr>
      </w:pPr>
      <w:rPr/>
    </w:p>
    <w:p>
      <w:pPr>
        <w:spacing w:before="68" w:after="0" w:line="240" w:lineRule="auto"/>
        <w:ind w:left="798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/>
        <w:pict>
          <v:group style="position:absolute;margin-left:91.167656pt;margin-top:4.294468pt;width:164.173008pt;height:.1pt;mso-position-horizontal-relative:page;mso-position-vertical-relative:page;z-index:-13806" coordorigin="1823,86" coordsize="3283,2">
            <v:shape style="position:absolute;left:1823;top:86;width:3283;height:2" coordorigin="1823,86" coordsize="3283,0" path="m1823,86l5107,86e" filled="f" stroked="t" strokeweight=".356124pt" strokecolor="#000000">
              <v:path arrowok="t"/>
            </v:shape>
          </v:group>
          <w10:wrap type="none"/>
        </w:pict>
      </w:r>
      <w:r>
        <w:rPr/>
        <w:pict>
          <v:group style="position:absolute;margin-left:328.880188pt;margin-top:.000874pt;width:261.038645pt;height:1.250805pt;mso-position-horizontal-relative:page;mso-position-vertical-relative:page;z-index:-13805" coordorigin="6578,0" coordsize="5221,25">
            <v:group style="position:absolute;left:6581;top:4;width:2593;height:2" coordorigin="6581,4" coordsize="2593,2">
              <v:shape style="position:absolute;left:6581;top:4;width:2593;height:2" coordorigin="6581,4" coordsize="2593,0" path="m6581,4l9174,4e" filled="f" stroked="t" strokeweight=".356124pt" strokecolor="#000000">
                <v:path arrowok="t"/>
              </v:shape>
            </v:group>
            <v:group style="position:absolute;left:9167;top:21;width:2628;height:2" coordorigin="9167,21" coordsize="2628,2">
              <v:shape style="position:absolute;left:9167;top:21;width:2628;height:2" coordorigin="9167,21" coordsize="2628,0" path="m9167,21l11795,21e" filled="f" stroked="t" strokeweight=".35612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1"/>
          <w:szCs w:val="21"/>
          <w:w w:val="99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1"/>
          <w:szCs w:val="21"/>
          <w:spacing w:val="17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  <w:b/>
          <w:bCs/>
          <w:u w:val="single" w:color="000000"/>
        </w:rPr>
        <w:t>LIMEA</w:t>
      </w:r>
      <w:r>
        <w:rPr>
          <w:rFonts w:ascii="Arial" w:hAnsi="Arial" w:cs="Arial" w:eastAsia="Arial"/>
          <w:sz w:val="21"/>
          <w:szCs w:val="21"/>
          <w:spacing w:val="0"/>
          <w:w w:val="106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6" w:lineRule="auto"/>
        <w:ind w:left="114" w:right="899" w:firstLine="67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LIMEA,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renommée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internationale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secteurs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abrités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gelées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profonds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frais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adossés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Piémont,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ensoleillés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irrigables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l'abri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vents.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29" w:right="890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clos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éloignés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agglomérations,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çà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l'au-delà.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1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SAN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NICOLAO</w:t>
      </w:r>
      <w:r>
        <w:rPr>
          <w:rFonts w:ascii="Arial" w:hAnsi="Arial" w:cs="Arial" w:eastAsia="Arial"/>
          <w:sz w:val="23"/>
          <w:szCs w:val="23"/>
          <w:spacing w:val="6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capitale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éconc:m!que.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19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w w:val="54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54"/>
          <w:b/>
          <w:bCs/>
          <w:u w:val="single" w:color="000000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54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11"/>
          <w:w w:val="54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  <w:b/>
          <w:bCs/>
          <w:u w:val="single" w:color="000000"/>
        </w:rPr>
        <w:t>NUCELLE</w:t>
      </w:r>
      <w:r>
        <w:rPr>
          <w:rFonts w:ascii="Arial" w:hAnsi="Arial" w:cs="Arial" w:eastAsia="Arial"/>
          <w:sz w:val="21"/>
          <w:szCs w:val="21"/>
          <w:spacing w:val="0"/>
          <w:w w:val="106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29" w:right="904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Cervione,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contribua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l'instauration</w:t>
      </w:r>
      <w:r>
        <w:rPr>
          <w:rFonts w:ascii="Arial" w:hAnsi="Arial" w:cs="Arial" w:eastAsia="Arial"/>
          <w:sz w:val="23"/>
          <w:szCs w:val="23"/>
          <w:spacing w:val="-8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horticulture.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29" w:right="879" w:firstLine="70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Fortes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succès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acquirent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échanges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extérieurs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destination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industries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alimentaires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l'Europe,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vergers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prirent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pied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fraiches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vallées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avoisinantes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Alisghjani,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Campuloru,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Casioca.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9" w:lineRule="auto"/>
        <w:ind w:left="143" w:right="893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l'au-delà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monts,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emblavures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n'étaient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occupées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l'arboriculture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précédente.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1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w w:val="43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43"/>
          <w:b/>
          <w:bCs/>
          <w:u w:val="single" w:color="000000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43"/>
          <w:b/>
          <w:bCs/>
          <w:u w:val="single" w:color="000000"/>
        </w:rPr>
        <w:t>  </w:t>
      </w:r>
      <w:r>
        <w:rPr>
          <w:rFonts w:ascii="Arial" w:hAnsi="Arial" w:cs="Arial" w:eastAsia="Arial"/>
          <w:sz w:val="21"/>
          <w:szCs w:val="21"/>
          <w:spacing w:val="4"/>
          <w:w w:val="43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5"/>
          <w:b/>
          <w:bCs/>
          <w:u w:val="single" w:color="000000"/>
        </w:rPr>
        <w:t>MEU</w:t>
      </w:r>
      <w:r>
        <w:rPr>
          <w:rFonts w:ascii="Arial" w:hAnsi="Arial" w:cs="Arial" w:eastAsia="Arial"/>
          <w:sz w:val="21"/>
          <w:szCs w:val="21"/>
          <w:spacing w:val="0"/>
          <w:w w:val="115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21" w:after="0" w:line="580" w:lineRule="exact"/>
        <w:ind w:left="848" w:right="89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n'avait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cause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prédateurs.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pratiquée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convienne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moyenne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altitude,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12" w:lineRule="exact"/>
        <w:ind w:left="15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secteurs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assez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réputés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tels</w:t>
      </w:r>
      <w:r>
        <w:rPr>
          <w:rFonts w:ascii="Arial" w:hAnsi="Arial" w:cs="Arial" w:eastAsia="Arial"/>
          <w:sz w:val="23"/>
          <w:szCs w:val="23"/>
          <w:spacing w:val="57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que</w:t>
      </w:r>
      <w:r>
        <w:rPr>
          <w:rFonts w:ascii="Arial" w:hAnsi="Arial" w:cs="Arial" w:eastAsia="Arial"/>
          <w:sz w:val="23"/>
          <w:szCs w:val="23"/>
          <w:spacing w:val="6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Levie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Quenza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en</w:t>
      </w:r>
      <w:r>
        <w:rPr>
          <w:rFonts w:ascii="Arial" w:hAnsi="Arial" w:cs="Arial" w:eastAsia="Arial"/>
          <w:sz w:val="23"/>
          <w:szCs w:val="23"/>
          <w:spacing w:val="5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Alta</w:t>
      </w:r>
      <w:r>
        <w:rPr>
          <w:rFonts w:ascii="Arial" w:hAnsi="Arial" w:cs="Arial" w:eastAsia="Arial"/>
          <w:sz w:val="23"/>
          <w:szCs w:val="23"/>
          <w:spacing w:val="6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Rocca,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Bastellica,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position w:val="1"/>
        </w:rPr>
        <w:t>Tolla,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29" w:after="0" w:line="259" w:lineRule="auto"/>
        <w:ind w:left="157" w:right="664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Ocana,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Cuttoli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loin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d'Ajaccio.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vallée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d'Orcino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Nord.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exact"/>
        <w:ind w:left="1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Velone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d'Orneto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orientale.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auto"/>
        <w:ind w:left="157" w:right="894" w:firstLine="78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meli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imberninchi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pouvaient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récoltés,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stockés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lieux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ramassage,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températures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clémentes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revendues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centres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urbains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longue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conservation.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2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w w:val="54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54"/>
          <w:b/>
          <w:bCs/>
          <w:u w:val="thick" w:color="000000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54"/>
          <w:b/>
          <w:bCs/>
          <w:u w:val="thick" w:color="000000"/>
        </w:rPr>
        <w:t> </w:t>
      </w:r>
      <w:r>
        <w:rPr>
          <w:rFonts w:ascii="Arial" w:hAnsi="Arial" w:cs="Arial" w:eastAsia="Arial"/>
          <w:sz w:val="21"/>
          <w:szCs w:val="21"/>
          <w:spacing w:val="3"/>
          <w:w w:val="54"/>
          <w:b/>
          <w:bCs/>
          <w:u w:val="thick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  <w:b/>
          <w:bCs/>
          <w:u w:val="thick" w:color="000000"/>
        </w:rPr>
        <w:t>PERl</w:t>
      </w:r>
      <w:r>
        <w:rPr>
          <w:rFonts w:ascii="Arial" w:hAnsi="Arial" w:cs="Arial" w:eastAsia="Arial"/>
          <w:sz w:val="21"/>
          <w:szCs w:val="21"/>
          <w:spacing w:val="0"/>
          <w:w w:val="105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3" w:lineRule="auto"/>
        <w:ind w:left="164" w:right="865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diffusion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étendue.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comprenait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sauvages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greffés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rencontrent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maintenant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lieux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d'altitudes.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6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w w:val="107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u w:val="single" w:color="000000"/>
        </w:rPr>
        <w:t>L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u w:val="single" w:color="000000"/>
        </w:rPr>
        <w:t>'</w:t>
      </w:r>
      <w:r>
        <w:rPr>
          <w:rFonts w:ascii="Arial" w:hAnsi="Arial" w:cs="Arial" w:eastAsia="Arial"/>
          <w:sz w:val="21"/>
          <w:szCs w:val="21"/>
          <w:spacing w:val="13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  <w:b/>
          <w:bCs/>
          <w:u w:val="single" w:color="000000"/>
        </w:rPr>
        <w:t>ARANCII</w:t>
      </w:r>
      <w:r>
        <w:rPr>
          <w:rFonts w:ascii="Arial" w:hAnsi="Arial" w:cs="Arial" w:eastAsia="Arial"/>
          <w:sz w:val="21"/>
          <w:szCs w:val="21"/>
          <w:spacing w:val="0"/>
          <w:w w:val="106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86" w:right="867" w:firstLine="69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cédrat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vergers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basse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altitude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irrigables.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12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80" w:bottom="0" w:left="1360" w:right="280"/>
        </w:sectPr>
      </w:pPr>
      <w:rPr/>
    </w:p>
    <w:p>
      <w:pPr>
        <w:spacing w:before="73" w:after="0" w:line="240" w:lineRule="auto"/>
        <w:ind w:left="8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.439904pt;margin-top:.539795pt;width:65.515625pt;height:.1pt;mso-position-horizontal-relative:page;mso-position-vertical-relative:page;z-index:-13804" coordorigin="29,11" coordsize="1310,2">
            <v:shape style="position:absolute;left:29;top:11;width:1310;height:2" coordorigin="29,11" coordsize="1310,0" path="m29,11l133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22.751801pt;margin-top:1.079589pt;width:154.429687pt;height:.1pt;mso-position-horizontal-relative:page;mso-position-vertical-relative:page;z-index:-13803" coordorigin="2455,22" coordsize="3089,2">
            <v:shape style="position:absolute;left:2455;top:22;width:3089;height:2" coordorigin="2455,22" coordsize="3089,0" path="m2455,22l5544,22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75.454926pt;margin-top:0pt;width:221.02524pt;height:841pt;mso-position-horizontal-relative:page;mso-position-vertical-relative:page;z-index:-13802" coordorigin="7509,0" coordsize="4421,16820">
            <v:group style="position:absolute;left:7516;top:11;width:4406;height:2" coordorigin="7516,11" coordsize="4406,2">
              <v:shape style="position:absolute;left:7516;top:11;width:4406;height:2" coordorigin="7516,11" coordsize="4406,0" path="m7516,11l11922,11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w w:val="68"/>
        </w:rPr>
      </w:r>
      <w:r>
        <w:rPr>
          <w:rFonts w:ascii="Arial" w:hAnsi="Arial" w:cs="Arial" w:eastAsia="Arial"/>
          <w:sz w:val="20"/>
          <w:szCs w:val="20"/>
          <w:spacing w:val="0"/>
          <w:w w:val="68"/>
          <w:u w:val="thick" w:color="000000"/>
        </w:rPr>
        <w:t>1</w:t>
      </w:r>
      <w:r>
        <w:rPr>
          <w:rFonts w:ascii="Arial" w:hAnsi="Arial" w:cs="Arial" w:eastAsia="Arial"/>
          <w:sz w:val="20"/>
          <w:szCs w:val="20"/>
          <w:spacing w:val="30"/>
          <w:w w:val="68"/>
          <w:u w:val="thick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9"/>
          <w:u w:val="thick" w:color="000000"/>
        </w:rPr>
        <w:t>PERSICHI</w:t>
      </w:r>
      <w:r>
        <w:rPr>
          <w:rFonts w:ascii="Arial" w:hAnsi="Arial" w:cs="Arial" w:eastAsia="Arial"/>
          <w:sz w:val="20"/>
          <w:szCs w:val="20"/>
          <w:spacing w:val="0"/>
          <w:w w:val="109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7" w:lineRule="auto"/>
        <w:ind w:left="120" w:right="749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disséminés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vignobles,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étaient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toujours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sains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puisqu'ils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favorisés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traitement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viticoles.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40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w w:val="68"/>
        </w:rPr>
      </w:r>
      <w:r>
        <w:rPr>
          <w:rFonts w:ascii="Arial" w:hAnsi="Arial" w:cs="Arial" w:eastAsia="Arial"/>
          <w:sz w:val="20"/>
          <w:szCs w:val="20"/>
          <w:spacing w:val="0"/>
          <w:w w:val="68"/>
          <w:u w:val="single" w:color="000000"/>
        </w:rPr>
        <w:t>1</w:t>
      </w:r>
      <w:r>
        <w:rPr>
          <w:rFonts w:ascii="Arial" w:hAnsi="Arial" w:cs="Arial" w:eastAsia="Arial"/>
          <w:sz w:val="20"/>
          <w:szCs w:val="20"/>
          <w:spacing w:val="23"/>
          <w:w w:val="68"/>
          <w:u w:val="single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1"/>
          <w:u w:val="single" w:color="000000"/>
        </w:rPr>
        <w:t>NOCI</w:t>
      </w:r>
      <w:r>
        <w:rPr>
          <w:rFonts w:ascii="Arial" w:hAnsi="Arial" w:cs="Arial" w:eastAsia="Arial"/>
          <w:sz w:val="20"/>
          <w:szCs w:val="20"/>
          <w:spacing w:val="0"/>
          <w:w w:val="111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6" w:lineRule="auto"/>
        <w:ind w:left="134" w:right="726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s'élevaient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endroits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frais,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altitude.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4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w w:val="68"/>
        </w:rPr>
      </w:r>
      <w:r>
        <w:rPr>
          <w:rFonts w:ascii="Arial" w:hAnsi="Arial" w:cs="Arial" w:eastAsia="Arial"/>
          <w:sz w:val="20"/>
          <w:szCs w:val="20"/>
          <w:spacing w:val="0"/>
          <w:w w:val="68"/>
          <w:u w:val="thick" w:color="000000"/>
        </w:rPr>
        <w:t>1</w:t>
      </w:r>
      <w:r>
        <w:rPr>
          <w:rFonts w:ascii="Arial" w:hAnsi="Arial" w:cs="Arial" w:eastAsia="Arial"/>
          <w:sz w:val="20"/>
          <w:szCs w:val="20"/>
          <w:spacing w:val="24"/>
          <w:w w:val="68"/>
          <w:u w:val="thick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1"/>
          <w:u w:val="thick" w:color="000000"/>
        </w:rPr>
        <w:t>BARACUCCHI</w:t>
      </w:r>
      <w:r>
        <w:rPr>
          <w:rFonts w:ascii="Arial" w:hAnsi="Arial" w:cs="Arial" w:eastAsia="Arial"/>
          <w:sz w:val="20"/>
          <w:szCs w:val="20"/>
          <w:spacing w:val="0"/>
          <w:w w:val="111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4" w:lineRule="auto"/>
        <w:ind w:left="163" w:right="706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Plantés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entretenus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familiaux.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conservation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courte,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production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hétérogène,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sensibilisaient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arboriculteurs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créer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vergers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conséquents.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6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w w:val="68"/>
        </w:rPr>
      </w:r>
      <w:r>
        <w:rPr>
          <w:rFonts w:ascii="Arial" w:hAnsi="Arial" w:cs="Arial" w:eastAsia="Arial"/>
          <w:sz w:val="20"/>
          <w:szCs w:val="20"/>
          <w:spacing w:val="0"/>
          <w:w w:val="68"/>
          <w:u w:val="thick" w:color="000000"/>
        </w:rPr>
        <w:t>1</w:t>
      </w:r>
      <w:r>
        <w:rPr>
          <w:rFonts w:ascii="Arial" w:hAnsi="Arial" w:cs="Arial" w:eastAsia="Arial"/>
          <w:sz w:val="20"/>
          <w:szCs w:val="20"/>
          <w:spacing w:val="21"/>
          <w:w w:val="68"/>
          <w:u w:val="thick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1"/>
          <w:u w:val="thick" w:color="000000"/>
        </w:rPr>
        <w:t>CHJIRASGII</w:t>
      </w:r>
      <w:r>
        <w:rPr>
          <w:rFonts w:ascii="Arial" w:hAnsi="Arial" w:cs="Arial" w:eastAsia="Arial"/>
          <w:sz w:val="20"/>
          <w:szCs w:val="20"/>
          <w:spacing w:val="0"/>
          <w:w w:val="111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88" w:lineRule="auto"/>
        <w:ind w:left="185" w:right="1192" w:firstLine="698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cerisiers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semblaient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di'lerses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altitudes.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97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w w:val="55"/>
        </w:rPr>
      </w:r>
      <w:r>
        <w:rPr>
          <w:rFonts w:ascii="Arial" w:hAnsi="Arial" w:cs="Arial" w:eastAsia="Arial"/>
          <w:sz w:val="20"/>
          <w:szCs w:val="20"/>
          <w:spacing w:val="0"/>
          <w:w w:val="55"/>
          <w:u w:val="single" w:color="0000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55"/>
          <w:u w:val="single" w:color="000000"/>
        </w:rPr>
        <w:t> </w:t>
      </w:r>
      <w:r>
        <w:rPr>
          <w:rFonts w:ascii="Arial" w:hAnsi="Arial" w:cs="Arial" w:eastAsia="Arial"/>
          <w:sz w:val="20"/>
          <w:szCs w:val="20"/>
          <w:spacing w:val="5"/>
          <w:w w:val="55"/>
          <w:u w:val="single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0"/>
          <w:u w:val="single" w:color="000000"/>
        </w:rPr>
        <w:t>SUSINI</w:t>
      </w:r>
      <w:r>
        <w:rPr>
          <w:rFonts w:ascii="Arial" w:hAnsi="Arial" w:cs="Arial" w:eastAsia="Arial"/>
          <w:sz w:val="20"/>
          <w:szCs w:val="20"/>
          <w:spacing w:val="0"/>
          <w:w w:val="11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1" w:lineRule="auto"/>
        <w:ind w:left="199" w:right="1256" w:firstLine="706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pruniers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également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vogue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Sud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d'Ajaccio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environne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Grosseto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Prugna.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12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w w:val="55"/>
        </w:rPr>
      </w:r>
      <w:r>
        <w:rPr>
          <w:rFonts w:ascii="Arial" w:hAnsi="Arial" w:cs="Arial" w:eastAsia="Arial"/>
          <w:sz w:val="20"/>
          <w:szCs w:val="20"/>
          <w:spacing w:val="0"/>
          <w:w w:val="55"/>
          <w:u w:val="thick" w:color="0000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55"/>
          <w:u w:val="thick" w:color="000000"/>
        </w:rPr>
        <w:t> </w:t>
      </w:r>
      <w:r>
        <w:rPr>
          <w:rFonts w:ascii="Arial" w:hAnsi="Arial" w:cs="Arial" w:eastAsia="Arial"/>
          <w:sz w:val="20"/>
          <w:szCs w:val="20"/>
          <w:spacing w:val="14"/>
          <w:w w:val="55"/>
          <w:u w:val="thick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2"/>
          <w:u w:val="thick" w:color="000000"/>
        </w:rPr>
        <w:t>NAZAROLI</w:t>
      </w:r>
      <w:r>
        <w:rPr>
          <w:rFonts w:ascii="Arial" w:hAnsi="Arial" w:cs="Arial" w:eastAsia="Arial"/>
          <w:sz w:val="20"/>
          <w:szCs w:val="20"/>
          <w:spacing w:val="0"/>
          <w:w w:val="112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91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situaient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1" w:lineRule="exact"/>
        <w:ind w:left="91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Enfin,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s'éparpillaient</w:t>
      </w:r>
      <w:r>
        <w:rPr>
          <w:rFonts w:ascii="Times New Roman" w:hAnsi="Times New Roman" w:cs="Times New Roman" w:eastAsia="Times New Roman"/>
          <w:sz w:val="24"/>
          <w:szCs w:val="24"/>
          <w:spacing w:val="-1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les</w:t>
      </w:r>
      <w:r>
        <w:rPr>
          <w:rFonts w:ascii="Times New Roman" w:hAnsi="Times New Roman" w:cs="Times New Roman" w:eastAsia="Times New Roman"/>
          <w:sz w:val="24"/>
          <w:szCs w:val="24"/>
          <w:spacing w:val="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autres</w:t>
      </w:r>
      <w:r>
        <w:rPr>
          <w:rFonts w:ascii="Times New Roman" w:hAnsi="Times New Roman" w:cs="Times New Roman" w:eastAsia="Times New Roman"/>
          <w:sz w:val="24"/>
          <w:szCs w:val="24"/>
          <w:spacing w:val="1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fruitiers</w:t>
      </w:r>
      <w:r>
        <w:rPr>
          <w:rFonts w:ascii="Times New Roman" w:hAnsi="Times New Roman" w:cs="Times New Roman" w:eastAsia="Times New Roman"/>
          <w:sz w:val="24"/>
          <w:szCs w:val="24"/>
          <w:spacing w:val="2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-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  <w:position w:val="-1"/>
        </w:rPr>
        <w:t>moindre</w:t>
      </w:r>
      <w:r>
        <w:rPr>
          <w:rFonts w:ascii="Times New Roman" w:hAnsi="Times New Roman" w:cs="Times New Roman" w:eastAsia="Times New Roman"/>
          <w:sz w:val="24"/>
          <w:szCs w:val="24"/>
          <w:spacing w:val="2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1"/>
          <w:i/>
          <w:position w:val="-1"/>
        </w:rPr>
        <w:t>importance.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90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6"/>
        </w:rPr>
        <w:t>13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40" w:bottom="0" w:left="1500" w:right="280"/>
        </w:sectPr>
      </w:pPr>
      <w:rPr/>
    </w:p>
    <w:p>
      <w:pPr>
        <w:spacing w:before="64" w:after="0" w:line="240" w:lineRule="auto"/>
        <w:ind w:left="3977" w:right="4299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247.526413pt;margin-top:7.420588pt;width:27.811956pt;height:.1pt;mso-position-horizontal-relative:page;mso-position-vertical-relative:page;z-index:-13801" coordorigin="4951,148" coordsize="556,2">
            <v:shape style="position:absolute;left:4951;top:148;width:556;height:2" coordorigin="4951,148" coordsize="556,0" path="m4951,148l5507,148e" filled="f" stroked="t" strokeweight=".347649pt" strokecolor="#000000">
              <v:path arrowok="t"/>
            </v:shape>
          </v:group>
          <w10:wrap type="none"/>
        </w:pict>
      </w:r>
      <w:r>
        <w:rPr/>
        <w:pict>
          <v:group style="position:absolute;margin-left:381.023804pt;margin-top:10.954202pt;width:76.482878pt;height:.1pt;mso-position-horizontal-relative:page;mso-position-vertical-relative:page;z-index:-13800" coordorigin="7620,219" coordsize="1530,2">
            <v:shape style="position:absolute;left:7620;top:219;width:1530;height:2" coordorigin="7620,219" coordsize="1530,0" path="m7620,219l9150,219e" filled="f" stroked="t" strokeweight=".347649pt" strokecolor="#000000">
              <v:path arrowok="t"/>
            </v:shape>
          </v:group>
          <w10:wrap type="none"/>
        </w:pict>
      </w:r>
      <w:r>
        <w:rPr/>
        <w:pict>
          <v:group style="position:absolute;margin-left:463.069061pt;margin-top:13.781092pt;width:133.497388pt;height:.1pt;mso-position-horizontal-relative:page;mso-position-vertical-relative:page;z-index:-13799" coordorigin="9261,276" coordsize="2670,2">
            <v:shape style="position:absolute;left:9261;top:276;width:2670;height:2" coordorigin="9261,276" coordsize="2670,0" path="m9261,276l11931,276e" filled="f" stroked="t" strokeweight=".34764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POSTULAT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128" w:right="425" w:firstLine="68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fructiculture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activités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agricoles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l'élevage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vivrières,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s'est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adaptée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contexte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renouveau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l'agriculture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insulaire.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28" w:right="409" w:firstLine="69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agréable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constater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séduction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offerte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présentation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étals,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circulation.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1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plaisir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yeux.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6" w:lineRule="auto"/>
        <w:ind w:left="142" w:right="440" w:firstLine="68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source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joie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achète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réconfort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commerçant.</w:t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6" w:lineRule="auto"/>
        <w:ind w:left="149" w:right="424" w:firstLine="68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indéniable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contribue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procurer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présentement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prospérité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professionnels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négoce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arboriculteurs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locaux.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chef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souhaitable.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2" w:right="392" w:firstLine="69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l'exprimer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véritable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"mode"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comparable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sévit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biens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vi</w:t>
      </w:r>
      <w:r>
        <w:rPr>
          <w:rFonts w:ascii="Arial" w:hAnsi="Arial" w:cs="Arial" w:eastAsia="Arial"/>
          <w:sz w:val="23"/>
          <w:szCs w:val="23"/>
          <w:spacing w:val="-11"/>
          <w:w w:val="104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21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7" w:after="0" w:line="236" w:lineRule="exact"/>
        <w:ind w:left="2713" w:right="6699"/>
        <w:jc w:val="center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99"/>
          <w:position w:val="-1"/>
        </w:rPr>
        <w:t>.</w:t>
      </w:r>
      <w:r>
        <w:rPr>
          <w:rFonts w:ascii="Arial" w:hAnsi="Arial" w:cs="Arial" w:eastAsia="Arial"/>
          <w:sz w:val="21"/>
          <w:szCs w:val="21"/>
          <w:spacing w:val="0"/>
          <w:w w:val="100"/>
          <w:position w:val="0"/>
        </w:rPr>
      </w:r>
    </w:p>
    <w:p>
      <w:pPr>
        <w:spacing w:before="0" w:after="0" w:line="229" w:lineRule="exact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Sanctionnée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consommateur,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perpétue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8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40" w:lineRule="auto"/>
        <w:ind w:left="149" w:right="414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voit,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accepte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jette.</w:t>
      </w:r>
      <w:r>
        <w:rPr>
          <w:rFonts w:ascii="Arial" w:hAnsi="Arial" w:cs="Arial" w:eastAsia="Arial"/>
          <w:sz w:val="23"/>
          <w:szCs w:val="23"/>
          <w:spacing w:val="-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Enfin,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compare.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lors,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souvienne.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163" w:right="392" w:firstLine="67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satisfaire</w:t>
      </w:r>
      <w:r>
        <w:rPr>
          <w:rFonts w:ascii="Arial" w:hAnsi="Arial" w:cs="Arial" w:eastAsia="Arial"/>
          <w:sz w:val="23"/>
          <w:szCs w:val="23"/>
          <w:spacing w:val="64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curiosité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approche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descriptive</w:t>
      </w:r>
      <w:r>
        <w:rPr>
          <w:rFonts w:ascii="Arial" w:hAnsi="Arial" w:cs="Arial" w:eastAsia="Arial"/>
          <w:sz w:val="23"/>
          <w:szCs w:val="23"/>
          <w:spacing w:val="-13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8"/>
        </w:rPr>
        <w:t>fruits</w:t>
      </w:r>
      <w:r>
        <w:rPr>
          <w:rFonts w:ascii="Arial" w:hAnsi="Arial" w:cs="Arial" w:eastAsia="Arial"/>
          <w:sz w:val="23"/>
          <w:szCs w:val="23"/>
          <w:spacing w:val="-15"/>
          <w:w w:val="11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8"/>
        </w:rPr>
        <w:t>qu'il</w:t>
      </w:r>
      <w:r>
        <w:rPr>
          <w:rFonts w:ascii="Arial" w:hAnsi="Arial" w:cs="Arial" w:eastAsia="Arial"/>
          <w:sz w:val="23"/>
          <w:szCs w:val="23"/>
          <w:spacing w:val="-22"/>
          <w:w w:val="11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dû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connaître</w:t>
      </w:r>
      <w:r>
        <w:rPr>
          <w:rFonts w:ascii="Arial" w:hAnsi="Arial" w:cs="Arial" w:eastAsia="Arial"/>
          <w:sz w:val="23"/>
          <w:szCs w:val="23"/>
          <w:spacing w:val="-9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territoire</w:t>
      </w:r>
      <w:r>
        <w:rPr>
          <w:rFonts w:ascii="Arial" w:hAnsi="Arial" w:cs="Arial" w:eastAsia="Arial"/>
          <w:sz w:val="23"/>
          <w:szCs w:val="23"/>
          <w:spacing w:val="-28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insulaire</w:t>
      </w:r>
      <w:r>
        <w:rPr>
          <w:rFonts w:ascii="Arial" w:hAnsi="Arial" w:cs="Arial" w:eastAsia="Arial"/>
          <w:sz w:val="23"/>
          <w:szCs w:val="23"/>
          <w:spacing w:val="-6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conçue.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exhaustive,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suffisante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présenter,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"sur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56" w:lineRule="auto"/>
        <w:ind w:left="163" w:right="408" w:firstLine="-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étal",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appréciation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juste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permettrait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promouvoir,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cultivent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distribuent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lors,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courant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complémentaire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l'économie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1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1" w:lineRule="exact"/>
        <w:ind w:left="85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La</w:t>
      </w:r>
      <w:r>
        <w:rPr>
          <w:rFonts w:ascii="Arial" w:hAnsi="Arial" w:cs="Arial" w:eastAsia="Arial"/>
          <w:sz w:val="23"/>
          <w:szCs w:val="23"/>
          <w:spacing w:val="-4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mode</w:t>
      </w:r>
      <w:r>
        <w:rPr>
          <w:rFonts w:ascii="Arial" w:hAnsi="Arial" w:cs="Arial" w:eastAsia="Arial"/>
          <w:sz w:val="23"/>
          <w:szCs w:val="23"/>
          <w:spacing w:val="1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3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perpétuel</w:t>
      </w:r>
      <w:r>
        <w:rPr>
          <w:rFonts w:ascii="Arial" w:hAnsi="Arial" w:cs="Arial" w:eastAsia="Arial"/>
          <w:sz w:val="23"/>
          <w:szCs w:val="23"/>
          <w:spacing w:val="20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recommencement</w:t>
      </w:r>
      <w:r>
        <w:rPr>
          <w:rFonts w:ascii="Arial" w:hAnsi="Arial" w:cs="Arial" w:eastAsia="Arial"/>
          <w:sz w:val="23"/>
          <w:szCs w:val="23"/>
          <w:spacing w:val="3"/>
          <w:w w:val="100"/>
          <w:i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82"/>
          <w:i/>
          <w:position w:val="-1"/>
        </w:rPr>
        <w:t>!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1" w:after="0" w:line="240" w:lineRule="auto"/>
        <w:ind w:right="85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82"/>
        </w:rPr>
        <w:t>'.14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140" w:bottom="0" w:left="1680" w:right="680"/>
        </w:sectPr>
      </w:pPr>
      <w:rPr/>
    </w:p>
    <w:p>
      <w:pPr>
        <w:spacing w:before="61" w:after="0" w:line="240" w:lineRule="auto"/>
        <w:ind w:left="3834" w:right="4458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406.695129pt;margin-top:.719092pt;width:189.611511pt;height:840.280908pt;mso-position-horizontal-relative:page;mso-position-vertical-relative:page;z-index:-13798" coordorigin="8134,14" coordsize="3792,16806">
            <v:group style="position:absolute;left:8137;top:25;width:3785;height:2" coordorigin="8137,25" coordsize="3785,2">
              <v:shape style="position:absolute;left:8137;top:25;width:3785;height:2" coordorigin="8137,25" coordsize="3785,0" path="m8137,25l11923,25e" filled="f" stroked="t" strokeweight=".359113pt" strokecolor="#000000">
                <v:path arrowok="t"/>
              </v:shape>
            </v:group>
            <v:group style="position:absolute;left:11905;top:22;width:2;height:16798" coordorigin="11905,22" coordsize="2,16798">
              <v:shape style="position:absolute;left:11905;top:22;width:2;height:16798" coordorigin="11905,22" coordsize="0,16798" path="m11905,16820l11905,22e" filled="f" stroked="t" strokeweight=".718225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71"/>
        </w:rPr>
        <w:t>1</w:t>
      </w:r>
      <w:r>
        <w:rPr>
          <w:rFonts w:ascii="Arial" w:hAnsi="Arial" w:cs="Arial" w:eastAsia="Arial"/>
          <w:sz w:val="23"/>
          <w:szCs w:val="23"/>
          <w:spacing w:val="-1"/>
          <w:w w:val="7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CORSI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656" w:right="3255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93"/>
        </w:rPr>
      </w:r>
      <w:r>
        <w:rPr>
          <w:rFonts w:ascii="Arial" w:hAnsi="Arial" w:cs="Arial" w:eastAsia="Arial"/>
          <w:sz w:val="23"/>
          <w:szCs w:val="23"/>
          <w:spacing w:val="0"/>
          <w:w w:val="93"/>
          <w:u w:val="single" w:color="000000"/>
        </w:rPr>
        <w:t>ASPECT</w:t>
      </w:r>
      <w:r>
        <w:rPr>
          <w:rFonts w:ascii="Arial" w:hAnsi="Arial" w:cs="Arial" w:eastAsia="Arial"/>
          <w:sz w:val="23"/>
          <w:szCs w:val="23"/>
          <w:spacing w:val="0"/>
          <w:w w:val="93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93"/>
          <w:u w:val="single" w:color="000000"/>
        </w:rPr>
        <w:t>S</w:t>
      </w:r>
      <w:r>
        <w:rPr>
          <w:rFonts w:ascii="Arial" w:hAnsi="Arial" w:cs="Arial" w:eastAsia="Arial"/>
          <w:sz w:val="23"/>
          <w:szCs w:val="23"/>
          <w:spacing w:val="6"/>
          <w:w w:val="93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D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E</w:t>
      </w:r>
      <w:r>
        <w:rPr>
          <w:rFonts w:ascii="Arial" w:hAnsi="Arial" w:cs="Arial" w:eastAsia="Arial"/>
          <w:sz w:val="23"/>
          <w:szCs w:val="23"/>
          <w:spacing w:val="3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LEU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R</w:t>
      </w:r>
      <w:r>
        <w:rPr>
          <w:rFonts w:ascii="Arial" w:hAnsi="Arial" w:cs="Arial" w:eastAsia="Arial"/>
          <w:sz w:val="23"/>
          <w:szCs w:val="23"/>
          <w:spacing w:val="12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u w:val="single" w:color="000000"/>
        </w:rPr>
        <w:t>DETERMINATION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7" w:lineRule="auto"/>
        <w:ind w:left="114" w:right="696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l'agronomie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joints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favorables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climat,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concourrent</w:t>
      </w:r>
      <w:r>
        <w:rPr>
          <w:rFonts w:ascii="Arial" w:hAnsi="Arial" w:cs="Arial" w:eastAsia="Arial"/>
          <w:sz w:val="23"/>
          <w:szCs w:val="23"/>
          <w:spacing w:val="7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l'adaptation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l'Ile,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nombreuses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variètès.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ici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chiffrer.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s'en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rajoute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année.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0" w:after="0" w:line="582" w:lineRule="exact"/>
        <w:ind w:left="847" w:right="72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vingtaine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citées.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auraient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traitées,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l'ARBOUSE,</w:t>
      </w:r>
      <w:r>
        <w:rPr>
          <w:rFonts w:ascii="Arial" w:hAnsi="Arial" w:cs="Arial" w:eastAsia="Arial"/>
          <w:sz w:val="23"/>
          <w:szCs w:val="23"/>
          <w:spacing w:val="-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MYRTE,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MURE</w:t>
      </w:r>
      <w:r>
        <w:rPr>
          <w:rFonts w:ascii="Arial" w:hAnsi="Arial" w:cs="Arial" w:eastAsia="Arial"/>
          <w:sz w:val="23"/>
          <w:szCs w:val="23"/>
          <w:spacing w:val="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20" w:lineRule="exact"/>
        <w:ind w:left="1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ronce,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sauvages.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7" w:right="-20"/>
        <w:jc w:val="left"/>
        <w:tabs>
          <w:tab w:pos="3120" w:val="left"/>
          <w:tab w:pos="682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FRAISE,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FRAMBOISE,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GROSEILLE,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MURE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mûrier,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CASSIS,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cultivés.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3" w:lineRule="auto"/>
        <w:ind w:left="136" w:right="673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convenable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insister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vigne.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prennent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cadre,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savoir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beaucoup.d'auteurs,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chercheurs,</w:t>
      </w:r>
      <w:r>
        <w:rPr>
          <w:rFonts w:ascii="Arial" w:hAnsi="Arial" w:cs="Arial" w:eastAsia="Arial"/>
          <w:sz w:val="23"/>
          <w:szCs w:val="23"/>
          <w:spacing w:val="17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pomologues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ampélographes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réaliser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études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exhaustives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titre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d'exemplarité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remarquable.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36" w:right="678" w:firstLine="73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donc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notables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possédant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renommée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simple,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implique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supérieures.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50" w:right="670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évident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aimer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opportun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détecter.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agés,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portés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séniles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...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incendies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sévissent!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65" w:right="651" w:firstLine="69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Venus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aucun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d'ailleurs,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époque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révolue,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déterminer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origine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aspect.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Puis,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connaître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mutations</w:t>
      </w:r>
      <w:r>
        <w:rPr>
          <w:rFonts w:ascii="Arial" w:hAnsi="Arial" w:cs="Arial" w:eastAsia="Arial"/>
          <w:sz w:val="23"/>
          <w:szCs w:val="23"/>
          <w:spacing w:val="2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possibles,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hybridations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éventuelles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modifications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qu'aurait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165" w:right="-20"/>
        <w:jc w:val="left"/>
        <w:tabs>
          <w:tab w:pos="544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8"/>
        </w:rPr>
        <w:t>éventuellement</w:t>
      </w:r>
      <w:r>
        <w:rPr>
          <w:rFonts w:ascii="Arial" w:hAnsi="Arial" w:cs="Arial" w:eastAsia="Arial"/>
          <w:sz w:val="23"/>
          <w:szCs w:val="23"/>
          <w:spacing w:val="-7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apporter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l'homme.</w:t>
      </w:r>
      <w:r>
        <w:rPr>
          <w:rFonts w:ascii="Arial" w:hAnsi="Arial" w:cs="Arial" w:eastAsia="Arial"/>
          <w:sz w:val="23"/>
          <w:szCs w:val="23"/>
          <w:spacing w:val="-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43" w:right="664" w:firstLine="74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tard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d'hommes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jeunes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reprochent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juste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titre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soucié.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72" w:right="683" w:firstLine="725"/>
        <w:jc w:val="both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Puisqu'il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s'agit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moyen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savoir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près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situaient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autour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d'elle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méditerranéens.</w:t>
      </w:r>
      <w:r>
        <w:rPr>
          <w:rFonts w:ascii="Arial" w:hAnsi="Arial" w:cs="Arial" w:eastAsia="Arial"/>
          <w:sz w:val="23"/>
          <w:szCs w:val="23"/>
          <w:spacing w:val="-6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4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2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79" w:right="658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Puis,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deuxième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connaître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vernaculaires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attribués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l'intérieur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régions.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86" w:right="637" w:firstLine="73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appellations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exprimant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plupart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dominant,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couleur,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date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lieu­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6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consultation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approchent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contribuer</w:t>
      </w:r>
      <w:r>
        <w:rPr>
          <w:rFonts w:ascii="Arial" w:hAnsi="Arial" w:cs="Arial" w:eastAsia="Arial"/>
          <w:sz w:val="23"/>
          <w:szCs w:val="23"/>
          <w:spacing w:val="-5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discernement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tous,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but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démasquer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d'entr'eux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collaboration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connus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demandent,</w:t>
      </w:r>
      <w:r>
        <w:rPr>
          <w:rFonts w:ascii="Arial" w:hAnsi="Arial" w:cs="Arial" w:eastAsia="Arial"/>
          <w:sz w:val="23"/>
          <w:szCs w:val="23"/>
          <w:spacing w:val="-1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s'ils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existent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encore.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88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4"/>
          <w:i/>
        </w:rPr>
        <w:t>15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0" w:left="1480" w:right="340"/>
        </w:sectPr>
      </w:pPr>
      <w:rPr/>
    </w:p>
    <w:p>
      <w:pPr>
        <w:spacing w:before="74" w:after="0" w:line="240" w:lineRule="auto"/>
        <w:ind w:left="3036" w:right="3700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48.586365pt;margin-top:1.615237pt;width:150.018529pt;height:.1pt;mso-position-horizontal-relative:page;mso-position-vertical-relative:page;z-index:-13797" coordorigin="2972,32" coordsize="3000,2">
            <v:shape style="position:absolute;left:2972;top:32;width:3000;height:2" coordorigin="2972,32" coordsize="3000,0" path="m2972,32l5972,32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301.111176pt;margin-top:1.256295pt;width:76.620442pt;height:.1pt;mso-position-horizontal-relative:page;mso-position-vertical-relative:page;z-index:-13796" coordorigin="6022,25" coordsize="1532,2">
            <v:shape style="position:absolute;left:6022;top:25;width:1532;height:2" coordorigin="6022,25" coordsize="1532,0" path="m6022,25l7555,25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380.953979pt;margin-top:.179471pt;width:216.255828pt;height:.1pt;mso-position-horizontal-relative:page;mso-position-vertical-relative:page;z-index:-13795" coordorigin="7619,4" coordsize="4325,2">
            <v:shape style="position:absolute;left:7619;top:4;width:4325;height:2" coordorigin="7619,4" coordsize="4325,0" path="m7619,4l11944,4e" filled="f" stroked="t" strokeweight=".71607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w w:val="105"/>
        </w:rPr>
      </w:r>
      <w:r>
        <w:rPr>
          <w:rFonts w:ascii="Arial" w:hAnsi="Arial" w:cs="Arial" w:eastAsia="Arial"/>
          <w:sz w:val="23"/>
          <w:szCs w:val="23"/>
          <w:spacing w:val="0"/>
          <w:w w:val="103"/>
          <w:u w:val="single" w:color="000000"/>
        </w:rPr>
        <w:t>METHODOLOGI</w:t>
      </w:r>
      <w:r>
        <w:rPr>
          <w:rFonts w:ascii="Arial" w:hAnsi="Arial" w:cs="Arial" w:eastAsia="Arial"/>
          <w:sz w:val="23"/>
          <w:szCs w:val="23"/>
          <w:spacing w:val="0"/>
          <w:w w:val="103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3"/>
          <w:u w:val="single" w:color="000000"/>
        </w:rPr>
        <w:t>E</w:t>
      </w:r>
      <w:r>
        <w:rPr>
          <w:rFonts w:ascii="Arial" w:hAnsi="Arial" w:cs="Arial" w:eastAsia="Arial"/>
          <w:sz w:val="23"/>
          <w:szCs w:val="23"/>
          <w:spacing w:val="24"/>
          <w:w w:val="103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u w:val="single" w:color="000000"/>
        </w:rPr>
        <w:t>ENVISAGEE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7" w:lineRule="auto"/>
        <w:ind w:left="108" w:right="754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procéder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l'approche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identification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variétale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obtenir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maximum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renseignements</w:t>
      </w:r>
      <w:r>
        <w:rPr>
          <w:rFonts w:ascii="Arial" w:hAnsi="Arial" w:cs="Arial" w:eastAsia="Arial"/>
          <w:sz w:val="23"/>
          <w:szCs w:val="23"/>
          <w:spacing w:val="1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laps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six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fallait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tenir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compte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relations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humaines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8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mobilité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60" w:lineRule="auto"/>
        <w:ind w:left="101" w:right="755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chronologie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impartie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seqle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saison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récolte,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allant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début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juillet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septembre.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16" w:right="741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S'il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d'approfondir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vingtaine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d'espèces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représentative</w:t>
      </w:r>
      <w:r>
        <w:rPr>
          <w:rFonts w:ascii="Arial" w:hAnsi="Arial" w:cs="Arial" w:eastAsia="Arial"/>
          <w:sz w:val="23"/>
          <w:szCs w:val="23"/>
          <w:spacing w:val="28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traditionnelle,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raisonnable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engager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prospection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propos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inventoriés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CHATAIGNERS,</w:t>
      </w:r>
      <w:r>
        <w:rPr>
          <w:rFonts w:ascii="Arial" w:hAnsi="Arial" w:cs="Arial" w:eastAsia="Arial"/>
          <w:sz w:val="23"/>
          <w:szCs w:val="23"/>
          <w:spacing w:val="-3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4" w:after="0" w:line="574" w:lineRule="exact"/>
        <w:ind w:left="832" w:right="726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s'avérait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diversification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ancienne,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n'était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étoffée.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C'était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NEFLE</w:t>
      </w:r>
      <w:r>
        <w:rPr>
          <w:rFonts w:ascii="Arial" w:hAnsi="Arial" w:cs="Arial" w:eastAsia="Arial"/>
          <w:sz w:val="23"/>
          <w:szCs w:val="23"/>
          <w:spacing w:val="-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Japon,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NEFLE</w:t>
      </w:r>
      <w:r>
        <w:rPr>
          <w:rFonts w:ascii="Arial" w:hAnsi="Arial" w:cs="Arial" w:eastAsia="Arial"/>
          <w:sz w:val="23"/>
          <w:szCs w:val="23"/>
          <w:spacing w:val="7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Germanie,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COING,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21" w:lineRule="exact"/>
        <w:ind w:left="1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GRENADE,</w:t>
      </w:r>
      <w:r>
        <w:rPr>
          <w:rFonts w:ascii="Arial" w:hAnsi="Arial" w:cs="Arial" w:eastAsia="Arial"/>
          <w:sz w:val="23"/>
          <w:szCs w:val="23"/>
          <w:spacing w:val="3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JUJUBE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représentés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l'instant,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chacun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moins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1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défini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SORBE</w:t>
      </w:r>
      <w:r>
        <w:rPr>
          <w:rFonts w:ascii="Arial" w:hAnsi="Arial" w:cs="Arial" w:eastAsia="Arial"/>
          <w:sz w:val="23"/>
          <w:szCs w:val="23"/>
          <w:spacing w:val="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comprenant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types.</w:t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30" w:right="730" w:firstLine="68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l'exception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l'ABRICOT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limité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insulaires,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I'AM/'.NDIER,</w:t>
      </w:r>
      <w:r>
        <w:rPr>
          <w:rFonts w:ascii="Arial" w:hAnsi="Arial" w:cs="Arial" w:eastAsia="Arial"/>
          <w:sz w:val="23"/>
          <w:szCs w:val="23"/>
          <w:spacing w:val="6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l'AZEROLE,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CERISE,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FIGUE,</w:t>
      </w:r>
      <w:r>
        <w:rPr>
          <w:rFonts w:ascii="Arial" w:hAnsi="Arial" w:cs="Arial" w:eastAsia="Arial"/>
          <w:sz w:val="23"/>
          <w:szCs w:val="23"/>
          <w:spacing w:val="-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NOISETTE,</w:t>
      </w:r>
      <w:r>
        <w:rPr>
          <w:rFonts w:ascii="Arial" w:hAnsi="Arial" w:cs="Arial" w:eastAsia="Arial"/>
          <w:sz w:val="23"/>
          <w:szCs w:val="23"/>
          <w:spacing w:val="-1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NOIX,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l'OLIVE,</w:t>
      </w:r>
      <w:r>
        <w:rPr>
          <w:rFonts w:ascii="Arial" w:hAnsi="Arial" w:cs="Arial" w:eastAsia="Arial"/>
          <w:sz w:val="23"/>
          <w:szCs w:val="23"/>
          <w:spacing w:val="-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PECHE,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-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PRUNE</w:t>
      </w:r>
      <w:r>
        <w:rPr>
          <w:rFonts w:ascii="Arial" w:hAnsi="Arial" w:cs="Arial" w:eastAsia="Arial"/>
          <w:sz w:val="23"/>
          <w:szCs w:val="23"/>
          <w:spacing w:val="5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méritaient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attention.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allant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découverte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perdus,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conformer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1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37" w:right="733" w:firstLine="687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3.987427pt;margin-top:10.786879pt;width:.1pt;height:41.278276pt;mso-position-horizontal-relative:page;mso-position-vertical-relative:paragraph;z-index:-13794" coordorigin="11880,216" coordsize="2,826">
            <v:shape style="position:absolute;left:11880;top:216;width:2;height:826" coordorigin="11880,216" coordsize="0,826" path="m11880,1041l11880,216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convenait-il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enquêter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façon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systématique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secteur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moderne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l'arboriculture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trouvant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basse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altitude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bord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44" w:right="735" w:firstLine="69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Géographiquement,</w:t>
      </w:r>
      <w:r>
        <w:rPr>
          <w:rFonts w:ascii="Arial" w:hAnsi="Arial" w:cs="Arial" w:eastAsia="Arial"/>
          <w:sz w:val="23"/>
          <w:szCs w:val="23"/>
          <w:spacing w:val="41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s'attarder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convenait,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image,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descendre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CINTO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survoler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l'entour.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s'accrocher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gré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suspendus.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2" w:lineRule="auto"/>
        <w:ind w:left="151" w:right="694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visités,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conseillé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d'orienter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consultations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âge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amener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si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lieux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passe-temps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favori,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l'horticulture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s'attarder,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évident,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auprès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suspecté,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enregistrer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convenablement,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appellation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performances.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0" w:lineRule="auto"/>
        <w:ind w:left="166" w:right="714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définitive,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séant,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3"/>
        </w:rPr>
        <w:t>"temps</w:t>
      </w:r>
      <w:r>
        <w:rPr>
          <w:rFonts w:ascii="Arial" w:hAnsi="Arial" w:cs="Arial" w:eastAsia="Arial"/>
          <w:sz w:val="23"/>
          <w:szCs w:val="23"/>
          <w:spacing w:val="12"/>
          <w:w w:val="11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cerises",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choisir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moment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estival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correspondait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succédaient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chronologiquement,</w:t>
      </w:r>
      <w:r>
        <w:rPr>
          <w:rFonts w:ascii="Arial" w:hAnsi="Arial" w:cs="Arial" w:eastAsia="Arial"/>
          <w:sz w:val="23"/>
          <w:szCs w:val="23"/>
          <w:spacing w:val="-8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"cueillir"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convoité.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1" w:after="0" w:line="240" w:lineRule="auto"/>
        <w:ind w:right="88"/>
        <w:jc w:val="right"/>
        <w:rPr>
          <w:rFonts w:ascii="Courier New" w:hAnsi="Courier New" w:cs="Courier New" w:eastAsia="Courier New"/>
          <w:sz w:val="29"/>
          <w:szCs w:val="29"/>
        </w:rPr>
      </w:pPr>
      <w:rPr/>
      <w:r>
        <w:rPr>
          <w:rFonts w:ascii="Courier New" w:hAnsi="Courier New" w:cs="Courier New" w:eastAsia="Courier New"/>
          <w:sz w:val="29"/>
          <w:szCs w:val="29"/>
          <w:spacing w:val="0"/>
          <w:w w:val="76"/>
        </w:rPr>
        <w:t>16</w:t>
      </w:r>
      <w:r>
        <w:rPr>
          <w:rFonts w:ascii="Courier New" w:hAnsi="Courier New" w:cs="Courier New" w:eastAsia="Courier New"/>
          <w:sz w:val="29"/>
          <w:szCs w:val="29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0" w:left="1560" w:right="200"/>
        </w:sectPr>
      </w:pPr>
      <w:rPr/>
    </w:p>
    <w:p>
      <w:pPr>
        <w:spacing w:before="74" w:after="0" w:line="536" w:lineRule="auto"/>
        <w:ind w:left="1542" w:right="3274" w:firstLine="-1440"/>
        <w:jc w:val="left"/>
        <w:tabs>
          <w:tab w:pos="4800" w:val="left"/>
        </w:tabs>
        <w:rPr>
          <w:rFonts w:ascii="Arial" w:hAnsi="Arial" w:cs="Arial" w:eastAsia="Arial"/>
          <w:sz w:val="21"/>
          <w:szCs w:val="21"/>
        </w:rPr>
      </w:pPr>
      <w:rPr/>
      <w:r>
        <w:rPr/>
        <w:pict>
          <v:group style="position:absolute;margin-left:138.590744pt;margin-top:1.079589pt;width:122.391827pt;height:.1pt;mso-position-horizontal-relative:page;mso-position-vertical-relative:page;z-index:-13793" coordorigin="2772,22" coordsize="2448,2">
            <v:shape style="position:absolute;left:2772;top:22;width:2448;height:2" coordorigin="2772,22" coordsize="2448,0" path="m2772,22l5220,22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31.537872pt;margin-top:.539795pt;width:264.582331pt;height:.1pt;mso-position-horizontal-relative:page;mso-position-vertical-relative:page;z-index:-13792" coordorigin="6631,11" coordsize="5292,2">
            <v:shape style="position:absolute;left:6631;top:11;width:5292;height:2" coordorigin="6631,11" coordsize="5292,0" path="m6631,11l11922,11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Ainsi,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6"/>
        </w:rPr>
        <w:t>était-il</w:t>
      </w:r>
      <w:r>
        <w:rPr>
          <w:rFonts w:ascii="Arial" w:hAnsi="Arial" w:cs="Arial" w:eastAsia="Arial"/>
          <w:sz w:val="21"/>
          <w:szCs w:val="21"/>
          <w:spacing w:val="-6"/>
          <w:w w:val="11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6"/>
        </w:rPr>
        <w:t>souhaitable</w:t>
      </w:r>
      <w:r>
        <w:rPr>
          <w:rFonts w:ascii="Arial" w:hAnsi="Arial" w:cs="Arial" w:eastAsia="Arial"/>
          <w:sz w:val="21"/>
          <w:szCs w:val="21"/>
          <w:spacing w:val="-7"/>
          <w:w w:val="11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de</w:t>
      </w:r>
      <w:r>
        <w:rPr>
          <w:rFonts w:ascii="Arial" w:hAnsi="Arial" w:cs="Arial" w:eastAsia="Arial"/>
          <w:sz w:val="21"/>
          <w:szCs w:val="21"/>
          <w:spacing w:val="4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se</w:t>
      </w:r>
      <w:r>
        <w:rPr>
          <w:rFonts w:ascii="Arial" w:hAnsi="Arial" w:cs="Arial" w:eastAsia="Arial"/>
          <w:sz w:val="21"/>
          <w:szCs w:val="21"/>
          <w:spacing w:val="4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3"/>
        </w:rPr>
        <w:t>rapprocher</w:t>
      </w:r>
      <w:r>
        <w:rPr>
          <w:rFonts w:ascii="Arial" w:hAnsi="Arial" w:cs="Arial" w:eastAsia="Arial"/>
          <w:sz w:val="21"/>
          <w:szCs w:val="21"/>
          <w:spacing w:val="-8"/>
          <w:w w:val="113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de</w:t>
      </w:r>
      <w:r>
        <w:rPr>
          <w:rFonts w:ascii="Arial" w:hAnsi="Arial" w:cs="Arial" w:eastAsia="Arial"/>
          <w:sz w:val="21"/>
          <w:szCs w:val="21"/>
          <w:spacing w:val="3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ce</w:t>
      </w:r>
      <w:r>
        <w:rPr>
          <w:rFonts w:ascii="Arial" w:hAnsi="Arial" w:cs="Arial" w:eastAsia="Arial"/>
          <w:sz w:val="21"/>
          <w:szCs w:val="21"/>
          <w:spacing w:val="4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1"/>
        </w:rPr>
        <w:t>canevas</w:t>
      </w:r>
      <w:r>
        <w:rPr>
          <w:rFonts w:ascii="Arial" w:hAnsi="Arial" w:cs="Arial" w:eastAsia="Arial"/>
          <w:sz w:val="21"/>
          <w:szCs w:val="21"/>
          <w:spacing w:val="5"/>
          <w:w w:val="11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corse</w:t>
      </w:r>
      <w:r>
        <w:rPr>
          <w:rFonts w:ascii="Arial" w:hAnsi="Arial" w:cs="Arial" w:eastAsia="Arial"/>
          <w:sz w:val="21"/>
          <w:szCs w:val="21"/>
          <w:spacing w:val="5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71"/>
        </w:rPr>
        <w:t>:</w:t>
      </w:r>
      <w:r>
        <w:rPr>
          <w:rFonts w:ascii="Arial" w:hAnsi="Arial" w:cs="Arial" w:eastAsia="Arial"/>
          <w:sz w:val="21"/>
          <w:szCs w:val="21"/>
          <w:spacing w:val="0"/>
          <w:w w:val="17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CLASSIFICAZIONE</w:t>
      </w:r>
      <w:r>
        <w:rPr>
          <w:rFonts w:ascii="Arial" w:hAnsi="Arial" w:cs="Arial" w:eastAsia="Arial"/>
          <w:sz w:val="21"/>
          <w:szCs w:val="21"/>
          <w:spacing w:val="-12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Dl</w:t>
      </w:r>
      <w:r>
        <w:rPr>
          <w:rFonts w:ascii="Arial" w:hAnsi="Arial" w:cs="Arial" w:eastAsia="Arial"/>
          <w:sz w:val="21"/>
          <w:szCs w:val="21"/>
          <w:spacing w:val="1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FRUTTI</w:t>
      </w:r>
      <w:r>
        <w:rPr>
          <w:rFonts w:ascii="Arial" w:hAnsi="Arial" w:cs="Arial" w:eastAsia="Arial"/>
          <w:sz w:val="21"/>
          <w:szCs w:val="21"/>
          <w:spacing w:val="-43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ab/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(</w:t>
      </w:r>
      <w:r>
        <w:rPr>
          <w:rFonts w:ascii="Arial" w:hAnsi="Arial" w:cs="Arial" w:eastAsia="Arial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9"/>
        </w:rPr>
        <w:t>Cronaca)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15" w:after="0" w:line="240" w:lineRule="auto"/>
        <w:ind w:left="2262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37"/>
        </w:rPr>
        <w:t>Peri</w:t>
      </w:r>
      <w:r>
        <w:rPr>
          <w:rFonts w:ascii="Arial" w:hAnsi="Arial" w:cs="Arial" w:eastAsia="Arial"/>
          <w:sz w:val="21"/>
          <w:szCs w:val="21"/>
          <w:spacing w:val="-33"/>
          <w:w w:val="13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tutti</w:t>
      </w:r>
      <w:r>
        <w:rPr>
          <w:rFonts w:ascii="Arial" w:hAnsi="Arial" w:cs="Arial" w:eastAsia="Arial"/>
          <w:sz w:val="21"/>
          <w:szCs w:val="21"/>
          <w:spacing w:val="4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ROSACHJATI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2" w:lineRule="auto"/>
        <w:ind w:left="2241" w:right="6446" w:firstLine="22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4"/>
        </w:rPr>
        <w:t>BARACUCCHI</w:t>
      </w:r>
      <w:r>
        <w:rPr>
          <w:rFonts w:ascii="Arial" w:hAnsi="Arial" w:cs="Arial" w:eastAsia="Arial"/>
          <w:sz w:val="21"/>
          <w:szCs w:val="21"/>
          <w:spacing w:val="0"/>
          <w:w w:val="104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AMANDULI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NAZARULI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NE</w:t>
      </w:r>
      <w:r>
        <w:rPr>
          <w:rFonts w:ascii="Arial" w:hAnsi="Arial" w:cs="Arial" w:eastAsia="Arial"/>
          <w:sz w:val="21"/>
          <w:szCs w:val="21"/>
          <w:spacing w:val="2"/>
          <w:w w:val="105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9"/>
        </w:rPr>
        <w:t>PULl</w:t>
      </w:r>
      <w:r>
        <w:rPr>
          <w:rFonts w:ascii="Arial" w:hAnsi="Arial" w:cs="Arial" w:eastAsia="Arial"/>
          <w:sz w:val="21"/>
          <w:szCs w:val="21"/>
          <w:spacing w:val="0"/>
          <w:w w:val="109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CHJARASGII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MELICUTOGNI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4"/>
        </w:rPr>
        <w:t>PRE</w:t>
      </w:r>
      <w:r>
        <w:rPr>
          <w:rFonts w:ascii="Arial" w:hAnsi="Arial" w:cs="Arial" w:eastAsia="Arial"/>
          <w:sz w:val="21"/>
          <w:szCs w:val="21"/>
          <w:spacing w:val="8"/>
          <w:w w:val="104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4"/>
        </w:rPr>
        <w:t>CHI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3" w:after="0" w:line="264" w:lineRule="auto"/>
        <w:ind w:left="2248" w:right="7000" w:firstLine="7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8"/>
        </w:rPr>
        <w:t>PERl</w:t>
      </w:r>
      <w:r>
        <w:rPr>
          <w:rFonts w:ascii="Arial" w:hAnsi="Arial" w:cs="Arial" w:eastAsia="Arial"/>
          <w:sz w:val="21"/>
          <w:szCs w:val="21"/>
          <w:spacing w:val="0"/>
          <w:w w:val="108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0"/>
        </w:rPr>
        <w:t>M</w:t>
      </w:r>
      <w:r>
        <w:rPr>
          <w:rFonts w:ascii="Arial" w:hAnsi="Arial" w:cs="Arial" w:eastAsia="Arial"/>
          <w:sz w:val="21"/>
          <w:szCs w:val="21"/>
          <w:spacing w:val="-17"/>
          <w:w w:val="11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12"/>
        </w:rPr>
        <w:t>LI</w:t>
      </w:r>
      <w:r>
        <w:rPr>
          <w:rFonts w:ascii="Arial" w:hAnsi="Arial" w:cs="Arial" w:eastAsia="Arial"/>
          <w:sz w:val="21"/>
          <w:szCs w:val="21"/>
          <w:spacing w:val="0"/>
          <w:w w:val="112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SUSINI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SORBULI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3630" w:right="5661"/>
        <w:jc w:val="center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5"/>
        </w:rPr>
        <w:t>FICHI: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07" w:lineRule="auto"/>
        <w:ind w:left="2248" w:right="5452" w:firstLine="-14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21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33"/>
        </w:rPr>
        <w:t>•</w:t>
      </w:r>
      <w:r>
        <w:rPr>
          <w:rFonts w:ascii="Arial" w:hAnsi="Arial" w:cs="Arial" w:eastAsia="Arial"/>
          <w:sz w:val="21"/>
          <w:szCs w:val="21"/>
          <w:spacing w:val="0"/>
          <w:w w:val="33"/>
        </w:rPr>
        <w:t>   </w:t>
      </w:r>
      <w:r>
        <w:rPr>
          <w:rFonts w:ascii="Arial" w:hAnsi="Arial" w:cs="Arial" w:eastAsia="Arial"/>
          <w:sz w:val="21"/>
          <w:szCs w:val="21"/>
          <w:spacing w:val="10"/>
          <w:w w:val="33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33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33"/>
        </w:rPr>
        <w:t>   </w:t>
      </w:r>
      <w:r>
        <w:rPr>
          <w:rFonts w:ascii="Arial" w:hAnsi="Arial" w:cs="Arial" w:eastAsia="Arial"/>
          <w:sz w:val="21"/>
          <w:szCs w:val="21"/>
          <w:spacing w:val="12"/>
          <w:w w:val="33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FRUTTI</w:t>
      </w:r>
      <w:r>
        <w:rPr>
          <w:rFonts w:ascii="Arial" w:hAnsi="Arial" w:cs="Arial" w:eastAsia="Arial"/>
          <w:sz w:val="21"/>
          <w:szCs w:val="21"/>
          <w:spacing w:val="2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PRIMATICCI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B</w:t>
      </w:r>
      <w:r>
        <w:rPr>
          <w:rFonts w:ascii="Arial" w:hAnsi="Arial" w:cs="Arial" w:eastAsia="Arial"/>
          <w:sz w:val="21"/>
          <w:szCs w:val="21"/>
          <w:spacing w:val="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37"/>
        </w:rPr>
        <w:t>:</w:t>
      </w:r>
      <w:r>
        <w:rPr>
          <w:rFonts w:ascii="Arial" w:hAnsi="Arial" w:cs="Arial" w:eastAsia="Arial"/>
          <w:sz w:val="21"/>
          <w:szCs w:val="21"/>
          <w:spacing w:val="-33"/>
          <w:w w:val="13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39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39"/>
        </w:rPr>
        <w:t>  </w:t>
      </w:r>
      <w:r>
        <w:rPr>
          <w:rFonts w:ascii="Arial" w:hAnsi="Arial" w:cs="Arial" w:eastAsia="Arial"/>
          <w:sz w:val="21"/>
          <w:szCs w:val="21"/>
          <w:spacing w:val="14"/>
          <w:w w:val="39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FRUTTI</w:t>
      </w:r>
      <w:r>
        <w:rPr>
          <w:rFonts w:ascii="Arial" w:hAnsi="Arial" w:cs="Arial" w:eastAsia="Arial"/>
          <w:sz w:val="21"/>
          <w:szCs w:val="21"/>
          <w:spacing w:val="2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LUGLINI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36" w:after="0" w:line="240" w:lineRule="auto"/>
        <w:ind w:left="2241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2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•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  </w:t>
      </w:r>
      <w:r>
        <w:rPr>
          <w:rFonts w:ascii="Arial" w:hAnsi="Arial" w:cs="Arial" w:eastAsia="Arial"/>
          <w:sz w:val="21"/>
          <w:szCs w:val="21"/>
          <w:spacing w:val="19"/>
          <w:w w:val="4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  </w:t>
      </w:r>
      <w:r>
        <w:rPr>
          <w:rFonts w:ascii="Arial" w:hAnsi="Arial" w:cs="Arial" w:eastAsia="Arial"/>
          <w:sz w:val="21"/>
          <w:szCs w:val="21"/>
          <w:spacing w:val="11"/>
          <w:w w:val="4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FRUTTI</w:t>
      </w:r>
      <w:r>
        <w:rPr>
          <w:rFonts w:ascii="Arial" w:hAnsi="Arial" w:cs="Arial" w:eastAsia="Arial"/>
          <w:sz w:val="21"/>
          <w:szCs w:val="21"/>
          <w:spacing w:val="1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4"/>
        </w:rPr>
        <w:t>AOSTINI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5" w:after="0" w:line="520" w:lineRule="atLeast"/>
        <w:ind w:left="2248" w:right="5272"/>
        <w:jc w:val="left"/>
        <w:rPr>
          <w:rFonts w:ascii="Arial" w:hAnsi="Arial" w:cs="Arial" w:eastAsia="Arial"/>
          <w:sz w:val="21"/>
          <w:szCs w:val="21"/>
        </w:rPr>
      </w:pPr>
      <w:rPr/>
      <w:r>
        <w:rPr/>
        <w:pict>
          <v:group style="position:absolute;margin-left:595.940186pt;margin-top:139.181091pt;width:.1pt;height:14.394523pt;mso-position-horizontal-relative:page;mso-position-vertical-relative:paragraph;z-index:-13791" coordorigin="11919,2784" coordsize="2,288">
            <v:shape style="position:absolute;left:11919;top:2784;width:2;height:288" coordorigin="11919,2784" coordsize="0,288" path="m11919,3072l11919,2784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•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  </w:t>
      </w:r>
      <w:r>
        <w:rPr>
          <w:rFonts w:ascii="Arial" w:hAnsi="Arial" w:cs="Arial" w:eastAsia="Arial"/>
          <w:sz w:val="21"/>
          <w:szCs w:val="21"/>
          <w:spacing w:val="19"/>
          <w:w w:val="4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40"/>
        </w:rPr>
        <w:t>  </w:t>
      </w:r>
      <w:r>
        <w:rPr>
          <w:rFonts w:ascii="Arial" w:hAnsi="Arial" w:cs="Arial" w:eastAsia="Arial"/>
          <w:sz w:val="21"/>
          <w:szCs w:val="21"/>
          <w:spacing w:val="11"/>
          <w:w w:val="4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FRUTTI</w:t>
      </w:r>
      <w:r>
        <w:rPr>
          <w:rFonts w:ascii="Arial" w:hAnsi="Arial" w:cs="Arial" w:eastAsia="Arial"/>
          <w:sz w:val="21"/>
          <w:szCs w:val="21"/>
          <w:spacing w:val="3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SITTIMBRINI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22"/>
        </w:rPr>
        <w:t>E</w:t>
      </w:r>
      <w:r>
        <w:rPr>
          <w:rFonts w:ascii="Arial" w:hAnsi="Arial" w:cs="Arial" w:eastAsia="Arial"/>
          <w:sz w:val="21"/>
          <w:szCs w:val="21"/>
          <w:spacing w:val="-35"/>
          <w:w w:val="122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22"/>
        </w:rPr>
        <w:t>:</w:t>
      </w:r>
      <w:r>
        <w:rPr>
          <w:rFonts w:ascii="Arial" w:hAnsi="Arial" w:cs="Arial" w:eastAsia="Arial"/>
          <w:sz w:val="21"/>
          <w:szCs w:val="21"/>
          <w:spacing w:val="-23"/>
          <w:w w:val="122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52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52"/>
        </w:rPr>
        <w:t> </w:t>
      </w:r>
      <w:r>
        <w:rPr>
          <w:rFonts w:ascii="Arial" w:hAnsi="Arial" w:cs="Arial" w:eastAsia="Arial"/>
          <w:sz w:val="21"/>
          <w:szCs w:val="21"/>
          <w:spacing w:val="14"/>
          <w:w w:val="52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FRUTTI</w:t>
      </w:r>
      <w:r>
        <w:rPr>
          <w:rFonts w:ascii="Arial" w:hAnsi="Arial" w:cs="Arial" w:eastAsia="Arial"/>
          <w:sz w:val="21"/>
          <w:szCs w:val="21"/>
          <w:spacing w:val="2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IMBERNINCHI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99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group style="position:absolute;margin-left:595.760193pt;margin-top:-242.963516pt;width:.1pt;height:264.499358pt;mso-position-horizontal-relative:page;mso-position-vertical-relative:paragraph;z-index:-13790" coordorigin="11915,-4859" coordsize="2,5290">
            <v:shape style="position:absolute;left:11915;top:-4859;width:2;height:5290" coordorigin="11915,-4859" coordsize="0,5290" path="m11915,431l11915,-4859e" filled="f" stroked="t" strokeweight=".719952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</w:rPr>
        <w:t>17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0" w:left="1460" w:right="240"/>
        </w:sectPr>
      </w:pPr>
      <w:rPr/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92" w:lineRule="auto"/>
        <w:ind w:left="1789" w:right="-20" w:firstLine="14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66" w:after="0" w:line="330" w:lineRule="exact"/>
        <w:ind w:right="2977" w:firstLine="7"/>
        <w:jc w:val="left"/>
        <w:rPr>
          <w:rFonts w:ascii="Courier New" w:hAnsi="Courier New" w:cs="Courier New" w:eastAsia="Courier New"/>
          <w:sz w:val="31"/>
          <w:szCs w:val="31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1"/>
          <w:szCs w:val="31"/>
          <w:spacing w:val="0"/>
          <w:w w:val="101"/>
        </w:rPr>
        <w:t>ABRICOT</w:t>
      </w:r>
      <w:r>
        <w:rPr>
          <w:rFonts w:ascii="Courier New" w:hAnsi="Courier New" w:cs="Courier New" w:eastAsia="Courier New"/>
          <w:sz w:val="31"/>
          <w:szCs w:val="31"/>
          <w:spacing w:val="0"/>
          <w:w w:val="101"/>
        </w:rPr>
        <w:t> </w:t>
      </w:r>
      <w:r>
        <w:rPr>
          <w:rFonts w:ascii="Courier New" w:hAnsi="Courier New" w:cs="Courier New" w:eastAsia="Courier New"/>
          <w:sz w:val="31"/>
          <w:szCs w:val="31"/>
          <w:spacing w:val="0"/>
          <w:w w:val="97"/>
        </w:rPr>
        <w:t>ABRICOTIER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60" w:bottom="0" w:left="1600" w:right="440"/>
          <w:cols w:num="2" w:equalWidth="0">
            <w:col w:w="2709" w:space="2378"/>
            <w:col w:w="485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4" w:after="0" w:line="316" w:lineRule="exact"/>
        <w:ind w:left="100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20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3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59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</w:sectPr>
      </w:pPr>
      <w:rPr/>
    </w:p>
    <w:p>
      <w:pPr>
        <w:spacing w:before="29" w:after="0" w:line="249" w:lineRule="auto"/>
        <w:ind w:left="1122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5" w:after="0" w:line="240" w:lineRule="auto"/>
        <w:ind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w w:val="114"/>
        </w:rPr>
        <w:t>ARM</w:t>
      </w:r>
      <w:r>
        <w:rPr>
          <w:rFonts w:ascii="Arial" w:hAnsi="Arial" w:cs="Arial" w:eastAsia="Arial"/>
          <w:sz w:val="19"/>
          <w:szCs w:val="19"/>
          <w:spacing w:val="-20"/>
          <w:w w:val="114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10"/>
        </w:rPr>
        <w:t>NIE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17" w:after="0" w:line="286" w:lineRule="exact"/>
        <w:ind w:right="2775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PRUNUS</w:t>
      </w:r>
      <w:r>
        <w:rPr>
          <w:rFonts w:ascii="Times New Roman" w:hAnsi="Times New Roman" w:cs="Times New Roman" w:eastAsia="Times New Roman"/>
          <w:sz w:val="18"/>
          <w:szCs w:val="18"/>
          <w:spacing w:val="-15"/>
          <w:w w:val="11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6"/>
        </w:rPr>
        <w:t>ARMENI</w:t>
      </w:r>
      <w:r>
        <w:rPr>
          <w:rFonts w:ascii="Times New Roman" w:hAnsi="Times New Roman" w:cs="Times New Roman" w:eastAsia="Times New Roman"/>
          <w:sz w:val="18"/>
          <w:szCs w:val="18"/>
          <w:spacing w:val="-1"/>
          <w:w w:val="116"/>
        </w:rPr>
        <w:t>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  <w:cols w:num="2" w:equalWidth="0">
            <w:col w:w="4488" w:space="542"/>
            <w:col w:w="4910"/>
          </w:cols>
        </w:sectPr>
      </w:pPr>
      <w:rPr/>
    </w:p>
    <w:p>
      <w:pPr>
        <w:spacing w:before="1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3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7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</w:sectPr>
      </w:pPr>
      <w:rPr/>
    </w:p>
    <w:p>
      <w:pPr>
        <w:spacing w:before="34" w:after="0" w:line="251" w:lineRule="auto"/>
        <w:ind w:left="1836" w:right="-58" w:firstLine="21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7"/>
          <w:i/>
        </w:rPr>
        <w:t>Grecque: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Latine: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3" w:after="0" w:line="304" w:lineRule="auto"/>
        <w:ind w:right="3058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2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ARMENIAKA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PRAECOCIA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MERMEX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ALBIRICOQUES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4" w:lineRule="exact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ALBICOCCHE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  <w:cols w:num="2" w:equalWidth="0">
            <w:col w:w="2902" w:space="2127"/>
            <w:col w:w="4911"/>
          </w:cols>
        </w:sectPr>
      </w:pPr>
      <w:rPr/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3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8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</w:sectPr>
      </w:pPr>
      <w:rPr/>
    </w:p>
    <w:p>
      <w:pPr>
        <w:spacing w:before="31" w:after="0" w:line="240" w:lineRule="auto"/>
        <w:ind w:left="1814" w:right="1559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1"/>
          <w:i/>
        </w:rPr>
        <w:t>Pline: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2" w:after="0" w:line="244" w:lineRule="auto"/>
        <w:ind w:left="1843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8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9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1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9" w:after="0" w:line="299" w:lineRule="auto"/>
        <w:ind w:right="355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w w:val="108"/>
        </w:rPr>
        <w:t>ARMENi</w:t>
      </w:r>
      <w:r>
        <w:rPr>
          <w:rFonts w:ascii="Times New Roman" w:hAnsi="Times New Roman" w:cs="Times New Roman" w:eastAsia="Times New Roman"/>
          <w:sz w:val="18"/>
          <w:szCs w:val="18"/>
          <w:spacing w:val="5"/>
          <w:w w:val="108"/>
        </w:rPr>
        <w:t>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CHA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ARMENI</w:t>
      </w:r>
      <w:r>
        <w:rPr>
          <w:rFonts w:ascii="Times New Roman" w:hAnsi="Times New Roman" w:cs="Times New Roman" w:eastAsia="Times New Roman"/>
          <w:sz w:val="18"/>
          <w:szCs w:val="18"/>
          <w:spacing w:val="-1"/>
          <w:w w:val="107"/>
        </w:rPr>
        <w:t>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CHA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9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BARACOCCA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  <w:cols w:num="2" w:equalWidth="0">
            <w:col w:w="4063" w:space="974"/>
            <w:col w:w="4903"/>
          </w:cols>
        </w:sectPr>
      </w:pPr>
      <w:rPr/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-9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3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SOMMAIRES</w:t>
      </w:r>
      <w:r>
        <w:rPr>
          <w:rFonts w:ascii="Times New Roman" w:hAnsi="Times New Roman" w:cs="Times New Roman" w:eastAsia="Times New Roman"/>
          <w:sz w:val="24"/>
          <w:szCs w:val="24"/>
          <w:spacing w:val="-16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4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</w:sectPr>
      </w:pPr>
      <w:rPr/>
    </w:p>
    <w:p>
      <w:pPr>
        <w:spacing w:before="31" w:after="0" w:line="249" w:lineRule="auto"/>
        <w:ind w:left="1850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6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4"/>
          <w:w w:val="9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9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9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-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1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</w:t>
      </w:r>
      <w:r>
        <w:rPr>
          <w:rFonts w:ascii="Times New Roman" w:hAnsi="Times New Roman" w:cs="Times New Roman" w:eastAsia="Times New Roman"/>
          <w:sz w:val="22"/>
          <w:szCs w:val="22"/>
          <w:spacing w:val="-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greffes: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Autofertile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partir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juin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2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Semis</w:t>
      </w:r>
      <w:r>
        <w:rPr>
          <w:rFonts w:ascii="Times New Roman" w:hAnsi="Times New Roman" w:cs="Times New Roman" w:eastAsia="Times New Roman"/>
          <w:sz w:val="22"/>
          <w:szCs w:val="22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greffage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1" w:after="0" w:line="239" w:lineRule="exact"/>
        <w:ind w:left="2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Franc,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prunier,</w:t>
      </w:r>
      <w:r>
        <w:rPr>
          <w:rFonts w:ascii="Times New Roman" w:hAnsi="Times New Roman" w:cs="Times New Roman" w:eastAsia="Times New Roman"/>
          <w:sz w:val="21"/>
          <w:szCs w:val="21"/>
          <w:spacing w:val="34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b/>
          <w:bCs/>
          <w:i/>
        </w:rPr>
        <w:t>Anzandier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  <w:cols w:num="2" w:equalWidth="0">
            <w:col w:w="3635" w:space="1388"/>
            <w:col w:w="4917"/>
          </w:cols>
        </w:sectPr>
      </w:pPr>
      <w:rPr/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-25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12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4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58" w:right="-20"/>
        <w:jc w:val="left"/>
        <w:tabs>
          <w:tab w:pos="50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8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9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7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9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Non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2" w:after="0" w:line="240" w:lineRule="auto"/>
        <w:ind w:left="1843" w:right="-20"/>
        <w:jc w:val="left"/>
        <w:tabs>
          <w:tab w:pos="504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700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2" w:after="0" w:line="240" w:lineRule="auto"/>
        <w:ind w:left="1850" w:right="-20"/>
        <w:jc w:val="left"/>
        <w:tabs>
          <w:tab w:pos="50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9"/>
          <w:i/>
        </w:rPr>
        <w:t>Sol: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PH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au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dessous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</w:rPr>
        <w:t>7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2" w:after="0" w:line="240" w:lineRule="auto"/>
        <w:ind w:left="1858" w:right="-20"/>
        <w:jc w:val="left"/>
        <w:tabs>
          <w:tab w:pos="50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Eau: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L'irrigation</w:t>
      </w:r>
      <w:r>
        <w:rPr>
          <w:rFonts w:ascii="Times New Roman" w:hAnsi="Times New Roman" w:cs="Times New Roman" w:eastAsia="Times New Roman"/>
          <w:sz w:val="22"/>
          <w:szCs w:val="22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n'est</w:t>
      </w:r>
      <w:r>
        <w:rPr>
          <w:rFonts w:ascii="Times New Roman" w:hAnsi="Times New Roman" w:cs="Times New Roman" w:eastAsia="Times New Roman"/>
          <w:sz w:val="22"/>
          <w:szCs w:val="22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pas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indispensable</w:t>
      </w:r>
      <w:r>
        <w:rPr>
          <w:rFonts w:ascii="Times New Roman" w:hAnsi="Times New Roman" w:cs="Times New Roman" w:eastAsia="Times New Roman"/>
          <w:sz w:val="22"/>
          <w:szCs w:val="22"/>
          <w:spacing w:val="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Corse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6" w:after="0" w:line="240" w:lineRule="auto"/>
        <w:ind w:left="1858" w:right="-20"/>
        <w:jc w:val="left"/>
        <w:tabs>
          <w:tab w:pos="504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8"/>
          <w:i/>
        </w:rPr>
        <w:t>Oui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4" w:after="0" w:line="268" w:lineRule="auto"/>
        <w:ind w:left="1865" w:right="495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8"/>
          <w:i/>
        </w:rPr>
        <w:t>éthno-géographines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9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13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Cultivé</w:t>
      </w:r>
      <w:r>
        <w:rPr>
          <w:rFonts w:ascii="Times New Roman" w:hAnsi="Times New Roman" w:cs="Times New Roman" w:eastAsia="Times New Roman"/>
          <w:sz w:val="22"/>
          <w:szCs w:val="22"/>
          <w:spacing w:val="-24"/>
          <w:w w:val="113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2"/>
          <w:szCs w:val="22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près</w:t>
      </w:r>
      <w:r>
        <w:rPr>
          <w:rFonts w:ascii="Times New Roman" w:hAnsi="Times New Roman" w:cs="Times New Roman" w:eastAsia="Times New Roman"/>
          <w:sz w:val="22"/>
          <w:szCs w:val="22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partout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13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jardins,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l'exploitation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cet</w:t>
      </w:r>
      <w:r>
        <w:rPr>
          <w:rFonts w:ascii="Times New Roman" w:hAnsi="Times New Roman" w:cs="Times New Roman" w:eastAsia="Times New Roman"/>
          <w:sz w:val="22"/>
          <w:szCs w:val="22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arbre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vergers</w:t>
      </w:r>
      <w:r>
        <w:rPr>
          <w:rFonts w:ascii="Times New Roman" w:hAnsi="Times New Roman" w:cs="Times New Roman" w:eastAsia="Times New Roman"/>
          <w:sz w:val="22"/>
          <w:szCs w:val="22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4"/>
          <w:i/>
        </w:rPr>
        <w:t>constitués</w:t>
      </w:r>
      <w:r>
        <w:rPr>
          <w:rFonts w:ascii="Times New Roman" w:hAnsi="Times New Roman" w:cs="Times New Roman" w:eastAsia="Times New Roman"/>
          <w:sz w:val="22"/>
          <w:szCs w:val="22"/>
          <w:spacing w:val="-17"/>
          <w:w w:val="114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4"/>
          <w:i/>
        </w:rPr>
        <w:t>n'était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14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pas</w:t>
      </w:r>
      <w:r>
        <w:rPr>
          <w:rFonts w:ascii="Times New Roman" w:hAnsi="Times New Roman" w:cs="Times New Roman" w:eastAsia="Times New Roman"/>
          <w:sz w:val="22"/>
          <w:szCs w:val="22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pratiquée.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57" w:right="-20"/>
        <w:jc w:val="left"/>
        <w:tabs>
          <w:tab w:pos="504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Bouche</w:t>
      </w:r>
      <w:r>
        <w:rPr>
          <w:rFonts w:ascii="Times New Roman" w:hAnsi="Times New Roman" w:cs="Times New Roman" w:eastAsia="Times New Roman"/>
          <w:sz w:val="22"/>
          <w:szCs w:val="22"/>
          <w:spacing w:val="34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  <w:position w:val="1"/>
        </w:rPr>
        <w:t>autrefois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22" w:after="0" w:line="240" w:lineRule="auto"/>
        <w:ind w:left="5058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Confiture</w:t>
      </w:r>
      <w:r>
        <w:rPr>
          <w:rFonts w:ascii="Times New Roman" w:hAnsi="Times New Roman" w:cs="Times New Roman" w:eastAsia="Times New Roman"/>
          <w:sz w:val="22"/>
          <w:szCs w:val="22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(non</w:t>
      </w:r>
      <w:r>
        <w:rPr>
          <w:rFonts w:ascii="Times New Roman" w:hAnsi="Times New Roman" w:cs="Times New Roman" w:eastAsia="Times New Roman"/>
          <w:sz w:val="22"/>
          <w:szCs w:val="22"/>
          <w:spacing w:val="22"/>
          <w:w w:val="11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précisée)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9" w:after="0" w:line="248" w:lineRule="exact"/>
        <w:ind w:left="5058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Confiserie</w:t>
      </w:r>
      <w:r>
        <w:rPr>
          <w:rFonts w:ascii="Times New Roman" w:hAnsi="Times New Roman" w:cs="Times New Roman" w:eastAsia="Times New Roman"/>
          <w:sz w:val="22"/>
          <w:szCs w:val="22"/>
          <w:spacing w:val="29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séchage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  <w:position w:val="-1"/>
        </w:rPr>
        <w:t>naturel:</w:t>
      </w:r>
      <w:r>
        <w:rPr>
          <w:rFonts w:ascii="Times New Roman" w:hAnsi="Times New Roman" w:cs="Times New Roman" w:eastAsia="Times New Roman"/>
          <w:sz w:val="22"/>
          <w:szCs w:val="22"/>
          <w:spacing w:val="27"/>
          <w:w w:val="108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  <w:position w:val="-1"/>
        </w:rPr>
        <w:t>souvent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</w:sectPr>
      </w:pPr>
      <w:rPr/>
    </w:p>
    <w:p>
      <w:pPr>
        <w:spacing w:before="39" w:after="0" w:line="320" w:lineRule="atLeast"/>
        <w:ind w:left="1886" w:right="-6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7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30" w:after="0" w:line="322" w:lineRule="exact"/>
        <w:ind w:left="7" w:right="2861" w:firstLine="-7"/>
        <w:jc w:val="left"/>
        <w:rPr>
          <w:rFonts w:ascii="Courier New" w:hAnsi="Courier New" w:cs="Courier New" w:eastAsia="Courier New"/>
          <w:sz w:val="31"/>
          <w:szCs w:val="31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1"/>
          <w:szCs w:val="31"/>
          <w:spacing w:val="0"/>
          <w:w w:val="108"/>
        </w:rPr>
        <w:t>BARACUCCA</w:t>
      </w:r>
      <w:r>
        <w:rPr>
          <w:rFonts w:ascii="Courier New" w:hAnsi="Courier New" w:cs="Courier New" w:eastAsia="Courier New"/>
          <w:sz w:val="31"/>
          <w:szCs w:val="31"/>
          <w:spacing w:val="0"/>
          <w:w w:val="108"/>
        </w:rPr>
        <w:t> </w:t>
      </w:r>
      <w:r>
        <w:rPr>
          <w:rFonts w:ascii="Courier New" w:hAnsi="Courier New" w:cs="Courier New" w:eastAsia="Courier New"/>
          <w:sz w:val="31"/>
          <w:szCs w:val="31"/>
          <w:spacing w:val="0"/>
          <w:w w:val="104"/>
        </w:rPr>
        <w:t>ROSACHJATA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440"/>
          <w:cols w:num="2" w:equalWidth="0">
            <w:col w:w="3102" w:space="1963"/>
            <w:col w:w="4875"/>
          </w:cols>
        </w:sectPr>
      </w:pPr>
      <w:rPr/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26.78891pt;margin-top:.537724pt;width:33.932618pt;height:.1pt;mso-position-horizontal-relative:page;mso-position-vertical-relative:page;z-index:-13789" coordorigin="536,11" coordsize="679,2">
            <v:shape style="position:absolute;left:536;top:11;width:679;height:2" coordorigin="536,11" coordsize="679,0" path="m536,11l1214,11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128.586761pt;margin-top:.179241pt;width:104.298152pt;height:.1pt;mso-position-horizontal-relative:page;mso-position-vertical-relative:page;z-index:-13788" coordorigin="2572,4" coordsize="2086,2">
            <v:shape style="position:absolute;left:2572;top:4;width:2086;height:2" coordorigin="2572,4" coordsize="2086,0" path="m2572,4l4658,4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503.988678pt;margin-top:3.764066pt;width:92.153846pt;height:.1pt;mso-position-horizontal-relative:page;mso-position-vertical-relative:page;z-index:-13787" coordorigin="10080,75" coordsize="1843,2">
            <v:shape style="position:absolute;left:10080;top:75;width:1843;height:2" coordorigin="10080,75" coordsize="1843,0" path="m10080,75l11923,75e" filled="f" stroked="t" strokeweight=".714371pt" strokecolor="#000000">
              <v:path arrowok="t"/>
            </v:shape>
          </v:group>
          <w10:wrap type="none"/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6" w:after="0" w:line="240" w:lineRule="auto"/>
        <w:ind w:right="87"/>
        <w:jc w:val="righ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spacing w:val="0"/>
          <w:w w:val="89"/>
          <w:i/>
        </w:rPr>
        <w:t>18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00" w:right="440"/>
        </w:sectPr>
      </w:pPr>
      <w:rPr/>
    </w:p>
    <w:p>
      <w:pPr>
        <w:spacing w:before="60" w:after="0" w:line="240" w:lineRule="auto"/>
        <w:ind w:left="101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w w:val="98"/>
          <w:b/>
          <w:bCs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b/>
          <w:bCs/>
          <w:u w:val="thick" w:color="0000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  <w:b/>
          <w:bCs/>
          <w:u w:val="thick" w:color="0000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b/>
          <w:bCs/>
          <w:u w:val="thick" w:color="000000"/>
        </w:rPr>
        <w:t>BARACUCCA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b/>
          <w:bCs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1" w:lineRule="auto"/>
        <w:ind w:left="821" w:right="4485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Pourquoi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désigne-t-il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l'abricot?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voici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version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8" w:lineRule="auto"/>
        <w:ind w:left="108" w:right="649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d'origine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étant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fixé,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l'Arménie,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introduction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légions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romaines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l'appelaient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vocable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latin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Praecoquus,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c'est-à-dire</w:t>
      </w:r>
      <w:r>
        <w:rPr>
          <w:rFonts w:ascii="Arial" w:hAnsi="Arial" w:cs="Arial" w:eastAsia="Arial"/>
          <w:sz w:val="23"/>
          <w:szCs w:val="23"/>
          <w:spacing w:val="33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précoce-</w:t>
      </w:r>
      <w:r>
        <w:rPr>
          <w:rFonts w:ascii="Arial" w:hAnsi="Arial" w:cs="Arial" w:eastAsia="Arial"/>
          <w:sz w:val="23"/>
          <w:szCs w:val="23"/>
          <w:spacing w:val="-13"/>
          <w:w w:val="11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Praecoqua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8" w:lineRule="auto"/>
        <w:ind w:left="122" w:right="630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romains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s'appliquèrent</w:t>
      </w:r>
      <w:r>
        <w:rPr>
          <w:rFonts w:ascii="Arial" w:hAnsi="Arial" w:cs="Arial" w:eastAsia="Arial"/>
          <w:sz w:val="23"/>
          <w:szCs w:val="23"/>
          <w:spacing w:val="5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l'invasion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arabe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Afrique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Nord.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celle-ci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PRAECOQUA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prononcé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arabes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s'adoucit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BE</w:t>
      </w:r>
      <w:r>
        <w:rPr>
          <w:rFonts w:ascii="Arial" w:hAnsi="Arial" w:cs="Arial" w:eastAsia="Arial"/>
          <w:sz w:val="23"/>
          <w:szCs w:val="23"/>
          <w:spacing w:val="2"/>
          <w:w w:val="95"/>
        </w:rPr>
        <w:t>R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COQUE.</w:t>
      </w:r>
      <w:r>
        <w:rPr>
          <w:rFonts w:ascii="Arial" w:hAnsi="Arial" w:cs="Arial" w:eastAsia="Arial"/>
          <w:sz w:val="23"/>
          <w:szCs w:val="23"/>
          <w:spacing w:val="-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Envahissant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péninsule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Ibérique,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importèrent</w:t>
      </w:r>
      <w:r>
        <w:rPr>
          <w:rFonts w:ascii="Arial" w:hAnsi="Arial" w:cs="Arial" w:eastAsia="Arial"/>
          <w:sz w:val="23"/>
          <w:szCs w:val="23"/>
          <w:spacing w:val="2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culture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d'où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catalan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BAR</w:t>
      </w:r>
      <w:r>
        <w:rPr>
          <w:rFonts w:ascii="Arial" w:hAnsi="Arial" w:cs="Arial" w:eastAsia="Arial"/>
          <w:sz w:val="23"/>
          <w:szCs w:val="23"/>
          <w:spacing w:val="4"/>
          <w:w w:val="95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COQUE.</w:t>
      </w:r>
      <w:r>
        <w:rPr>
          <w:rFonts w:ascii="Arial" w:hAnsi="Arial" w:cs="Arial" w:eastAsia="Arial"/>
          <w:sz w:val="23"/>
          <w:szCs w:val="23"/>
          <w:spacing w:val="-1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commerce</w:t>
      </w:r>
      <w:r>
        <w:rPr>
          <w:rFonts w:ascii="Arial" w:hAnsi="Arial" w:cs="Arial" w:eastAsia="Arial"/>
          <w:sz w:val="23"/>
          <w:szCs w:val="23"/>
          <w:spacing w:val="26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40" w:lineRule="auto"/>
        <w:ind w:left="12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échanges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devinrent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florissants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supposer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l'introduction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8"/>
        </w:rPr>
        <w:t>BARACUCCHI</w:t>
      </w:r>
      <w:r>
        <w:rPr>
          <w:rFonts w:ascii="Arial" w:hAnsi="Arial" w:cs="Arial" w:eastAsia="Arial"/>
          <w:sz w:val="23"/>
          <w:szCs w:val="23"/>
          <w:spacing w:val="-12"/>
          <w:w w:val="9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Bonifacio,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directement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espagnols,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génois.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90" w:lineRule="atLeast"/>
        <w:ind w:left="129" w:right="641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permet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supposer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vrai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BARACUCCU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BALACUCCU.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80" w:h="16820"/>
          <w:pgMar w:top="1020" w:bottom="0" w:left="1440" w:right="400"/>
        </w:sectPr>
      </w:pPr>
      <w:rPr/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144" w:right="-7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lieux.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30" w:after="0" w:line="240" w:lineRule="auto"/>
        <w:ind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br w:type="column"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l'espèce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variétal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fixés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00"/>
          <w:cols w:num="2" w:equalWidth="0">
            <w:col w:w="697" w:space="145"/>
            <w:col w:w="9298"/>
          </w:cols>
        </w:sectPr>
      </w:pPr>
      <w:rPr/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/>
        <w:pict>
          <v:group style="position:absolute;margin-left:124.191704pt;margin-top:1.079589pt;width:152.629807pt;height:.1pt;mso-position-horizontal-relative:page;mso-position-vertical-relative:page;z-index:-13786" coordorigin="2484,22" coordsize="3053,2">
            <v:shape style="position:absolute;left:2484;top:22;width:3053;height:2" coordorigin="2484,22" coordsize="3053,0" path="m2484,22l5536,22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21.098572pt;margin-top:0pt;width:275.381610pt;height:679.781457pt;mso-position-horizontal-relative:page;mso-position-vertical-relative:page;z-index:-13785" coordorigin="6422,0" coordsize="5508,13596">
            <v:group style="position:absolute;left:6429;top:11;width:5493;height:2" coordorigin="6429,11" coordsize="5493,2">
              <v:shape style="position:absolute;left:6429;top:11;width:5493;height:2" coordorigin="6429,11" coordsize="5493,0" path="m6429,11l11922,11e" filled="f" stroked="t" strokeweight=".719952pt" strokecolor="#000000">
                <v:path arrowok="t"/>
              </v:shape>
            </v:group>
            <v:group style="position:absolute;left:11915;top:0;width:2;height:13588" coordorigin="11915,0" coordsize="2,13588">
              <v:shape style="position:absolute;left:11915;top:0;width:2;height:13588" coordorigin="11915,0" coordsize="0,13588" path="m11915,13588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24"/>
          <w:szCs w:val="24"/>
        </w:rPr>
      </w:r>
    </w:p>
    <w:p>
      <w:pPr>
        <w:spacing w:before="30" w:after="0" w:line="264" w:lineRule="auto"/>
        <w:ind w:left="137" w:right="613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genenque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l'espèce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quelquefois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ALZILONU</w:t>
      </w:r>
      <w:r>
        <w:rPr>
          <w:rFonts w:ascii="Arial" w:hAnsi="Arial" w:cs="Arial" w:eastAsia="Arial"/>
          <w:sz w:val="23"/>
          <w:szCs w:val="23"/>
          <w:spacing w:val="2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STARZILONU.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STARZILONU</w:t>
      </w:r>
      <w:r>
        <w:rPr>
          <w:rFonts w:ascii="Arial" w:hAnsi="Arial" w:cs="Arial" w:eastAsia="Arial"/>
          <w:sz w:val="23"/>
          <w:szCs w:val="23"/>
          <w:spacing w:val="22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opposition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greffés.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BARACUCCHI</w:t>
      </w:r>
      <w:r>
        <w:rPr>
          <w:rFonts w:ascii="Arial" w:hAnsi="Arial" w:cs="Arial" w:eastAsia="Arial"/>
          <w:sz w:val="23"/>
          <w:szCs w:val="23"/>
          <w:spacing w:val="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blancs.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1" w:lineRule="auto"/>
        <w:ind w:left="151" w:right="597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taille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rouge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précoce,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25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l'on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marchés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d'Ajaccio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BARACUCCA.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7" w:lineRule="auto"/>
        <w:ind w:left="158" w:right="625" w:firstLine="69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Tandis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qu'un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deuxième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qu'une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pêche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juillet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MUSCATELLU.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renommé.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7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existerait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dits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"MUSCATELLI".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4" w:lineRule="auto"/>
        <w:ind w:left="173" w:right="605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l'abricotier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désespérant,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prospère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fructification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hétérogène,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arrive-t-il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rien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produire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pendant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plusieurs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d'entrer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subitement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surproduction.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5" w:lineRule="auto"/>
        <w:ind w:left="180" w:right="589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observations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montré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périodes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froid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moment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floraison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causes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ajoutées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vents.</w:t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Ën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définitive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pourraient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classés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9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36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6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BARACUCCHI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0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primaticciu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format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la·maturité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mi-juillet,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appellé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59" w:lineRule="exact"/>
        <w:ind w:left="157" w:right="4351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comrnunément</w:t>
      </w:r>
      <w:r>
        <w:rPr>
          <w:rFonts w:ascii="Arial" w:hAnsi="Arial" w:cs="Arial" w:eastAsia="Arial"/>
          <w:sz w:val="23"/>
          <w:szCs w:val="23"/>
          <w:spacing w:val="4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  <w:position w:val="-1"/>
        </w:rPr>
        <w:t>MUSCATELLU</w:t>
      </w:r>
      <w:r>
        <w:rPr>
          <w:rFonts w:ascii="Arial" w:hAnsi="Arial" w:cs="Arial" w:eastAsia="Arial"/>
          <w:sz w:val="23"/>
          <w:szCs w:val="23"/>
          <w:spacing w:val="-2"/>
          <w:w w:val="96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car</w:t>
      </w:r>
      <w:r>
        <w:rPr>
          <w:rFonts w:ascii="Arial" w:hAnsi="Arial" w:cs="Arial" w:eastAsia="Arial"/>
          <w:sz w:val="23"/>
          <w:szCs w:val="23"/>
          <w:spacing w:val="2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trés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position w:val="-1"/>
        </w:rPr>
        <w:t>parfumé.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89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81"/>
        </w:rPr>
        <w:t>19.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40" w:right="400"/>
        </w:sectPr>
      </w:pPr>
      <w:rPr/>
    </w:p>
    <w:p>
      <w:pPr>
        <w:spacing w:before="69" w:after="0" w:line="294" w:lineRule="exact"/>
        <w:ind w:left="2575" w:right="-20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color w:val="242323"/>
          <w:spacing w:val="0"/>
          <w:w w:val="100"/>
          <w:b/>
          <w:bCs/>
          <w:position w:val="-1"/>
        </w:rPr>
        <w:t>ABRICOT</w:t>
      </w:r>
      <w:r>
        <w:rPr>
          <w:rFonts w:ascii="Times New Roman" w:hAnsi="Times New Roman" w:cs="Times New Roman" w:eastAsia="Times New Roman"/>
          <w:sz w:val="26"/>
          <w:szCs w:val="26"/>
          <w:color w:val="242323"/>
          <w:spacing w:val="7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42323"/>
          <w:spacing w:val="0"/>
          <w:w w:val="103"/>
          <w:b/>
          <w:bCs/>
          <w:position w:val="-1"/>
        </w:rPr>
        <w:t>MUSCATELLU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4" w:after="0" w:line="254" w:lineRule="exact"/>
        <w:ind w:left="1136" w:right="8374"/>
        <w:jc w:val="center"/>
        <w:rPr>
          <w:rFonts w:ascii="Arial" w:hAnsi="Arial" w:cs="Arial" w:eastAsia="Arial"/>
          <w:sz w:val="28"/>
          <w:szCs w:val="2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54.069717pt;margin-top:8.828362pt;width:18.028112pt;height:25pt;mso-position-horizontal-relative:page;mso-position-vertical-relative:paragraph;z-index:-13779" type="#_x0000_t202" filled="f" stroked="f">
            <v:textbox inset="0,0,0,0">
              <w:txbxContent>
                <w:p>
                  <w:pPr>
                    <w:spacing w:before="0" w:after="0" w:line="500" w:lineRule="exact"/>
                    <w:ind w:right="-115"/>
                    <w:jc w:val="left"/>
                    <w:rPr>
                      <w:rFonts w:ascii="Arial" w:hAnsi="Arial" w:cs="Arial" w:eastAsia="Arial"/>
                      <w:sz w:val="50"/>
                      <w:szCs w:val="50"/>
                    </w:rPr>
                  </w:pPr>
                  <w:rPr/>
                  <w:r>
                    <w:rPr>
                      <w:rFonts w:ascii="Arial" w:hAnsi="Arial" w:cs="Arial" w:eastAsia="Arial"/>
                      <w:sz w:val="50"/>
                      <w:szCs w:val="50"/>
                      <w:color w:val="E97462"/>
                      <w:spacing w:val="-74"/>
                      <w:w w:val="115"/>
                      <w:position w:val="-1"/>
                    </w:rPr>
                    <w:t>.</w:t>
                  </w:r>
                  <w:r>
                    <w:rPr>
                      <w:rFonts w:ascii="Arial" w:hAnsi="Arial" w:cs="Arial" w:eastAsia="Arial"/>
                      <w:sz w:val="50"/>
                      <w:szCs w:val="50"/>
                      <w:color w:val="38312F"/>
                      <w:spacing w:val="-8"/>
                      <w:w w:val="58"/>
                      <w:position w:val="-1"/>
                    </w:rPr>
                    <w:t>.</w:t>
                  </w:r>
                  <w:r>
                    <w:rPr>
                      <w:rFonts w:ascii="Arial" w:hAnsi="Arial" w:cs="Arial" w:eastAsia="Arial"/>
                      <w:sz w:val="50"/>
                      <w:szCs w:val="50"/>
                      <w:color w:val="69524F"/>
                      <w:spacing w:val="0"/>
                      <w:w w:val="58"/>
                      <w:position w:val="-1"/>
                    </w:rPr>
                    <w:t>.</w:t>
                  </w:r>
                  <w:r>
                    <w:rPr>
                      <w:rFonts w:ascii="Arial" w:hAnsi="Arial" w:cs="Arial" w:eastAsia="Arial"/>
                      <w:sz w:val="50"/>
                      <w:szCs w:val="50"/>
                      <w:color w:val="69524F"/>
                      <w:spacing w:val="-96"/>
                      <w:w w:val="100"/>
                      <w:position w:val="-1"/>
                    </w:rPr>
                    <w:t> </w:t>
                  </w:r>
                  <w:r>
                    <w:rPr>
                      <w:rFonts w:ascii="Arial" w:hAnsi="Arial" w:cs="Arial" w:eastAsia="Arial"/>
                      <w:sz w:val="50"/>
                      <w:szCs w:val="50"/>
                      <w:color w:val="E97462"/>
                      <w:spacing w:val="0"/>
                      <w:w w:val="34"/>
                      <w:position w:val="-1"/>
                    </w:rPr>
                    <w:t>..</w:t>
                  </w:r>
                  <w:r>
                    <w:rPr>
                      <w:rFonts w:ascii="Arial" w:hAnsi="Arial" w:cs="Arial" w:eastAsia="Arial"/>
                      <w:sz w:val="50"/>
                      <w:szCs w:val="50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8"/>
          <w:szCs w:val="28"/>
          <w:color w:val="484442"/>
          <w:spacing w:val="-47"/>
          <w:w w:val="154"/>
          <w:position w:val="-6"/>
        </w:rPr>
        <w:t>.</w:t>
      </w:r>
      <w:r>
        <w:rPr>
          <w:rFonts w:ascii="Arial" w:hAnsi="Arial" w:cs="Arial" w:eastAsia="Arial"/>
          <w:sz w:val="28"/>
          <w:szCs w:val="28"/>
          <w:color w:val="EF8E7E"/>
          <w:spacing w:val="0"/>
          <w:w w:val="83"/>
          <w:position w:val="-6"/>
        </w:rPr>
        <w:t>·'"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  <w:position w:val="0"/>
        </w:rPr>
      </w:r>
    </w:p>
    <w:p>
      <w:pPr>
        <w:spacing w:before="0" w:after="0" w:line="194" w:lineRule="exact"/>
        <w:ind w:left="812" w:right="8147"/>
        <w:jc w:val="center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8"/>
          <w:szCs w:val="28"/>
          <w:color w:val="38312F"/>
          <w:w w:val="103"/>
          <w:position w:val="-1"/>
        </w:rPr>
        <w:t>.</w:t>
      </w:r>
      <w:r>
        <w:rPr>
          <w:rFonts w:ascii="Arial" w:hAnsi="Arial" w:cs="Arial" w:eastAsia="Arial"/>
          <w:sz w:val="28"/>
          <w:szCs w:val="28"/>
          <w:color w:val="38312F"/>
          <w:spacing w:val="-55"/>
          <w:w w:val="100"/>
          <w:position w:val="-1"/>
        </w:rPr>
        <w:t> </w:t>
      </w:r>
      <w:r>
        <w:rPr>
          <w:rFonts w:ascii="Arial" w:hAnsi="Arial" w:cs="Arial" w:eastAsia="Arial"/>
          <w:sz w:val="29"/>
          <w:szCs w:val="29"/>
          <w:color w:val="F4B5A3"/>
          <w:spacing w:val="-65"/>
          <w:w w:val="94"/>
          <w:position w:val="-1"/>
        </w:rPr>
        <w:t>,</w:t>
      </w:r>
      <w:r>
        <w:rPr>
          <w:rFonts w:ascii="Arial" w:hAnsi="Arial" w:cs="Arial" w:eastAsia="Arial"/>
          <w:sz w:val="29"/>
          <w:szCs w:val="29"/>
          <w:color w:val="CD8072"/>
          <w:spacing w:val="0"/>
          <w:w w:val="258"/>
          <w:position w:val="-1"/>
        </w:rPr>
        <w:t>;</w:t>
      </w:r>
      <w:r>
        <w:rPr>
          <w:rFonts w:ascii="Arial" w:hAnsi="Arial" w:cs="Arial" w:eastAsia="Arial"/>
          <w:sz w:val="29"/>
          <w:szCs w:val="29"/>
          <w:color w:val="CD8072"/>
          <w:spacing w:val="-43"/>
          <w:w w:val="100"/>
          <w:position w:val="-1"/>
        </w:rPr>
        <w:t> </w:t>
      </w:r>
      <w:r>
        <w:rPr>
          <w:rFonts w:ascii="Arial" w:hAnsi="Arial" w:cs="Arial" w:eastAsia="Arial"/>
          <w:sz w:val="28"/>
          <w:szCs w:val="28"/>
          <w:color w:val="242323"/>
          <w:spacing w:val="0"/>
          <w:w w:val="129"/>
          <w:position w:val="-1"/>
        </w:rPr>
        <w:t>.</w:t>
      </w:r>
      <w:r>
        <w:rPr>
          <w:rFonts w:ascii="Arial" w:hAnsi="Arial" w:cs="Arial" w:eastAsia="Arial"/>
          <w:sz w:val="28"/>
          <w:szCs w:val="28"/>
          <w:color w:val="242323"/>
          <w:spacing w:val="-45"/>
          <w:w w:val="100"/>
          <w:position w:val="-1"/>
        </w:rPr>
        <w:t> </w:t>
      </w:r>
      <w:r>
        <w:rPr>
          <w:rFonts w:ascii="Arial" w:hAnsi="Arial" w:cs="Arial" w:eastAsia="Arial"/>
          <w:sz w:val="25"/>
          <w:szCs w:val="25"/>
          <w:color w:val="BD674D"/>
          <w:spacing w:val="0"/>
          <w:w w:val="115"/>
          <w:position w:val="-1"/>
        </w:rPr>
        <w:t>.</w:t>
      </w:r>
      <w:r>
        <w:rPr>
          <w:rFonts w:ascii="Arial" w:hAnsi="Arial" w:cs="Arial" w:eastAsia="Arial"/>
          <w:sz w:val="25"/>
          <w:szCs w:val="25"/>
          <w:color w:val="BD674D"/>
          <w:spacing w:val="2"/>
          <w:w w:val="115"/>
          <w:position w:val="-1"/>
        </w:rPr>
        <w:t>;</w:t>
      </w:r>
      <w:r>
        <w:rPr>
          <w:rFonts w:ascii="Arial" w:hAnsi="Arial" w:cs="Arial" w:eastAsia="Arial"/>
          <w:sz w:val="28"/>
          <w:szCs w:val="28"/>
          <w:color w:val="69524F"/>
          <w:spacing w:val="-47"/>
          <w:w w:val="154"/>
          <w:position w:val="-1"/>
        </w:rPr>
        <w:t>.</w:t>
      </w:r>
      <w:r>
        <w:rPr>
          <w:rFonts w:ascii="Arial" w:hAnsi="Arial" w:cs="Arial" w:eastAsia="Arial"/>
          <w:sz w:val="28"/>
          <w:szCs w:val="28"/>
          <w:color w:val="EF8E7E"/>
          <w:spacing w:val="0"/>
          <w:w w:val="103"/>
          <w:position w:val="-1"/>
        </w:rPr>
        <w:t>.</w:t>
      </w:r>
      <w:r>
        <w:rPr>
          <w:rFonts w:ascii="Arial" w:hAnsi="Arial" w:cs="Arial" w:eastAsia="Arial"/>
          <w:sz w:val="28"/>
          <w:szCs w:val="28"/>
          <w:color w:val="EF8E7E"/>
          <w:spacing w:val="-56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EF8E7E"/>
          <w:spacing w:val="0"/>
          <w:w w:val="75"/>
          <w:i/>
          <w:position w:val="-1"/>
        </w:rPr>
        <w:t>"'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149" w:lineRule="exact"/>
        <w:ind w:left="868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24.551682pt;margin-top:5.476309pt;width:55.258633pt;height:21.5pt;mso-position-horizontal-relative:page;mso-position-vertical-relative:paragraph;z-index:-13778" type="#_x0000_t202" filled="f" stroked="f">
            <v:textbox inset="0,0,0,0">
              <w:txbxContent>
                <w:p>
                  <w:pPr>
                    <w:spacing w:before="0" w:after="0" w:line="430" w:lineRule="exact"/>
                    <w:ind w:right="-104"/>
                    <w:jc w:val="left"/>
                    <w:tabs>
                      <w:tab w:pos="560" w:val="left"/>
                    </w:tabs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43"/>
                      <w:szCs w:val="43"/>
                      <w:color w:val="EF8E7E"/>
                      <w:spacing w:val="0"/>
                      <w:w w:val="52"/>
                    </w:rPr>
                    <w:t>...</w:t>
                  </w:r>
                  <w:r>
                    <w:rPr>
                      <w:rFonts w:ascii="Times New Roman" w:hAnsi="Times New Roman" w:cs="Times New Roman" w:eastAsia="Times New Roman"/>
                      <w:sz w:val="43"/>
                      <w:szCs w:val="43"/>
                      <w:color w:val="EF8E7E"/>
                      <w:spacing w:val="0"/>
                      <w:w w:val="100"/>
                    </w:rPr>
                    <w:tab/>
                  </w:r>
                  <w:r>
                    <w:rPr>
                      <w:rFonts w:ascii="Times New Roman" w:hAnsi="Times New Roman" w:cs="Times New Roman" w:eastAsia="Times New Roman"/>
                      <w:sz w:val="43"/>
                      <w:szCs w:val="43"/>
                      <w:color w:val="EF8E7E"/>
                      <w:spacing w:val="0"/>
                      <w:w w:val="100"/>
                    </w:rPr>
                  </w:r>
                  <w:r>
                    <w:rPr>
                      <w:rFonts w:ascii="Arial" w:hAnsi="Arial" w:cs="Arial" w:eastAsia="Arial"/>
                      <w:sz w:val="35"/>
                      <w:szCs w:val="35"/>
                      <w:color w:val="CD8072"/>
                      <w:spacing w:val="-3"/>
                      <w:w w:val="185"/>
                    </w:rPr>
                    <w:t>'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484442"/>
                      <w:spacing w:val="-23"/>
                      <w:w w:val="103"/>
                    </w:rPr>
                    <w:t>.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CD8072"/>
                      <w:spacing w:val="0"/>
                      <w:w w:val="77"/>
                    </w:rPr>
                    <w:t>.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CD8072"/>
                      <w:spacing w:val="-14"/>
                      <w:w w:val="77"/>
                    </w:rPr>
                    <w:t>.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484442"/>
                      <w:spacing w:val="-30"/>
                      <w:w w:val="103"/>
                    </w:rPr>
                    <w:t>.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E97462"/>
                      <w:spacing w:val="0"/>
                      <w:w w:val="46"/>
                    </w:rPr>
                    <w:t>..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E97462"/>
                      <w:spacing w:val="0"/>
                      <w:w w:val="100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E97462"/>
                      <w:spacing w:val="-4"/>
                      <w:w w:val="100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F4B5A3"/>
                      <w:spacing w:val="0"/>
                      <w:w w:val="59"/>
                    </w:rPr>
                    <w:t>_</w:t>
                  </w:r>
                  <w:r>
                    <w:rPr>
                      <w:rFonts w:ascii="Times New Roman" w:hAnsi="Times New Roman" w:cs="Times New Roman" w:eastAsia="Times New Roman"/>
                      <w:sz w:val="26"/>
                      <w:szCs w:val="26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18"/>
          <w:szCs w:val="18"/>
          <w:color w:val="242323"/>
          <w:spacing w:val="-45"/>
          <w:w w:val="219"/>
          <w:position w:val="1"/>
        </w:rPr>
        <w:t>,</w:t>
      </w:r>
      <w:r>
        <w:rPr>
          <w:rFonts w:ascii="Times New Roman" w:hAnsi="Times New Roman" w:cs="Times New Roman" w:eastAsia="Times New Roman"/>
          <w:sz w:val="18"/>
          <w:szCs w:val="18"/>
          <w:color w:val="EF8E7E"/>
          <w:spacing w:val="0"/>
          <w:w w:val="83"/>
          <w:position w:val="1"/>
        </w:rPr>
        <w:t>"'</w:t>
      </w:r>
      <w:r>
        <w:rPr>
          <w:rFonts w:ascii="Times New Roman" w:hAnsi="Times New Roman" w:cs="Times New Roman" w:eastAsia="Times New Roman"/>
          <w:sz w:val="18"/>
          <w:szCs w:val="18"/>
          <w:color w:val="EF8E7E"/>
          <w:spacing w:val="-33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38312F"/>
          <w:spacing w:val="0"/>
          <w:w w:val="148"/>
          <w:position w:val="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38312F"/>
          <w:spacing w:val="-31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484442"/>
          <w:spacing w:val="0"/>
          <w:w w:val="175"/>
          <w:i/>
          <w:position w:val="1"/>
        </w:rPr>
        <w:t>·: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38" w:after="0" w:line="125" w:lineRule="exact"/>
        <w:ind w:left="797" w:right="8116"/>
        <w:jc w:val="center"/>
        <w:rPr>
          <w:rFonts w:ascii="Arial" w:hAnsi="Arial" w:cs="Arial" w:eastAsia="Arial"/>
          <w:sz w:val="11"/>
          <w:szCs w:val="11"/>
        </w:rPr>
      </w:pPr>
      <w:rPr/>
      <w:r>
        <w:rPr>
          <w:rFonts w:ascii="Arial" w:hAnsi="Arial" w:cs="Arial" w:eastAsia="Arial"/>
          <w:sz w:val="11"/>
          <w:szCs w:val="11"/>
          <w:color w:val="38312F"/>
          <w:spacing w:val="0"/>
          <w:w w:val="77"/>
        </w:rPr>
        <w:t>...,</w:t>
      </w:r>
      <w:r>
        <w:rPr>
          <w:rFonts w:ascii="Arial" w:hAnsi="Arial" w:cs="Arial" w:eastAsia="Arial"/>
          <w:sz w:val="11"/>
          <w:szCs w:val="11"/>
          <w:color w:val="38312F"/>
          <w:spacing w:val="0"/>
          <w:w w:val="77"/>
        </w:rPr>
        <w:t>     </w:t>
      </w:r>
      <w:r>
        <w:rPr>
          <w:rFonts w:ascii="Arial" w:hAnsi="Arial" w:cs="Arial" w:eastAsia="Arial"/>
          <w:sz w:val="11"/>
          <w:szCs w:val="11"/>
          <w:color w:val="38312F"/>
          <w:spacing w:val="15"/>
          <w:w w:val="77"/>
        </w:rPr>
        <w:t> </w:t>
      </w:r>
      <w:r>
        <w:rPr>
          <w:rFonts w:ascii="Arial" w:hAnsi="Arial" w:cs="Arial" w:eastAsia="Arial"/>
          <w:sz w:val="11"/>
          <w:szCs w:val="11"/>
          <w:color w:val="38312F"/>
          <w:spacing w:val="0"/>
          <w:w w:val="100"/>
        </w:rPr>
        <w:t>•</w:t>
      </w:r>
      <w:r>
        <w:rPr>
          <w:rFonts w:ascii="Arial" w:hAnsi="Arial" w:cs="Arial" w:eastAsia="Arial"/>
          <w:sz w:val="11"/>
          <w:szCs w:val="11"/>
          <w:color w:val="38312F"/>
          <w:spacing w:val="26"/>
          <w:w w:val="100"/>
        </w:rPr>
        <w:t> </w:t>
      </w:r>
      <w:r>
        <w:rPr>
          <w:rFonts w:ascii="Arial" w:hAnsi="Arial" w:cs="Arial" w:eastAsia="Arial"/>
          <w:sz w:val="11"/>
          <w:szCs w:val="11"/>
          <w:color w:val="8C5046"/>
          <w:spacing w:val="0"/>
          <w:w w:val="100"/>
        </w:rPr>
        <w:t>'&lt;</w:t>
      </w:r>
      <w:r>
        <w:rPr>
          <w:rFonts w:ascii="Arial" w:hAnsi="Arial" w:cs="Arial" w:eastAsia="Arial"/>
          <w:sz w:val="11"/>
          <w:szCs w:val="11"/>
          <w:color w:val="8C5046"/>
          <w:spacing w:val="20"/>
          <w:w w:val="100"/>
        </w:rPr>
        <w:t> </w:t>
      </w:r>
      <w:r>
        <w:rPr>
          <w:rFonts w:ascii="Arial" w:hAnsi="Arial" w:cs="Arial" w:eastAsia="Arial"/>
          <w:sz w:val="11"/>
          <w:szCs w:val="11"/>
          <w:color w:val="69524F"/>
          <w:spacing w:val="0"/>
          <w:w w:val="100"/>
        </w:rPr>
        <w:t>•</w:t>
      </w:r>
      <w:r>
        <w:rPr>
          <w:rFonts w:ascii="Arial" w:hAnsi="Arial" w:cs="Arial" w:eastAsia="Arial"/>
          <w:sz w:val="11"/>
          <w:szCs w:val="11"/>
          <w:color w:val="69524F"/>
          <w:spacing w:val="0"/>
          <w:w w:val="100"/>
        </w:rPr>
        <w:t> </w:t>
      </w:r>
      <w:r>
        <w:rPr>
          <w:rFonts w:ascii="Arial" w:hAnsi="Arial" w:cs="Arial" w:eastAsia="Arial"/>
          <w:sz w:val="11"/>
          <w:szCs w:val="11"/>
          <w:color w:val="69524F"/>
          <w:spacing w:val="8"/>
          <w:w w:val="100"/>
        </w:rPr>
        <w:t> </w:t>
      </w:r>
      <w:r>
        <w:rPr>
          <w:rFonts w:ascii="Arial" w:hAnsi="Arial" w:cs="Arial" w:eastAsia="Arial"/>
          <w:sz w:val="11"/>
          <w:szCs w:val="11"/>
          <w:color w:val="38312F"/>
          <w:spacing w:val="0"/>
          <w:w w:val="100"/>
        </w:rPr>
        <w:t>•</w:t>
      </w:r>
      <w:r>
        <w:rPr>
          <w:rFonts w:ascii="Arial" w:hAnsi="Arial" w:cs="Arial" w:eastAsia="Arial"/>
          <w:sz w:val="11"/>
          <w:szCs w:val="11"/>
          <w:color w:val="38312F"/>
          <w:spacing w:val="17"/>
          <w:w w:val="100"/>
        </w:rPr>
        <w:t> </w:t>
      </w:r>
      <w:r>
        <w:rPr>
          <w:rFonts w:ascii="Arial" w:hAnsi="Arial" w:cs="Arial" w:eastAsia="Arial"/>
          <w:sz w:val="11"/>
          <w:szCs w:val="11"/>
          <w:color w:val="69524F"/>
          <w:spacing w:val="0"/>
          <w:w w:val="132"/>
        </w:rPr>
        <w:t>•</w:t>
      </w:r>
      <w:r>
        <w:rPr>
          <w:rFonts w:ascii="Arial" w:hAnsi="Arial" w:cs="Arial" w:eastAsia="Arial"/>
          <w:sz w:val="11"/>
          <w:szCs w:val="11"/>
          <w:color w:val="69524F"/>
          <w:spacing w:val="-11"/>
          <w:w w:val="132"/>
        </w:rPr>
        <w:t> </w:t>
      </w:r>
      <w:r>
        <w:rPr>
          <w:rFonts w:ascii="Arial" w:hAnsi="Arial" w:cs="Arial" w:eastAsia="Arial"/>
          <w:sz w:val="11"/>
          <w:szCs w:val="11"/>
          <w:color w:val="E97462"/>
          <w:spacing w:val="0"/>
          <w:w w:val="300"/>
        </w:rPr>
        <w:t>"</w:t>
      </w:r>
      <w:r>
        <w:rPr>
          <w:rFonts w:ascii="Arial" w:hAnsi="Arial" w:cs="Arial" w:eastAsia="Arial"/>
          <w:sz w:val="11"/>
          <w:szCs w:val="11"/>
          <w:color w:val="000000"/>
          <w:spacing w:val="0"/>
          <w:w w:val="100"/>
        </w:rPr>
      </w:r>
    </w:p>
    <w:p>
      <w:pPr>
        <w:spacing w:before="0" w:after="0" w:line="55" w:lineRule="exact"/>
        <w:ind w:left="958" w:right="8453"/>
        <w:jc w:val="center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Arial" w:hAnsi="Arial" w:cs="Arial" w:eastAsia="Arial"/>
          <w:sz w:val="26"/>
          <w:szCs w:val="26"/>
          <w:color w:val="38312F"/>
          <w:w w:val="88"/>
          <w:position w:val="-25"/>
        </w:rPr>
        <w:t>.</w:t>
      </w:r>
      <w:r>
        <w:rPr>
          <w:rFonts w:ascii="Arial" w:hAnsi="Arial" w:cs="Arial" w:eastAsia="Arial"/>
          <w:sz w:val="26"/>
          <w:szCs w:val="26"/>
          <w:color w:val="38312F"/>
          <w:spacing w:val="-37"/>
          <w:w w:val="100"/>
          <w:position w:val="-25"/>
        </w:rPr>
        <w:t> </w:t>
      </w:r>
      <w:r>
        <w:rPr>
          <w:rFonts w:ascii="Arial" w:hAnsi="Arial" w:cs="Arial" w:eastAsia="Arial"/>
          <w:sz w:val="26"/>
          <w:szCs w:val="26"/>
          <w:color w:val="38312F"/>
          <w:spacing w:val="10"/>
          <w:w w:val="111"/>
          <w:position w:val="-25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484442"/>
          <w:spacing w:val="0"/>
          <w:w w:val="47"/>
          <w:position w:val="-10"/>
        </w:rPr>
        <w:t>-</w:t>
      </w:r>
      <w:r>
        <w:rPr>
          <w:rFonts w:ascii="Times New Roman" w:hAnsi="Times New Roman" w:cs="Times New Roman" w:eastAsia="Times New Roman"/>
          <w:sz w:val="18"/>
          <w:szCs w:val="18"/>
          <w:color w:val="484442"/>
          <w:spacing w:val="-19"/>
          <w:w w:val="100"/>
          <w:position w:val="-10"/>
        </w:rPr>
        <w:t> </w:t>
      </w:r>
      <w:r>
        <w:rPr>
          <w:rFonts w:ascii="Arial" w:hAnsi="Arial" w:cs="Arial" w:eastAsia="Arial"/>
          <w:sz w:val="26"/>
          <w:szCs w:val="26"/>
          <w:color w:val="38312F"/>
          <w:spacing w:val="-41"/>
          <w:w w:val="111"/>
          <w:position w:val="-25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38312F"/>
          <w:spacing w:val="0"/>
          <w:w w:val="67"/>
          <w:position w:val="-10"/>
        </w:rPr>
        <w:t>..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  <w:position w:val="0"/>
        </w:rPr>
      </w:r>
    </w:p>
    <w:p>
      <w:pPr>
        <w:jc w:val="center"/>
        <w:spacing w:after="0"/>
        <w:sectPr>
          <w:pgSz w:w="11980" w:h="16820"/>
          <w:pgMar w:top="760" w:bottom="0" w:left="1680" w:right="440"/>
        </w:sectPr>
      </w:pPr>
      <w:rPr/>
    </w:p>
    <w:p>
      <w:pPr>
        <w:spacing w:before="0" w:after="0" w:line="192" w:lineRule="exact"/>
        <w:ind w:left="941" w:right="-79"/>
        <w:jc w:val="left"/>
        <w:tabs>
          <w:tab w:pos="1380" w:val="left"/>
        </w:tabs>
        <w:rPr>
          <w:rFonts w:ascii="Arial" w:hAnsi="Arial" w:cs="Arial" w:eastAsia="Arial"/>
          <w:sz w:val="26"/>
          <w:szCs w:val="26"/>
        </w:rPr>
      </w:pPr>
      <w:rPr/>
      <w:r>
        <w:rPr>
          <w:rFonts w:ascii="Arial" w:hAnsi="Arial" w:cs="Arial" w:eastAsia="Arial"/>
          <w:sz w:val="26"/>
          <w:szCs w:val="26"/>
          <w:color w:val="38312F"/>
          <w:spacing w:val="0"/>
          <w:w w:val="100"/>
          <w:position w:val="-9"/>
        </w:rPr>
        <w:t>.</w:t>
      </w:r>
      <w:r>
        <w:rPr>
          <w:rFonts w:ascii="Arial" w:hAnsi="Arial" w:cs="Arial" w:eastAsia="Arial"/>
          <w:sz w:val="26"/>
          <w:szCs w:val="26"/>
          <w:color w:val="38312F"/>
          <w:spacing w:val="0"/>
          <w:w w:val="100"/>
          <w:position w:val="-9"/>
        </w:rPr>
        <w:tab/>
      </w:r>
      <w:r>
        <w:rPr>
          <w:rFonts w:ascii="Arial" w:hAnsi="Arial" w:cs="Arial" w:eastAsia="Arial"/>
          <w:sz w:val="26"/>
          <w:szCs w:val="26"/>
          <w:color w:val="38312F"/>
          <w:spacing w:val="0"/>
          <w:w w:val="100"/>
          <w:position w:val="-9"/>
        </w:rPr>
      </w:r>
      <w:r>
        <w:rPr>
          <w:rFonts w:ascii="Arial" w:hAnsi="Arial" w:cs="Arial" w:eastAsia="Arial"/>
          <w:sz w:val="26"/>
          <w:szCs w:val="26"/>
          <w:color w:val="E97462"/>
          <w:spacing w:val="-19"/>
          <w:w w:val="62"/>
          <w:b/>
          <w:bCs/>
          <w:i/>
          <w:position w:val="-9"/>
        </w:rPr>
        <w:t>1</w:t>
      </w:r>
      <w:r>
        <w:rPr>
          <w:rFonts w:ascii="Arial" w:hAnsi="Arial" w:cs="Arial" w:eastAsia="Arial"/>
          <w:sz w:val="26"/>
          <w:szCs w:val="26"/>
          <w:color w:val="484442"/>
          <w:spacing w:val="0"/>
          <w:w w:val="62"/>
          <w:b/>
          <w:bCs/>
          <w:i/>
          <w:position w:val="-9"/>
        </w:rPr>
        <w:t>'</w:t>
      </w:r>
      <w:r>
        <w:rPr>
          <w:rFonts w:ascii="Arial" w:hAnsi="Arial" w:cs="Arial" w:eastAsia="Arial"/>
          <w:sz w:val="26"/>
          <w:szCs w:val="26"/>
          <w:color w:val="484442"/>
          <w:spacing w:val="0"/>
          <w:w w:val="62"/>
          <w:b/>
          <w:bCs/>
          <w:i/>
          <w:position w:val="-9"/>
        </w:rPr>
        <w:t> </w:t>
      </w:r>
      <w:r>
        <w:rPr>
          <w:rFonts w:ascii="Arial" w:hAnsi="Arial" w:cs="Arial" w:eastAsia="Arial"/>
          <w:sz w:val="26"/>
          <w:szCs w:val="26"/>
          <w:color w:val="484442"/>
          <w:spacing w:val="33"/>
          <w:w w:val="62"/>
          <w:b/>
          <w:bCs/>
          <w:i/>
          <w:position w:val="-9"/>
        </w:rPr>
        <w:t> </w:t>
      </w:r>
      <w:r>
        <w:rPr>
          <w:rFonts w:ascii="Arial" w:hAnsi="Arial" w:cs="Arial" w:eastAsia="Arial"/>
          <w:sz w:val="26"/>
          <w:szCs w:val="26"/>
          <w:color w:val="E97462"/>
          <w:spacing w:val="-11"/>
          <w:w w:val="166"/>
          <w:position w:val="-9"/>
        </w:rPr>
        <w:t>.</w:t>
      </w:r>
      <w:r>
        <w:rPr>
          <w:rFonts w:ascii="Arial" w:hAnsi="Arial" w:cs="Arial" w:eastAsia="Arial"/>
          <w:sz w:val="26"/>
          <w:szCs w:val="26"/>
          <w:color w:val="F2A390"/>
          <w:spacing w:val="0"/>
          <w:w w:val="89"/>
          <w:position w:val="-9"/>
        </w:rPr>
        <w:t>/</w:t>
      </w:r>
      <w:r>
        <w:rPr>
          <w:rFonts w:ascii="Arial" w:hAnsi="Arial" w:cs="Arial" w:eastAsia="Arial"/>
          <w:sz w:val="26"/>
          <w:szCs w:val="26"/>
          <w:color w:val="000000"/>
          <w:spacing w:val="0"/>
          <w:w w:val="100"/>
          <w:position w:val="0"/>
        </w:rPr>
      </w:r>
    </w:p>
    <w:p>
      <w:pPr>
        <w:spacing w:before="0" w:after="0" w:line="112" w:lineRule="exact"/>
        <w:ind w:right="-20"/>
        <w:jc w:val="left"/>
        <w:rPr>
          <w:rFonts w:ascii="Times New Roman" w:hAnsi="Times New Roman" w:cs="Times New Roman" w:eastAsia="Times New Roman"/>
          <w:sz w:val="11"/>
          <w:szCs w:val="1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1"/>
          <w:szCs w:val="11"/>
          <w:color w:val="F2A390"/>
          <w:spacing w:val="0"/>
          <w:w w:val="61"/>
        </w:rPr>
        <w:t>....</w:t>
      </w:r>
      <w:r>
        <w:rPr>
          <w:rFonts w:ascii="Times New Roman" w:hAnsi="Times New Roman" w:cs="Times New Roman" w:eastAsia="Times New Roman"/>
          <w:sz w:val="11"/>
          <w:szCs w:val="1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440"/>
          <w:cols w:num="2" w:equalWidth="0">
            <w:col w:w="1774" w:space="103"/>
            <w:col w:w="7983"/>
          </w:cols>
        </w:sectPr>
      </w:pPr>
      <w:rPr/>
    </w:p>
    <w:p>
      <w:pPr>
        <w:spacing w:before="0" w:after="0" w:line="390" w:lineRule="exact"/>
        <w:ind w:left="96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.719952pt;margin-top:0pt;width:47.516827pt;height:.1pt;mso-position-horizontal-relative:page;mso-position-vertical-relative:page;z-index:-13783" coordorigin="14,0" coordsize="950,2">
            <v:shape style="position:absolute;left:14;top:0;width:950;height:2" coordorigin="14,0" coordsize="950,0" path="m14,0l965,0e" filled="f" stroked="t" strokeweight="0pt" strokecolor="#898989">
              <v:path arrowok="t"/>
            </v:shape>
          </v:group>
          <w10:wrap type="none"/>
        </w:pict>
      </w:r>
      <w:r>
        <w:rPr/>
        <w:pict>
          <v:group style="position:absolute;margin-left:115.192307pt;margin-top:0pt;width:53.276442pt;height:.1pt;mso-position-horizontal-relative:page;mso-position-vertical-relative:page;z-index:-13782" coordorigin="2304,0" coordsize="1066,2">
            <v:shape style="position:absolute;left:2304;top:0;width:1066;height:2" coordorigin="2304,0" coordsize="1066,0" path="m2304,0l3369,0e" filled="f" stroked="t" strokeweight="0pt" strokecolor="#898989">
              <v:path arrowok="t"/>
            </v:shape>
          </v:group>
          <w10:wrap type="none"/>
        </w:pict>
      </w:r>
      <w:r>
        <w:rPr/>
        <w:pict>
          <v:group style="position:absolute;margin-left:247.303482pt;margin-top:.899658pt;width:85.674278pt;height:.1pt;mso-position-horizontal-relative:page;mso-position-vertical-relative:page;z-index:-13781" coordorigin="4946,18" coordsize="1713,2">
            <v:shape style="position:absolute;left:4946;top:18;width:1713;height:2" coordorigin="4946,18" coordsize="1713,0" path="m4946,18l6660,18e" filled="f" stroked="t" strokeweight=".359976pt" strokecolor="#BCBCBC">
              <v:path arrowok="t"/>
            </v:shape>
          </v:group>
          <w10:wrap type="none"/>
        </w:pict>
      </w:r>
      <w:r>
        <w:rPr/>
        <w:pict>
          <v:group style="position:absolute;margin-left:503.966339pt;margin-top:.719726pt;width:91.073918pt;height:.1pt;mso-position-horizontal-relative:page;mso-position-vertical-relative:page;z-index:-13780" coordorigin="10079,14" coordsize="1821,2">
            <v:shape style="position:absolute;left:10079;top:14;width:1821;height:2" coordorigin="10079,14" coordsize="1821,0" path="m10079,14l11901,14e" filled="f" stroked="t" strokeweight=".359976pt" strokecolor="#808080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38.950714pt;margin-top:3.305966pt;width:40.914696pt;height:6pt;mso-position-horizontal-relative:page;mso-position-vertical-relative:paragraph;z-index:-13777" type="#_x0000_t202" filled="f" stroked="f">
            <v:textbox inset="0,0,0,0">
              <w:txbxContent>
                <w:p>
                  <w:pPr>
                    <w:spacing w:before="0" w:after="0" w:line="120" w:lineRule="exact"/>
                    <w:ind w:right="-58"/>
                    <w:jc w:val="left"/>
                    <w:rPr>
                      <w:rFonts w:ascii="Times New Roman" w:hAnsi="Times New Roman" w:cs="Times New Roman" w:eastAsia="Times New Roman"/>
                      <w:sz w:val="12"/>
                      <w:szCs w:val="12"/>
                    </w:rPr>
                  </w:pPr>
                  <w:rPr/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484442"/>
                      <w:spacing w:val="0"/>
                      <w:w w:val="262"/>
                    </w:rPr>
                    <w:t>.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484442"/>
                      <w:spacing w:val="51"/>
                      <w:w w:val="26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330805"/>
                      <w:spacing w:val="0"/>
                      <w:w w:val="262"/>
                    </w:rPr>
                    <w:t>'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330805"/>
                      <w:spacing w:val="59"/>
                      <w:w w:val="26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484442"/>
                      <w:spacing w:val="-18"/>
                      <w:w w:val="122"/>
                    </w:rPr>
                    <w:t>•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E9643F"/>
                      <w:spacing w:val="0"/>
                      <w:w w:val="220"/>
                    </w:rPr>
                    <w:t>•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E9643F"/>
                      <w:spacing w:val="5"/>
                      <w:w w:val="100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8C5046"/>
                      <w:spacing w:val="0"/>
                      <w:w w:val="100"/>
                    </w:rPr>
                    <w:t>.-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8C5046"/>
                      <w:spacing w:val="0"/>
                      <w:w w:val="100"/>
                    </w:rPr>
                    <w:t>   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8C5046"/>
                      <w:spacing w:val="14"/>
                      <w:w w:val="100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E9643F"/>
                      <w:spacing w:val="0"/>
                      <w:w w:val="138"/>
                      <w:b/>
                      <w:bCs/>
                    </w:rPr>
                    <w:t>t</w:t>
                  </w:r>
                  <w:r>
                    <w:rPr>
                      <w:rFonts w:ascii="Times New Roman" w:hAnsi="Times New Roman" w:cs="Times New Roman" w:eastAsia="Times New Roman"/>
                      <w:sz w:val="12"/>
                      <w:szCs w:val="12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8"/>
          <w:szCs w:val="28"/>
          <w:color w:val="38312F"/>
          <w:spacing w:val="10"/>
          <w:w w:val="154"/>
        </w:rPr>
        <w:t>.</w:t>
      </w:r>
      <w:r>
        <w:rPr>
          <w:rFonts w:ascii="Times New Roman" w:hAnsi="Times New Roman" w:cs="Times New Roman" w:eastAsia="Times New Roman"/>
          <w:sz w:val="39"/>
          <w:szCs w:val="39"/>
          <w:color w:val="EF8E7E"/>
          <w:spacing w:val="-14"/>
          <w:w w:val="44"/>
        </w:rPr>
        <w:t>-</w:t>
      </w:r>
      <w:r>
        <w:rPr>
          <w:rFonts w:ascii="Times New Roman" w:hAnsi="Times New Roman" w:cs="Times New Roman" w:eastAsia="Times New Roman"/>
          <w:sz w:val="39"/>
          <w:szCs w:val="39"/>
          <w:color w:val="E9643F"/>
          <w:spacing w:val="-1"/>
          <w:w w:val="186"/>
        </w:rPr>
        <w:t>'</w:t>
      </w:r>
      <w:r>
        <w:rPr>
          <w:rFonts w:ascii="Arial" w:hAnsi="Arial" w:cs="Arial" w:eastAsia="Arial"/>
          <w:sz w:val="24"/>
          <w:szCs w:val="24"/>
          <w:color w:val="242323"/>
          <w:spacing w:val="0"/>
          <w:w w:val="174"/>
        </w:rPr>
        <w:t>...</w:t>
      </w:r>
      <w:r>
        <w:rPr>
          <w:rFonts w:ascii="Arial" w:hAnsi="Arial" w:cs="Arial" w:eastAsia="Arial"/>
          <w:sz w:val="24"/>
          <w:szCs w:val="24"/>
          <w:color w:val="242323"/>
          <w:spacing w:val="-10"/>
          <w:w w:val="174"/>
        </w:rPr>
        <w:t>.</w:t>
      </w:r>
      <w:r>
        <w:rPr>
          <w:rFonts w:ascii="Arial" w:hAnsi="Arial" w:cs="Arial" w:eastAsia="Arial"/>
          <w:sz w:val="24"/>
          <w:szCs w:val="24"/>
          <w:color w:val="523323"/>
          <w:spacing w:val="5"/>
          <w:w w:val="210"/>
        </w:rPr>
        <w:t>.</w:t>
      </w:r>
      <w:r>
        <w:rPr>
          <w:rFonts w:ascii="Arial" w:hAnsi="Arial" w:cs="Arial" w:eastAsia="Arial"/>
          <w:sz w:val="15"/>
          <w:szCs w:val="15"/>
          <w:color w:val="CD8072"/>
          <w:spacing w:val="0"/>
          <w:w w:val="141"/>
        </w:rPr>
        <w:t>.;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1" w:after="0" w:line="248" w:lineRule="exact"/>
        <w:ind w:left="4605" w:right="3718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group style="position:absolute;margin-left:103.68pt;margin-top:-192.897629pt;width:167.039993pt;height:163.079949pt;mso-position-horizontal-relative:page;mso-position-vertical-relative:paragraph;z-index:-13784" coordorigin="2074,-3858" coordsize="3341,3262">
            <v:shape style="position:absolute;left:2074;top:-3858;width:3341;height:3262" type="#_x0000_t75">
              <v:imagedata r:id="rId13" o:title=""/>
            </v:shape>
            <v:group style="position:absolute;left:2649;top:-2898;width:2;height:386" coordorigin="2649,-2898" coordsize="2,386">
              <v:shape style="position:absolute;left:2649;top:-2898;width:2;height:386" coordorigin="2649,-2898" coordsize="0,386" path="m2649,-2512l2649,-2898e" filled="f" stroked="t" strokeweight="3.87551pt" strokecolor="#FBEDDB">
                <v:path arrowok="t"/>
              </v:shape>
            </v:group>
            <v:group style="position:absolute;left:3539;top:-2386;width:2;height:342" coordorigin="3539,-2386" coordsize="2,342">
              <v:shape style="position:absolute;left:3539;top:-2386;width:2;height:342" coordorigin="3539,-2386" coordsize="0,342" path="m3539,-2045l3539,-2386e" filled="f" stroked="t" strokeweight="3.935pt" strokecolor="#FBEDDB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7"/>
          <w:position w:val="-1"/>
        </w:rPr>
        <w:t>L'ECHELLE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left="134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42323"/>
          <w:spacing w:val="-3"/>
          <w:w w:val="100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8444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84442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442"/>
          <w:spacing w:val="-2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42323"/>
          <w:spacing w:val="0"/>
          <w:w w:val="107"/>
        </w:rPr>
        <w:t>em</w:t>
      </w:r>
      <w:r>
        <w:rPr>
          <w:rFonts w:ascii="Times New Roman" w:hAnsi="Times New Roman" w:cs="Times New Roman" w:eastAsia="Times New Roman"/>
          <w:sz w:val="21"/>
          <w:szCs w:val="21"/>
          <w:color w:val="242323"/>
          <w:spacing w:val="-8"/>
          <w:w w:val="107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84442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58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0"/>
        </w:rPr>
        <w:t>parfu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-7"/>
          <w:w w:val="100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0"/>
          <w:w w:val="121"/>
        </w:rPr>
        <w:t>é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65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</w:rPr>
        <w:t>Matu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2"/>
          <w:w w:val="10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0C0C0C"/>
          <w:spacing w:val="-7"/>
          <w:w w:val="10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</w:rPr>
        <w:t>té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0C0C0C"/>
          <w:spacing w:val="-1"/>
          <w:w w:val="100"/>
        </w:rPr>
        <w:t>1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1"/>
        </w:rPr>
        <w:t>Juil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-4"/>
          <w:w w:val="10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-11"/>
          <w:w w:val="12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9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0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0"/>
        </w:rPr>
        <w:t>Points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</w:rPr>
        <w:t>rouges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3"/>
        </w:rPr>
        <w:t>caractéristiques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8" w:lineRule="exact"/>
        <w:ind w:left="139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0"/>
          <w:position w:val="-1"/>
        </w:rPr>
        <w:t>Arbre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-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  <w:position w:val="-1"/>
        </w:rPr>
        <w:t>chez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0"/>
          <w:position w:val="-1"/>
        </w:rPr>
        <w:t>Mr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9"/>
          <w:position w:val="-1"/>
        </w:rPr>
        <w:t>PIETROTII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-9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5"/>
          <w:position w:val="-1"/>
        </w:rPr>
        <w:t>CASTA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1" w:after="0" w:line="248" w:lineRule="exact"/>
        <w:ind w:right="997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8"/>
          <w:w w:val="100"/>
          <w:position w:val="-1"/>
        </w:rPr>
        <w:t>1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0"/>
          <w:w w:val="100"/>
          <w:position w:val="-1"/>
        </w:rPr>
        <w:t>er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-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0"/>
          <w:w w:val="100"/>
          <w:position w:val="-1"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color w:val="38312F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323"/>
          <w:spacing w:val="0"/>
          <w:w w:val="100"/>
          <w:position w:val="-1"/>
        </w:rPr>
        <w:t>1</w:t>
      </w:r>
      <w:r>
        <w:rPr>
          <w:rFonts w:ascii="Times New Roman" w:hAnsi="Times New Roman" w:cs="Times New Roman" w:eastAsia="Times New Roman"/>
          <w:sz w:val="22"/>
          <w:szCs w:val="22"/>
          <w:color w:val="484442"/>
          <w:spacing w:val="0"/>
          <w:w w:val="105"/>
          <w:position w:val="-1"/>
        </w:rPr>
        <w:t>983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85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606060"/>
          <w:spacing w:val="-18"/>
          <w:w w:val="117"/>
          <w:b/>
          <w:bCs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color w:val="484442"/>
          <w:spacing w:val="0"/>
          <w:w w:val="117"/>
          <w:b/>
          <w:bCs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440"/>
        </w:sectPr>
      </w:pPr>
      <w:rPr/>
    </w:p>
    <w:p>
      <w:pPr>
        <w:spacing w:before="67" w:after="0" w:line="240" w:lineRule="auto"/>
        <w:ind w:left="2414" w:right="4307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2.959135pt;margin-top:.899658pt;width:29.878004pt;height:.1pt;mso-position-horizontal-relative:page;mso-position-vertical-relative:page;z-index:-13776" coordorigin="259,18" coordsize="598,2">
            <v:shape style="position:absolute;left:259;top:18;width:598;height:2" coordorigin="259,18" coordsize="598,0" path="m259,18l857,18e" filled="f" stroked="t" strokeweight=".359976pt" strokecolor="#B8B8B8">
              <v:path arrowok="t"/>
            </v:shape>
          </v:group>
          <w10:wrap type="none"/>
        </w:pict>
      </w:r>
      <w:r>
        <w:rPr/>
        <w:pict>
          <v:group style="position:absolute;margin-left:142.190506pt;margin-top:1.079589pt;width:131.751202pt;height:.1pt;mso-position-horizontal-relative:page;mso-position-vertical-relative:page;z-index:-13775" coordorigin="2844,22" coordsize="2635,2">
            <v:shape style="position:absolute;left:2844;top:22;width:2635;height:2" coordorigin="2844,22" coordsize="2635,0" path="m2844,22l5479,22e" filled="f" stroked="t" strokeweight=".359976pt" strokecolor="#A8A8AC">
              <v:path arrowok="t"/>
            </v:shape>
          </v:group>
          <w10:wrap type="none"/>
        </w:pict>
      </w:r>
      <w:r>
        <w:rPr/>
        <w:pict>
          <v:group style="position:absolute;margin-left:496.946808pt;margin-top:0pt;width:98.273437pt;height:841pt;mso-position-horizontal-relative:page;mso-position-vertical-relative:page;z-index:-13774" coordorigin="9939,0" coordsize="1965,16820">
            <v:group style="position:absolute;left:9943;top:14;width:1958;height:2" coordorigin="9943,14" coordsize="1958,2">
              <v:shape style="position:absolute;left:9943;top:14;width:1958;height:2" coordorigin="9943,14" coordsize="1958,0" path="m9943,14l11901,14e" filled="f" stroked="t" strokeweight=".359976pt" strokecolor="#707070">
                <v:path arrowok="t"/>
              </v:shape>
            </v:group>
            <v:group style="position:absolute;left:11894;top:0;width:2;height:16813" coordorigin="11894,0" coordsize="2,16813">
              <v:shape style="position:absolute;left:11894;top:0;width:2;height:16813" coordorigin="11894,0" coordsize="0,16813" path="m11894,16813l11894,0e" filled="f" stroked="t" strokeweight=".719952pt" strokecolor="#60606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</w:rPr>
        <w:t>ABRICOT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4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6"/>
          <w:b/>
          <w:bCs/>
        </w:rPr>
        <w:t>MUSCATELLU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82" w:lineRule="exact"/>
        <w:ind w:left="2709" w:right="4763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  <w:position w:val="-1"/>
        </w:rPr>
        <w:t>Petit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19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  <w:position w:val="-1"/>
        </w:rPr>
        <w:t>format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55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  <w:position w:val="-1"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10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9"/>
          <w:b/>
          <w:bCs/>
          <w:position w:val="-1"/>
        </w:rPr>
        <w:t>semis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08.720001pt;height:103.68pt;mso-position-horizontal-relative:char;mso-position-vertical-relative:line" type="#_x0000_t75">
            <v:imagedata r:id="rId1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left="160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5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9"/>
          <w:w w:val="10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1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3"/>
        </w:rPr>
        <w:t>parfumée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1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Pigmentation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5"/>
        </w:rPr>
        <w:t>rouges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2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8"/>
          <w:w w:val="100"/>
        </w:rPr>
        <w:t>2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9"/>
        </w:rPr>
        <w:t>Juin.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4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4"/>
          <w:b/>
          <w:bCs/>
        </w:rPr>
        <w:t>BARACCUCCA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65" w:after="0" w:line="662" w:lineRule="exact"/>
        <w:ind w:left="1661" w:right="2428" w:firstLine="-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même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2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383838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383838"/>
          <w:spacing w:val="-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Ajaccio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sur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marché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chez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6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383838"/>
          <w:spacing w:val="0"/>
          <w:w w:val="100"/>
        </w:rPr>
        <w:t>Mr</w:t>
      </w:r>
      <w:r>
        <w:rPr>
          <w:rFonts w:ascii="Arial" w:hAnsi="Arial" w:cs="Arial" w:eastAsia="Arial"/>
          <w:sz w:val="21"/>
          <w:szCs w:val="21"/>
          <w:color w:val="383838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Battaglia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48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383838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383838"/>
          <w:spacing w:val="-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6"/>
        </w:rPr>
        <w:t>Borgu.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aussi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chez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monsieur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0"/>
        </w:rPr>
        <w:t>Bruschini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3"/>
          <w:w w:val="110"/>
        </w:rPr>
        <w:t> </w:t>
      </w:r>
      <w:r>
        <w:rPr>
          <w:rFonts w:ascii="Arial" w:hAnsi="Arial" w:cs="Arial" w:eastAsia="Arial"/>
          <w:sz w:val="21"/>
          <w:szCs w:val="21"/>
          <w:color w:val="383838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383838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6"/>
        </w:rPr>
        <w:t>Borgu.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48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6"/>
          <w:w w:val="100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Juillet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4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A0A0A"/>
          <w:spacing w:val="6"/>
          <w:w w:val="92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10"/>
          <w:position w:val="-1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5" w:after="0" w:line="240" w:lineRule="auto"/>
        <w:ind w:right="88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4B4B4B"/>
          <w:spacing w:val="0"/>
          <w:w w:val="105"/>
        </w:rPr>
        <w:t>21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00" w:bottom="0" w:left="1680" w:right="340"/>
        </w:sectPr>
      </w:pPr>
      <w:rPr/>
    </w:p>
    <w:p>
      <w:pPr>
        <w:spacing w:before="42" w:after="0" w:line="320" w:lineRule="atLeast"/>
        <w:ind w:left="1782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i/>
        </w:rPr>
        <w:t>FRUIT: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i/>
        </w:rPr>
        <w:t>ARBRE: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0" w:after="0" w:line="240" w:lineRule="auto"/>
        <w:ind w:right="-20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7"/>
        </w:rPr>
        <w:t>AMANDE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</w:r>
    </w:p>
    <w:p>
      <w:pPr>
        <w:spacing w:before="6" w:after="0" w:line="316" w:lineRule="exact"/>
        <w:ind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2"/>
          <w:position w:val="-1"/>
        </w:rPr>
        <w:t>AMANDIER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920" w:bottom="0" w:left="1580" w:right="300"/>
          <w:cols w:num="2" w:equalWidth="0">
            <w:col w:w="2676" w:space="2454"/>
            <w:col w:w="4970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316" w:lineRule="exact"/>
        <w:ind w:left="105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52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8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8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-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31" w:after="0" w:line="256" w:lineRule="auto"/>
        <w:ind w:left="1091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2"/>
          <w:szCs w:val="22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</w:rPr>
        <w:t>D'ORIGINE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1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</w:rPr>
        <w:t>SUPPOSES: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2"/>
          <w:szCs w:val="22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</w:rPr>
        <w:t>BOTANIQUE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5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5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4" w:after="0" w:line="317" w:lineRule="auto"/>
        <w:ind w:left="7" w:right="2500" w:firstLine="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CIRCUMMEDITERRANEENS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PRUNUS</w:t>
      </w:r>
      <w:r>
        <w:rPr>
          <w:rFonts w:ascii="Times New Roman" w:hAnsi="Times New Roman" w:cs="Times New Roman" w:eastAsia="Times New Roman"/>
          <w:sz w:val="18"/>
          <w:szCs w:val="18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3"/>
        </w:rPr>
        <w:t>AMYGDALUS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2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  <w:cols w:num="2" w:equalWidth="0">
            <w:col w:w="4251" w:space="828"/>
            <w:col w:w="5021"/>
          </w:cols>
        </w:sectPr>
      </w:pPr>
      <w:rPr/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0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33" w:after="0" w:line="262" w:lineRule="auto"/>
        <w:ind w:left="1811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6" w:after="0" w:line="306" w:lineRule="auto"/>
        <w:ind w:right="378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2"/>
        </w:rPr>
        <w:t>AMULGALAI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AMYGDALAE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LAUZI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ALMANDR&lt;\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4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MANDORLO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  <w:cols w:num="2" w:equalWidth="0">
            <w:col w:w="2887" w:space="2207"/>
            <w:col w:w="5006"/>
          </w:cols>
        </w:sectPr>
      </w:pPr>
      <w:rPr/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20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3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33" w:after="0" w:line="240" w:lineRule="auto"/>
        <w:ind w:left="1790" w:right="1612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0" w:after="0" w:line="264" w:lineRule="auto"/>
        <w:ind w:left="1840" w:right="-5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9" w:after="0" w:line="308" w:lineRule="auto"/>
        <w:ind w:left="7" w:right="2498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MANDORLI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3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-16"/>
          <w:w w:val="13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8"/>
        </w:rPr>
        <w:t>amandes)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MANDORLO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2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AMANDULU</w:t>
      </w:r>
      <w:r>
        <w:rPr>
          <w:rFonts w:ascii="Times New Roman" w:hAnsi="Times New Roman" w:cs="Times New Roman" w:eastAsia="Times New Roman"/>
          <w:sz w:val="18"/>
          <w:szCs w:val="18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47"/>
        </w:rPr>
        <w:t>(l'amandier)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  <w:cols w:num="2" w:equalWidth="0">
            <w:col w:w="4104" w:space="1005"/>
            <w:col w:w="4991"/>
          </w:cols>
        </w:sectPr>
      </w:pPr>
      <w:rPr/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3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39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2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SOMMAIRES</w:t>
      </w:r>
      <w:r>
        <w:rPr>
          <w:rFonts w:ascii="Times New Roman" w:hAnsi="Times New Roman" w:cs="Times New Roman" w:eastAsia="Times New Roman"/>
          <w:sz w:val="24"/>
          <w:szCs w:val="24"/>
          <w:spacing w:val="4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47" w:after="0" w:line="262" w:lineRule="auto"/>
        <w:ind w:left="1847" w:right="-5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6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greffes: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Autocompatible</w:t>
      </w:r>
      <w:r>
        <w:rPr>
          <w:rFonts w:ascii="Times New Roman" w:hAnsi="Times New Roman" w:cs="Times New Roman" w:eastAsia="Times New Roman"/>
          <w:sz w:val="21"/>
          <w:szCs w:val="21"/>
          <w:spacing w:val="-7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interpollinisation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Août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septembre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Franc,</w:t>
      </w:r>
      <w:r>
        <w:rPr>
          <w:rFonts w:ascii="Times New Roman" w:hAnsi="Times New Roman" w:cs="Times New Roman" w:eastAsia="Times New Roman"/>
          <w:sz w:val="21"/>
          <w:szCs w:val="21"/>
          <w:spacing w:val="2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prunier</w:t>
      </w:r>
      <w:r>
        <w:rPr>
          <w:rFonts w:ascii="Times New Roman" w:hAnsi="Times New Roman" w:cs="Times New Roman" w:eastAsia="Times New Roman"/>
          <w:sz w:val="21"/>
          <w:szCs w:val="21"/>
          <w:spacing w:val="3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abricotier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  <w:cols w:num="2" w:equalWidth="0">
            <w:col w:w="3677" w:space="1424"/>
            <w:col w:w="4999"/>
          </w:cols>
        </w:sectPr>
      </w:pPr>
      <w:rPr/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71" w:lineRule="exact"/>
        <w:ind w:left="114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-25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-57"/>
          <w:w w:val="16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•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40" w:after="0" w:line="240" w:lineRule="auto"/>
        <w:ind w:left="1854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sponianée</w:t>
      </w:r>
      <w:r>
        <w:rPr>
          <w:rFonts w:ascii="Times New Roman" w:hAnsi="Times New Roman" w:cs="Times New Roman" w:eastAsia="Times New Roman"/>
          <w:sz w:val="21"/>
          <w:szCs w:val="21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" w:after="0" w:line="274" w:lineRule="exact"/>
        <w:ind w:left="1861" w:right="202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Altitude: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5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2"/>
          <w:i/>
        </w:rPr>
        <w:t>Oà900m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Acide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calcaire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  <w:cols w:num="2" w:equalWidth="0">
            <w:col w:w="4773" w:space="350"/>
            <w:col w:w="4977"/>
          </w:cols>
        </w:sectPr>
      </w:pPr>
      <w:rPr/>
    </w:p>
    <w:p>
      <w:pPr>
        <w:spacing w:before="0" w:after="0" w:line="235" w:lineRule="exact"/>
        <w:ind w:left="1861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1"/>
          <w:i/>
        </w:rPr>
        <w:t>Eau: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Supporte</w:t>
      </w:r>
      <w:r>
        <w:rPr>
          <w:rFonts w:ascii="Times New Roman" w:hAnsi="Times New Roman" w:cs="Times New Roman" w:eastAsia="Times New Roman"/>
          <w:sz w:val="21"/>
          <w:szCs w:val="21"/>
          <w:spacing w:val="4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bien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secheresse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69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Indispensable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54" w:right="1464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Vergers</w:t>
      </w:r>
      <w:r>
        <w:rPr>
          <w:rFonts w:ascii="Times New Roman" w:hAnsi="Times New Roman" w:cs="Times New Roman" w:eastAsia="Times New Roman"/>
          <w:sz w:val="21"/>
          <w:szCs w:val="21"/>
          <w:spacing w:val="3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constitués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secteurs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éloignés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centres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portuaires.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2" w:lineRule="exact"/>
        <w:ind w:left="1177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2"/>
        </w:rPr>
        <w:t>Prédisposition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2"/>
        </w:rPr>
        <w:t>pour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  <w:position w:val="2"/>
        </w:rPr>
        <w:t>l'artisanat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9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  <w:position w:val="2"/>
        </w:rPr>
        <w:t>agro-alimentaire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21" w:after="0" w:line="330" w:lineRule="atLeast"/>
        <w:ind w:left="1905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i/>
        </w:rPr>
        <w:t>CASATA: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i/>
        </w:rPr>
        <w:t>FAMIGLIA: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24" w:after="0" w:line="246" w:lineRule="auto"/>
        <w:ind w:right="2962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AMANDULA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</w:rPr>
        <w:t>ROSACilJATA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300"/>
          <w:cols w:num="2" w:equalWidth="0">
            <w:col w:w="3150" w:space="2023"/>
            <w:col w:w="492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.359976pt;margin-top:0pt;width:596.480168pt;height:841pt;mso-position-horizontal-relative:page;mso-position-vertical-relative:page;z-index:-13773" coordorigin="7,0" coordsize="11930,16820">
            <v:group style="position:absolute;left:22;top:25;width:11901;height:2" coordorigin="22,25" coordsize="11901,2">
              <v:shape style="position:absolute;left:22;top:25;width:11901;height:2" coordorigin="22,25" coordsize="11901,0" path="m22,25l11922,25e" filled="f" stroked="t" strokeweight="1.439904pt" strokecolor="#000000">
                <v:path arrowok="t"/>
              </v:shape>
            </v:group>
            <v:group style="position:absolute;left:11904;top:0;width:2;height:16820" coordorigin="11904,0" coordsize="2,16820">
              <v:shape style="position:absolute;left:11904;top:0;width:2;height:16820" coordorigin="11904,0" coordsize="0,16820" path="m11904,16820l11904,0e" filled="f" stroked="t" strokeweight="1.439904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right="100"/>
        <w:jc w:val="right"/>
        <w:rPr>
          <w:rFonts w:ascii="Courier New" w:hAnsi="Courier New" w:cs="Courier New" w:eastAsia="Courier New"/>
          <w:sz w:val="27"/>
          <w:szCs w:val="27"/>
        </w:rPr>
      </w:pPr>
      <w:rPr/>
      <w:r>
        <w:rPr>
          <w:rFonts w:ascii="Courier New" w:hAnsi="Courier New" w:cs="Courier New" w:eastAsia="Courier New"/>
          <w:sz w:val="27"/>
          <w:szCs w:val="27"/>
          <w:spacing w:val="0"/>
          <w:w w:val="86"/>
        </w:rPr>
        <w:t>22</w:t>
      </w:r>
      <w:r>
        <w:rPr>
          <w:rFonts w:ascii="Courier New" w:hAnsi="Courier New" w:cs="Courier New" w:eastAsia="Courier New"/>
          <w:sz w:val="27"/>
          <w:szCs w:val="27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80" w:right="300"/>
        </w:sectPr>
      </w:pPr>
      <w:rPr/>
    </w:p>
    <w:p>
      <w:pPr>
        <w:spacing w:before="67" w:after="0" w:line="240" w:lineRule="auto"/>
        <w:ind w:left="1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0.414269pt;margin-top:.539103pt;width:52.430455pt;height:.1pt;mso-position-horizontal-relative:page;mso-position-vertical-relative:page;z-index:-13772" coordorigin="208,11" coordsize="1049,2">
            <v:shape style="position:absolute;left:208;top:11;width:1049;height:2" coordorigin="208,11" coordsize="1049,0" path="m208,11l1257,11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138.258392pt;margin-top:1.437607pt;width:132.153478pt;height:.1pt;mso-position-horizontal-relative:page;mso-position-vertical-relative:page;z-index:-13771" coordorigin="2765,29" coordsize="2643,2">
            <v:shape style="position:absolute;left:2765;top:29;width:2643;height:2" coordorigin="2765,29" coordsize="2643,0" path="m2765,29l5408,29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318.89209pt;margin-top:.539103pt;width:62.126499pt;height:.1pt;mso-position-horizontal-relative:page;mso-position-vertical-relative:page;z-index:-13770" coordorigin="6378,11" coordsize="1243,2">
            <v:shape style="position:absolute;left:6378;top:11;width:1243;height:2" coordorigin="6378,11" coordsize="1243,0" path="m6378,11l7620,11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382.095917pt;margin-top:1.257906pt;width:214.031175pt;height:.1pt;mso-position-horizontal-relative:page;mso-position-vertical-relative:page;z-index:-13769" coordorigin="7642,25" coordsize="4281,2">
            <v:shape style="position:absolute;left:7642;top:25;width:4281;height:2" coordorigin="7642,25" coordsize="4281,0" path="m7642,25l11923,25e" filled="f" stroked="t" strokeweight=".35911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8"/>
          <w:b/>
          <w:bCs/>
        </w:rPr>
        <w:t>L'AMANDULU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6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amandier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fleurir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60" w:lineRule="auto"/>
        <w:ind w:left="107" w:right="411" w:firstLine="114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Annonciateur</w:t>
      </w:r>
      <w:r>
        <w:rPr>
          <w:rFonts w:ascii="Arial" w:hAnsi="Arial" w:cs="Arial" w:eastAsia="Arial"/>
          <w:sz w:val="23"/>
          <w:szCs w:val="23"/>
          <w:spacing w:val="7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jours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cléments,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frondaison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blanche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répète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en­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droits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île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parfois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rocailleux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arides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exprimant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partout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rustisité,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ravivant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souvenir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bienfaits.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58" w:lineRule="auto"/>
        <w:ind w:left="107" w:right="404" w:firstLine="116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secteurs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irrigués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Nébbio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sensible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économie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d'appoint.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0" w:lineRule="auto"/>
        <w:ind w:left="114" w:right="397" w:firstLine="115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exigeant,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offrant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aisée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conservation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longue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durée,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permettait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temporiser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écoulement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produits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destination.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27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exprimant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significatifs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usage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5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a)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avait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amandula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dolce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ditè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Bighjule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subdivise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sortes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67" w:lineRule="auto"/>
        <w:ind w:left="1873" w:right="410" w:firstLine="-29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amandula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chjuccuta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pouvue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dure,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difficile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écaler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valable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industrie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-alimentaire.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8" w:lineRule="auto"/>
        <w:ind w:left="1277" w:right="1364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6"/>
          <w:szCs w:val="26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avait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entr'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Arégno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usines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concassage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conditionnement</w:t>
      </w:r>
      <w:r>
        <w:rPr>
          <w:rFonts w:ascii="Arial" w:hAnsi="Arial" w:cs="Arial" w:eastAsia="Arial"/>
          <w:sz w:val="23"/>
          <w:szCs w:val="23"/>
          <w:spacing w:val="-5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amandons.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57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amandula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sciaccarella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amandula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pansana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«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pansana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basti­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87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achja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;&gt;,</w:t>
      </w:r>
      <w:r>
        <w:rPr>
          <w:rFonts w:ascii="Times New Roman" w:hAnsi="Times New Roman" w:cs="Times New Roman" w:eastAsia="Times New Roman"/>
          <w:sz w:val="18"/>
          <w:szCs w:val="18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«pansue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»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pourvue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amandons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faisait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nombre.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9" w:after="0" w:line="726" w:lineRule="exact"/>
        <w:ind w:left="1600" w:right="360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b)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amandula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amarana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amara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destinée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industrie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savons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parfumerie.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delà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monts,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Bighjule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91" w:lineRule="exact"/>
        <w:ind w:left="157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frais</w:t>
      </w:r>
      <w:r>
        <w:rPr>
          <w:rFonts w:ascii="Arial" w:hAnsi="Arial" w:cs="Arial" w:eastAsia="Arial"/>
          <w:sz w:val="23"/>
          <w:szCs w:val="23"/>
          <w:spacing w:val="4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où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-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la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patisserie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ou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confiserie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plus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connues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étaient</w:t>
      </w:r>
      <w:r>
        <w:rPr>
          <w:rFonts w:ascii="Arial" w:hAnsi="Arial" w:cs="Arial" w:eastAsia="Arial"/>
          <w:sz w:val="23"/>
          <w:szCs w:val="23"/>
          <w:spacing w:val="21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  <w:position w:val="1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57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CORNETIA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231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amande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princesse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8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83"/>
        </w:rPr>
        <w:t>BRACCINA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3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double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9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RONDA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3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rapprochant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Pans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bastiaise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60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SCIACCATIA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34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coque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61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OURACE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23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PETRICCIA.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0" w:lineRule="auto"/>
        <w:ind w:left="178" w:right="322" w:firstLine="145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que</w:t>
      </w:r>
      <w:r>
        <w:rPr>
          <w:rFonts w:ascii="Arial" w:hAnsi="Arial" w:cs="Arial" w:eastAsia="Arial"/>
          <w:sz w:val="23"/>
          <w:szCs w:val="23"/>
          <w:spacing w:val="41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cette</w:t>
      </w:r>
      <w:r>
        <w:rPr>
          <w:rFonts w:ascii="Arial" w:hAnsi="Arial" w:cs="Arial" w:eastAsia="Arial"/>
          <w:sz w:val="23"/>
          <w:szCs w:val="23"/>
          <w:spacing w:val="36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liste</w:t>
      </w:r>
      <w:r>
        <w:rPr>
          <w:rFonts w:ascii="Arial" w:hAnsi="Arial" w:cs="Arial" w:eastAsia="Arial"/>
          <w:sz w:val="23"/>
          <w:szCs w:val="23"/>
          <w:spacing w:val="28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soit</w:t>
      </w:r>
      <w:r>
        <w:rPr>
          <w:rFonts w:ascii="Arial" w:hAnsi="Arial" w:cs="Arial" w:eastAsia="Arial"/>
          <w:sz w:val="23"/>
          <w:szCs w:val="23"/>
          <w:spacing w:val="41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limitative</w:t>
      </w:r>
      <w:r>
        <w:rPr>
          <w:rFonts w:ascii="Arial" w:hAnsi="Arial" w:cs="Arial" w:eastAsia="Arial"/>
          <w:sz w:val="23"/>
          <w:szCs w:val="23"/>
          <w:spacing w:val="59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l'amande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Corse</w:t>
      </w:r>
      <w:r>
        <w:rPr>
          <w:rFonts w:ascii="Arial" w:hAnsi="Arial" w:cs="Arial" w:eastAsia="Arial"/>
          <w:sz w:val="23"/>
          <w:szCs w:val="23"/>
          <w:spacing w:val="54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mériterait</w:t>
      </w:r>
      <w:r>
        <w:rPr>
          <w:rFonts w:ascii="Arial" w:hAnsi="Arial" w:cs="Arial" w:eastAsia="Arial"/>
          <w:sz w:val="23"/>
          <w:szCs w:val="23"/>
          <w:spacing w:val="57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que</w:t>
      </w:r>
      <w:r>
        <w:rPr>
          <w:rFonts w:ascii="Arial" w:hAnsi="Arial" w:cs="Arial" w:eastAsia="Arial"/>
          <w:sz w:val="23"/>
          <w:szCs w:val="23"/>
          <w:spacing w:val="53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/'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on</w:t>
      </w:r>
      <w:r>
        <w:rPr>
          <w:rFonts w:ascii="Arial" w:hAnsi="Arial" w:cs="Arial" w:eastAsia="Arial"/>
          <w:sz w:val="23"/>
          <w:szCs w:val="23"/>
          <w:spacing w:val="42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s'y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i/>
        </w:rPr>
        <w:t>attarde</w:t>
      </w:r>
      <w:r>
        <w:rPr>
          <w:rFonts w:ascii="Arial" w:hAnsi="Arial" w:cs="Arial" w:eastAsia="Arial"/>
          <w:sz w:val="23"/>
          <w:szCs w:val="23"/>
          <w:spacing w:val="0"/>
          <w:w w:val="102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puisque</w:t>
      </w:r>
      <w:r>
        <w:rPr>
          <w:rFonts w:ascii="Arial" w:hAnsi="Arial" w:cs="Arial" w:eastAsia="Arial"/>
          <w:sz w:val="23"/>
          <w:szCs w:val="23"/>
          <w:spacing w:val="55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sous</w:t>
      </w:r>
      <w:r>
        <w:rPr>
          <w:rFonts w:ascii="Arial" w:hAnsi="Arial" w:cs="Arial" w:eastAsia="Arial"/>
          <w:sz w:val="23"/>
          <w:szCs w:val="23"/>
          <w:spacing w:val="61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/'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égide</w:t>
      </w:r>
      <w:r>
        <w:rPr>
          <w:rFonts w:ascii="Arial" w:hAnsi="Arial" w:cs="Arial" w:eastAsia="Arial"/>
          <w:sz w:val="23"/>
          <w:szCs w:val="23"/>
          <w:spacing w:val="35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des</w:t>
      </w:r>
      <w:r>
        <w:rPr>
          <w:rFonts w:ascii="Arial" w:hAnsi="Arial" w:cs="Arial" w:eastAsia="Arial"/>
          <w:sz w:val="23"/>
          <w:szCs w:val="23"/>
          <w:spacing w:val="1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Chambres</w:t>
      </w:r>
      <w:r>
        <w:rPr>
          <w:rFonts w:ascii="Arial" w:hAnsi="Arial" w:cs="Arial" w:eastAsia="Arial"/>
          <w:sz w:val="23"/>
          <w:szCs w:val="23"/>
          <w:spacing w:val="1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d'</w:t>
      </w:r>
      <w:r>
        <w:rPr>
          <w:rFonts w:ascii="Arial" w:hAnsi="Arial" w:cs="Arial" w:eastAsia="Arial"/>
          <w:sz w:val="23"/>
          <w:szCs w:val="23"/>
          <w:spacing w:val="23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Agriculture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grands</w:t>
      </w:r>
      <w:r>
        <w:rPr>
          <w:rFonts w:ascii="Arial" w:hAnsi="Arial" w:cs="Arial" w:eastAsia="Arial"/>
          <w:sz w:val="23"/>
          <w:szCs w:val="23"/>
          <w:spacing w:val="38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programmes</w:t>
      </w:r>
      <w:r>
        <w:rPr>
          <w:rFonts w:ascii="Arial" w:hAnsi="Arial" w:cs="Arial" w:eastAsia="Arial"/>
          <w:sz w:val="23"/>
          <w:szCs w:val="23"/>
          <w:spacing w:val="36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plantations</w:t>
      </w:r>
      <w:r>
        <w:rPr>
          <w:rFonts w:ascii="Arial" w:hAnsi="Arial" w:cs="Arial" w:eastAsia="Arial"/>
          <w:sz w:val="23"/>
          <w:szCs w:val="23"/>
          <w:spacing w:val="55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</w:rPr>
        <w:t>ont</w:t>
      </w:r>
      <w:r>
        <w:rPr>
          <w:rFonts w:ascii="Arial" w:hAnsi="Arial" w:cs="Arial" w:eastAsia="Arial"/>
          <w:sz w:val="23"/>
          <w:szCs w:val="23"/>
          <w:spacing w:val="21"/>
          <w:w w:val="100"/>
          <w:i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  <w:i/>
        </w:rPr>
        <w:t>vu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59" w:lineRule="exact"/>
        <w:ind w:left="148" w:right="6533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13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jour</w:t>
      </w:r>
      <w:r>
        <w:rPr>
          <w:rFonts w:ascii="Arial" w:hAnsi="Arial" w:cs="Arial" w:eastAsia="Arial"/>
          <w:sz w:val="23"/>
          <w:szCs w:val="23"/>
          <w:spacing w:val="29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au</w:t>
      </w:r>
      <w:r>
        <w:rPr>
          <w:rFonts w:ascii="Arial" w:hAnsi="Arial" w:cs="Arial" w:eastAsia="Arial"/>
          <w:sz w:val="23"/>
          <w:szCs w:val="23"/>
          <w:spacing w:val="21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c0urs</w:t>
      </w:r>
      <w:r>
        <w:rPr>
          <w:rFonts w:ascii="Arial" w:hAnsi="Arial" w:cs="Arial" w:eastAsia="Arial"/>
          <w:sz w:val="23"/>
          <w:szCs w:val="23"/>
          <w:spacing w:val="49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années</w:t>
      </w:r>
      <w:r>
        <w:rPr>
          <w:rFonts w:ascii="Arial" w:hAnsi="Arial" w:cs="Arial" w:eastAsia="Arial"/>
          <w:sz w:val="23"/>
          <w:szCs w:val="23"/>
          <w:spacing w:val="-5"/>
          <w:w w:val="100"/>
          <w:i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i/>
          <w:position w:val="-1"/>
        </w:rPr>
        <w:t>dernières.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3" w:after="0" w:line="240" w:lineRule="auto"/>
        <w:ind w:right="85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23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60" w:bottom="0" w:left="820" w:right="340"/>
        </w:sectPr>
      </w:pPr>
      <w:rPr/>
    </w:p>
    <w:p>
      <w:pPr>
        <w:spacing w:before="70" w:after="0" w:line="282" w:lineRule="exact"/>
        <w:ind w:left="6386" w:right="6700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3A3A3A"/>
          <w:spacing w:val="0"/>
          <w:w w:val="100"/>
          <w:b/>
          <w:bCs/>
          <w:position w:val="-1"/>
        </w:rPr>
        <w:t>1</w:t>
      </w:r>
      <w:r>
        <w:rPr>
          <w:rFonts w:ascii="Times New Roman" w:hAnsi="Times New Roman" w:cs="Times New Roman" w:eastAsia="Times New Roman"/>
          <w:sz w:val="25"/>
          <w:szCs w:val="25"/>
          <w:color w:val="3A3A3A"/>
          <w:spacing w:val="58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A3A3A"/>
          <w:spacing w:val="0"/>
          <w:w w:val="105"/>
          <w:b/>
          <w:bCs/>
          <w:position w:val="-1"/>
        </w:rPr>
        <w:t>AMANDULI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98.999995pt;height:138.96pt;mso-position-horizontal-relative:char;mso-position-vertical-relative:line" type="#_x0000_t75">
            <v:imagedata r:id="rId1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Sz w:w="16840" w:h="12000" w:orient="landscape"/>
          <w:pgMar w:top="880" w:bottom="280" w:left="1180" w:right="740"/>
        </w:sectPr>
      </w:pPr>
      <w:rPr/>
    </w:p>
    <w:p>
      <w:pPr>
        <w:spacing w:before="83" w:after="0" w:line="240" w:lineRule="auto"/>
        <w:ind w:left="44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190.080017pt;margin-top:-151.953934pt;width:118.080005pt;height:119.52pt;mso-position-horizontal-relative:page;mso-position-vertical-relative:paragraph;z-index:-13768" type="#_x0000_t75">
            <v:imagedata r:id="rId16" o:title=""/>
          </v:shape>
        </w:pict>
      </w:r>
      <w:r>
        <w:rPr/>
        <w:pict>
          <v:shape style="position:absolute;margin-left:343.440002pt;margin-top:-130.353943pt;width:147.960011pt;height:92.88pt;mso-position-horizontal-relative:page;mso-position-vertical-relative:paragraph;z-index:-13767" type="#_x0000_t75">
            <v:imagedata r:id="rId17" o:title=""/>
          </v:shape>
        </w:pict>
      </w:r>
      <w:r>
        <w:rPr/>
        <w:pict>
          <v:shape style="position:absolute;margin-left:527.040039pt;margin-top:-132.513931pt;width:61.200002pt;height:89.28pt;mso-position-horizontal-relative:page;mso-position-vertical-relative:paragraph;z-index:-13766" type="#_x0000_t75">
            <v:imagedata r:id="rId18" o:title=""/>
          </v:shape>
        </w:pict>
      </w:r>
      <w:r>
        <w:rPr/>
        <w:pict>
          <v:shape style="position:absolute;margin-left:599.039978pt;margin-top:-128.913925pt;width:39.240002pt;height:85.68pt;mso-position-horizontal-relative:page;mso-position-vertical-relative:paragraph;z-index:-13765" type="#_x0000_t75">
            <v:imagedata r:id="rId19" o:title=""/>
          </v:shape>
        </w:pict>
      </w:r>
      <w:r>
        <w:rPr/>
        <w:pict>
          <v:shape style="position:absolute;margin-left:654.479980pt;margin-top:-149.073959pt;width:125.999999pt;height:108.72pt;mso-position-horizontal-relative:page;mso-position-vertical-relative:paragraph;z-index:-13764" type="#_x0000_t75">
            <v:imagedata r:id="rId20" o:title=""/>
          </v:shape>
        </w:pict>
      </w:r>
      <w:r>
        <w:rPr/>
        <w:pict>
          <v:group style="position:absolute;margin-left:1.257906pt;margin-top:2.107846pt;width:.1pt;height:290.348113pt;mso-position-horizontal-relative:page;mso-position-vertical-relative:page;z-index:-13763" coordorigin="25,42" coordsize="2,5807">
            <v:shape style="position:absolute;left:25;top:42;width:2;height:5807" coordorigin="25,42" coordsize="0,5807" path="m25,5849l25,42e" filled="f" stroked="t" strokeweight=".718803pt" strokecolor="#9C9C9C">
              <v:path arrowok="t"/>
            </v:shape>
          </v:group>
          <w10:wrap type="none"/>
        </w:pict>
      </w:r>
      <w:r>
        <w:rPr/>
        <w:pict>
          <v:group style="position:absolute;margin-left:1.078205pt;margin-top:321.885559pt;width:.1pt;height:166.52846pt;mso-position-horizontal-relative:page;mso-position-vertical-relative:page;z-index:-13762" coordorigin="22,6438" coordsize="2,3331">
            <v:shape style="position:absolute;left:22;top:6438;width:2;height:3331" coordorigin="22,6438" coordsize="0,3331" path="m22,9768l22,6438e" filled="f" stroked="t" strokeweight=".359402pt" strokecolor="#ACACA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7"/>
        </w:rPr>
        <w:t>Cometta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52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05050"/>
          <w:w w:val="105"/>
        </w:rPr>
        <w:t>(Pr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7"/>
          <w:w w:val="105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6"/>
          <w:w w:val="98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7"/>
        </w:rPr>
        <w:t>cess)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61" w:after="0" w:line="240" w:lineRule="auto"/>
        <w:ind w:left="799" w:right="50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5"/>
        </w:rPr>
        <w:t>braccina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590" w:right="157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(la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plus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7"/>
        </w:rPr>
        <w:t>renta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8"/>
          <w:w w:val="107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"/>
          <w:w w:val="10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3"/>
        </w:rPr>
        <w:t>e)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7" w:after="0" w:line="240" w:lineRule="auto"/>
        <w:ind w:left="1380" w:right="706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7"/>
        </w:rPr>
        <w:t>Ronda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11" w:right="204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(A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pansa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8"/>
        </w:rPr>
        <w:t>Bastiaise)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8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9"/>
          <w:w w:val="108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8"/>
        </w:rPr>
        <w:t>llecti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8"/>
        </w:rPr>
        <w:t>on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3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Giorg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2"/>
        </w:rPr>
        <w:t>ggi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0" w:after="0" w:line="240" w:lineRule="auto"/>
        <w:ind w:left="1197" w:right="-20"/>
        <w:jc w:val="left"/>
        <w:tabs>
          <w:tab w:pos="42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13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5"/>
          <w:w w:val="100"/>
          <w:position w:val="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3"/>
          <w:w w:val="100"/>
          <w:position w:val="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1"/>
        </w:rPr>
        <w:t>accatta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8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5"/>
          <w:position w:val="0"/>
        </w:rPr>
        <w:t>Duracce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9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8"/>
          <w:w w:val="10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4"/>
        </w:rPr>
        <w:t>'Echelle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6840" w:h="12000" w:orient="landscape"/>
          <w:pgMar w:top="1000" w:bottom="0" w:left="1180" w:right="740"/>
          <w:cols w:num="4" w:equalWidth="0">
            <w:col w:w="2082" w:space="539"/>
            <w:col w:w="2362" w:space="694"/>
            <w:col w:w="2971" w:space="712"/>
            <w:col w:w="5560"/>
          </w:cols>
        </w:sectPr>
      </w:pPr>
      <w:rPr/>
    </w:p>
    <w:p>
      <w:pPr>
        <w:spacing w:before="90" w:after="0" w:line="240" w:lineRule="auto"/>
        <w:ind w:right="126"/>
        <w:jc w:val="right"/>
        <w:rPr>
          <w:rFonts w:ascii="Arial" w:hAnsi="Arial" w:cs="Arial" w:eastAsia="Arial"/>
          <w:sz w:val="10"/>
          <w:szCs w:val="10"/>
        </w:rPr>
      </w:pPr>
      <w:rPr/>
      <w:r>
        <w:rPr>
          <w:rFonts w:ascii="Arial" w:hAnsi="Arial" w:cs="Arial" w:eastAsia="Arial"/>
          <w:sz w:val="10"/>
          <w:szCs w:val="10"/>
          <w:color w:val="626262"/>
          <w:spacing w:val="0"/>
          <w:w w:val="125"/>
        </w:rPr>
        <w:t>V')</w:t>
      </w:r>
      <w:r>
        <w:rPr>
          <w:rFonts w:ascii="Arial" w:hAnsi="Arial" w:cs="Arial" w:eastAsia="Arial"/>
          <w:sz w:val="10"/>
          <w:szCs w:val="10"/>
          <w:color w:val="000000"/>
          <w:spacing w:val="0"/>
          <w:w w:val="100"/>
        </w:rPr>
      </w:r>
    </w:p>
    <w:p>
      <w:pPr>
        <w:spacing w:before="0" w:after="0" w:line="124" w:lineRule="exact"/>
        <w:ind w:right="86"/>
        <w:jc w:val="right"/>
        <w:rPr>
          <w:rFonts w:ascii="Arial" w:hAnsi="Arial" w:cs="Arial" w:eastAsia="Arial"/>
          <w:sz w:val="12"/>
          <w:szCs w:val="12"/>
        </w:rPr>
      </w:pPr>
      <w:rPr/>
      <w:r>
        <w:rPr>
          <w:rFonts w:ascii="Arial" w:hAnsi="Arial" w:cs="Arial" w:eastAsia="Arial"/>
          <w:sz w:val="12"/>
          <w:szCs w:val="12"/>
          <w:color w:val="7B7B7B"/>
          <w:spacing w:val="0"/>
          <w:w w:val="234"/>
        </w:rPr>
        <w:t>N</w:t>
      </w:r>
      <w:r>
        <w:rPr>
          <w:rFonts w:ascii="Arial" w:hAnsi="Arial" w:cs="Arial" w:eastAsia="Arial"/>
          <w:sz w:val="12"/>
          <w:szCs w:val="1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5.279998pt;height:91.44pt;mso-position-horizontal-relative:char;mso-position-vertical-relative:line" type="#_x0000_t75">
            <v:imagedata r:id="rId2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6840" w:h="12000" w:orient="landscape"/>
          <w:pgMar w:top="420" w:bottom="280" w:left="760" w:right="260"/>
        </w:sectPr>
      </w:pPr>
      <w:rPr/>
    </w:p>
    <w:p>
      <w:pPr>
        <w:spacing w:before="86" w:after="0" w:line="271" w:lineRule="exact"/>
        <w:ind w:left="23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shape style="position:absolute;margin-left:98.640015pt;margin-top:-115.152748pt;width:21.239999pt;height:87.12pt;mso-position-horizontal-relative:page;mso-position-vertical-relative:paragraph;z-index:-13761" type="#_x0000_t75">
            <v:imagedata r:id="rId22" o:title=""/>
          </v:shape>
        </w:pict>
      </w:r>
      <w:r>
        <w:rPr/>
        <w:pict>
          <v:shape style="position:absolute;margin-left:165.599976pt;margin-top:-109.392746pt;width:38.880001pt;height:81.36pt;mso-position-horizontal-relative:page;mso-position-vertical-relative:paragraph;z-index:-13760" type="#_x0000_t75">
            <v:imagedata r:id="rId23" o:title=""/>
          </v:shape>
        </w:pict>
      </w:r>
      <w:r>
        <w:rPr/>
        <w:pict>
          <v:shape style="position:absolute;margin-left:228.960022pt;margin-top:-111.55275pt;width:34.919998pt;height:80.64pt;mso-position-horizontal-relative:page;mso-position-vertical-relative:paragraph;z-index:-13759" type="#_x0000_t75">
            <v:imagedata r:id="rId24" o:title=""/>
          </v:shape>
        </w:pict>
      </w:r>
      <w:r>
        <w:rPr/>
        <w:pict>
          <v:shape style="position:absolute;margin-left:332.640015pt;margin-top:-107.952759pt;width:48.24pt;height:73.44pt;mso-position-horizontal-relative:page;mso-position-vertical-relative:paragraph;z-index:-13758" type="#_x0000_t75">
            <v:imagedata r:id="rId25" o:title=""/>
          </v:shape>
        </w:pict>
      </w:r>
      <w:r>
        <w:rPr/>
        <w:pict>
          <v:shape style="position:absolute;margin-left:401.040009pt;margin-top:-114.432747pt;width:47.16pt;height:75.960pt;mso-position-horizontal-relative:page;mso-position-vertical-relative:paragraph;z-index:-13757" type="#_x0000_t75">
            <v:imagedata r:id="rId26" o:title=""/>
          </v:shape>
        </w:pict>
      </w:r>
      <w:r>
        <w:rPr/>
        <w:pict>
          <v:shape style="position:absolute;margin-left:496.799988pt;margin-top:-109.392769pt;width:42.48pt;height:66.960pt;mso-position-horizontal-relative:page;mso-position-vertical-relative:paragraph;z-index:-13756" type="#_x0000_t75">
            <v:imagedata r:id="rId27" o:title=""/>
          </v:shape>
        </w:pict>
      </w:r>
      <w:r>
        <w:rPr/>
        <w:pict>
          <v:shape style="position:absolute;margin-left:567.359985pt;margin-top:-111.552742pt;width:21.959999pt;height:68.4pt;mso-position-horizontal-relative:page;mso-position-vertical-relative:paragraph;z-index:-13755" type="#_x0000_t75">
            <v:imagedata r:id="rId28" o:title=""/>
          </v:shape>
        </w:pict>
      </w:r>
      <w:r>
        <w:rPr/>
        <w:pict>
          <v:shape style="position:absolute;margin-left:663.839966pt;margin-top:-108.67276pt;width:41.759998pt;height:72pt;mso-position-horizontal-relative:page;mso-position-vertical-relative:paragraph;z-index:-13754" type="#_x0000_t75">
            <v:imagedata r:id="rId29" o:title=""/>
          </v:shape>
        </w:pict>
      </w:r>
      <w:r>
        <w:rPr/>
        <w:pict>
          <v:shape style="position:absolute;margin-left:734.400024pt;margin-top:-111.55275pt;width:23.760001pt;height:70.2pt;mso-position-horizontal-relative:page;mso-position-vertical-relative:paragraph;z-index:-13753" type="#_x0000_t75">
            <v:imagedata r:id="rId30" o:title="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1"/>
        </w:rPr>
        <w:t>Cornetta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62" w:after="0" w:line="240" w:lineRule="auto"/>
        <w:ind w:left="402" w:right="-20"/>
        <w:jc w:val="left"/>
        <w:tabs>
          <w:tab w:pos="354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Braccina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-4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40"/>
          <w:i/>
          <w:position w:val="1"/>
        </w:rPr>
        <w:t>!\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15"/>
          <w:w w:val="14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1"/>
        </w:rPr>
        <w:t>Romla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50" w:after="0" w:line="240" w:lineRule="auto"/>
        <w:ind w:left="270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2"/>
          <w:szCs w:val="22"/>
          <w:color w:val="4F4F4F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4F4F4F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0"/>
          <w:w w:val="101"/>
        </w:rPr>
        <w:t>C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14"/>
          <w:w w:val="101"/>
        </w:rPr>
        <w:t>h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0"/>
          <w:w w:val="67"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-4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0"/>
          <w:w w:val="103"/>
        </w:rPr>
        <w:t>accatta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29" w:after="0" w:line="240" w:lineRule="auto"/>
        <w:ind w:left="29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2"/>
        </w:rPr>
        <w:t>Ourace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760" w:right="260"/>
          <w:cols w:num="4" w:equalWidth="0">
            <w:col w:w="1638" w:space="914"/>
            <w:col w:w="5653" w:space="971"/>
            <w:col w:w="1851" w:space="1490"/>
            <w:col w:w="330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760" w:right="260"/>
        </w:sectPr>
      </w:pPr>
      <w:rPr/>
    </w:p>
    <w:p>
      <w:pPr>
        <w:spacing w:before="72" w:after="0" w:line="271" w:lineRule="exact"/>
        <w:ind w:left="392" w:right="-76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1"/>
        </w:rPr>
        <w:t>Pri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5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1"/>
        </w:rPr>
        <w:t>cess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36" w:after="0" w:line="240" w:lineRule="auto"/>
        <w:ind w:right="-79"/>
        <w:jc w:val="left"/>
        <w:tabs>
          <w:tab w:pos="260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2"/>
        </w:rPr>
        <w:t>(double)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-36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  <w:position w:val="0"/>
        </w:rPr>
        <w:t>Pansana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2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1"/>
          <w:position w:val="0"/>
        </w:rPr>
        <w:t>Bastiai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12"/>
          <w:w w:val="101"/>
          <w:position w:val="0"/>
        </w:rPr>
        <w:t>s</w:t>
      </w:r>
      <w:r>
        <w:rPr>
          <w:rFonts w:ascii="Times New Roman" w:hAnsi="Times New Roman" w:cs="Times New Roman" w:eastAsia="Times New Roman"/>
          <w:sz w:val="24"/>
          <w:szCs w:val="24"/>
          <w:color w:val="7B7B7B"/>
          <w:spacing w:val="0"/>
          <w:w w:val="95"/>
          <w:position w:val="0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29" w:after="0" w:line="240" w:lineRule="auto"/>
        <w:ind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color w:val="626262"/>
          <w:w w:val="106"/>
        </w:rPr>
        <w:t>Sc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w w:val="103"/>
        </w:rPr>
        <w:t>iac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-2"/>
          <w:w w:val="103"/>
        </w:rPr>
        <w:t>c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0"/>
          <w:w w:val="103"/>
        </w:rPr>
        <w:t>atta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760" w:right="260"/>
          <w:cols w:num="3" w:equalWidth="0">
            <w:col w:w="1168" w:space="1951"/>
            <w:col w:w="4362" w:space="2159"/>
            <w:col w:w="6180"/>
          </w:cols>
        </w:sectPr>
      </w:pPr>
      <w:rPr/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/>
        <w:pict>
          <v:group style="position:absolute;margin-left:.539795pt;margin-top:14.35906pt;width:.1pt;height:81.354568pt;mso-position-horizontal-relative:page;mso-position-vertical-relative:page;z-index:-13752" coordorigin="11,287" coordsize="2,1627">
            <v:shape style="position:absolute;left:11;top:287;width:2;height:1627" coordorigin="11,287" coordsize="0,1627" path="m11,1914l11,287e" filled="f" stroked="t" strokeweight=".359863pt" strokecolor="#000000">
              <v:path arrowok="t"/>
            </v:shape>
          </v:group>
          <w10:wrap type="none"/>
        </w:pict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203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mêmes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amandes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98"/>
        </w:rPr>
        <w:t>écalées..correspondent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6"/>
          <w:w w:val="98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98"/>
        </w:rPr>
        <w:t>col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40"/>
        </w:rPr>
        <w:t>l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0"/>
          <w:w w:val="100"/>
        </w:rPr>
        <w:t>cctio!l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-2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color w:val="62626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0"/>
        </w:rPr>
        <w:t>Monsieur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89"/>
        </w:rPr>
        <w:t>G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42"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-3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4"/>
        </w:rPr>
        <w:t>ORG/\GGI.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760" w:right="260"/>
        </w:sectPr>
      </w:pPr>
      <w:rPr/>
    </w:p>
    <w:p>
      <w:pPr>
        <w:spacing w:before="0" w:after="0" w:line="46" w:lineRule="exact"/>
        <w:ind w:left="289" w:right="-20"/>
        <w:jc w:val="left"/>
        <w:tabs>
          <w:tab w:pos="620" w:val="left"/>
        </w:tabs>
        <w:rPr>
          <w:rFonts w:ascii="Times New Roman" w:hAnsi="Times New Roman" w:cs="Times New Roman" w:eastAsia="Times New Roman"/>
          <w:sz w:val="9"/>
          <w:szCs w:val="9"/>
        </w:rPr>
      </w:pPr>
      <w:rPr/>
      <w:r>
        <w:rPr>
          <w:rFonts w:ascii="Times New Roman" w:hAnsi="Times New Roman" w:cs="Times New Roman" w:eastAsia="Times New Roman"/>
          <w:sz w:val="9"/>
          <w:szCs w:val="9"/>
          <w:spacing w:val="0"/>
          <w:w w:val="285"/>
          <w:position w:val="1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600"/>
          <w:position w:val="1"/>
        </w:rPr>
        <w:t>--</w:t>
      </w:r>
      <w:r>
        <w:rPr>
          <w:rFonts w:ascii="Times New Roman" w:hAnsi="Times New Roman" w:cs="Times New Roman" w:eastAsia="Times New Roman"/>
          <w:sz w:val="9"/>
          <w:szCs w:val="9"/>
          <w:spacing w:val="-6"/>
          <w:w w:val="600"/>
          <w:position w:val="1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600"/>
          <w:position w:val="1"/>
        </w:rPr>
        <w:t>----------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80" w:h="16820"/>
          <w:pgMar w:top="0" w:bottom="0" w:left="1460" w:right="320"/>
        </w:sectPr>
      </w:pPr>
      <w:rPr/>
    </w:p>
    <w:p>
      <w:pPr>
        <w:spacing w:before="9" w:after="0" w:line="330" w:lineRule="atLeast"/>
        <w:ind w:left="1807" w:right="-20" w:firstLine="7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9"/>
          <w:i/>
        </w:rPr>
        <w:t>FRUIT: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9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8"/>
          <w:i/>
        </w:rPr>
        <w:t>ARBRE: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5" w:after="0" w:line="255" w:lineRule="auto"/>
        <w:ind w:right="3298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2"/>
        </w:rPr>
        <w:t>AZEROLE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3"/>
        </w:rPr>
        <w:t>AZEROLIER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2723" w:space="2419"/>
            <w:col w:w="5058"/>
          </w:cols>
        </w:sectPr>
      </w:pPr>
      <w:rPr/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02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62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29" w:after="0" w:line="253" w:lineRule="auto"/>
        <w:ind w:left="1139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22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6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5" w:after="0" w:line="288" w:lineRule="exact"/>
        <w:ind w:right="2821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RÉGION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18"/>
          <w:szCs w:val="18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NAPLES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CRATAEGUSAZAROLUS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4546" w:space="553"/>
            <w:col w:w="5101"/>
          </w:cols>
        </w:sectPr>
      </w:pPr>
      <w:rPr/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5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31" w:after="0" w:line="251" w:lineRule="auto"/>
        <w:ind w:left="1866" w:right="-58" w:firstLine="22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Latine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1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3" w:after="0" w:line="240" w:lineRule="auto"/>
        <w:ind w:left="38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5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CRATAEGUS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31" w:after="0" w:line="240" w:lineRule="auto"/>
        <w:ind w:left="38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4" w:after="0" w:line="240" w:lineRule="auto"/>
        <w:ind w:left="38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47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AZZERUOLE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2935" w:space="2178"/>
            <w:col w:w="5087"/>
          </w:cols>
        </w:sectPr>
      </w:pPr>
      <w:rPr/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6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-7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1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54" w:after="0" w:line="240" w:lineRule="auto"/>
        <w:ind w:left="1844" w:right="1588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Pline: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52" w:lineRule="auto"/>
        <w:ind w:left="1888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95"/>
          <w:i/>
        </w:rPr>
        <w:t>DioscfJrdide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9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2" w:after="0" w:line="266" w:lineRule="exact"/>
        <w:ind w:left="14" w:right="3513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23"/>
          <w:szCs w:val="23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5"/>
        </w:rPr>
        <w:t>citée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NESPULA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PRIMA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3"/>
        </w:rPr>
        <w:t>AZAROLU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4127" w:space="979"/>
            <w:col w:w="5094"/>
          </w:cols>
        </w:sectPr>
      </w:pPr>
      <w:rPr/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8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5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2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46" w:after="0" w:line="250" w:lineRule="auto"/>
        <w:ind w:left="1895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Fructification: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50" w:lineRule="auto"/>
        <w:ind w:left="29" w:right="3927" w:firstLine="-29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w w:val="105"/>
          <w:i/>
        </w:rPr>
        <w:t>Aut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5"/>
          <w:i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fertilité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Greffage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1"/>
          <w:i/>
        </w:rPr>
        <w:t>Cratoegus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3709" w:space="1404"/>
            <w:col w:w="5087"/>
          </w:cols>
        </w:sectPr>
      </w:pPr>
      <w:rPr/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8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46" w:after="0" w:line="240" w:lineRule="auto"/>
        <w:ind w:left="1909" w:right="-7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-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52" w:lineRule="auto"/>
        <w:ind w:left="1917" w:right="1991" w:firstLine="-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7"/>
          <w:i/>
        </w:rPr>
        <w:t>Sol: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52" w:lineRule="auto"/>
        <w:ind w:right="3327" w:firstLine="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Oui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8"/>
          <w:i/>
        </w:rPr>
        <w:t>(l'Aubépine)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Oà1200m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4793" w:space="349"/>
            <w:col w:w="5058"/>
          </w:cols>
        </w:sectPr>
      </w:pPr>
      <w:rPr/>
    </w:p>
    <w:p>
      <w:pPr>
        <w:spacing w:before="0" w:after="0" w:line="232" w:lineRule="exact"/>
        <w:ind w:left="1917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Apport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non</w:t>
      </w:r>
      <w:r>
        <w:rPr>
          <w:rFonts w:ascii="Times New Roman" w:hAnsi="Times New Roman" w:cs="Times New Roman" w:eastAsia="Times New Roman"/>
          <w:sz w:val="22"/>
          <w:szCs w:val="22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nécessaire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1924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92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9"/>
          <w:i/>
        </w:rPr>
        <w:t>éthno-géographines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99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jardins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du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Cap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Corse</w:t>
      </w:r>
      <w:r>
        <w:rPr>
          <w:rFonts w:ascii="Times New Roman" w:hAnsi="Times New Roman" w:cs="Times New Roman" w:eastAsia="Times New Roman"/>
          <w:sz w:val="22"/>
          <w:szCs w:val="22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exclusivement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11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2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Fruit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15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table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21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  <w:position w:val="0"/>
        </w:rPr>
        <w:t>frais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49" w:lineRule="exact"/>
        <w:ind w:left="5134" w:right="3998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Confitures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1938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NB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le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Cap</w:t>
      </w:r>
      <w:r>
        <w:rPr>
          <w:rFonts w:ascii="Times New Roman" w:hAnsi="Times New Roman" w:cs="Times New Roman" w:eastAsia="Times New Roman"/>
          <w:sz w:val="22"/>
          <w:szCs w:val="22"/>
          <w:spacing w:val="-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un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azarolu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serait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devenu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"u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  <w:position w:val="-1"/>
        </w:rPr>
        <w:t>nazarollu"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31" w:after="0" w:line="330" w:lineRule="atLeast"/>
        <w:ind w:left="1960" w:right="-58" w:firstLine="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8"/>
          <w:i/>
        </w:rPr>
        <w:t>CASATA.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4"/>
          <w:i/>
        </w:rPr>
        <w:t>FAMIGLIA: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5" w:after="0" w:line="250" w:lineRule="auto"/>
        <w:ind w:right="3001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w w:val="106"/>
        </w:rPr>
        <w:t>NAZAR</w:t>
      </w:r>
      <w:r>
        <w:rPr>
          <w:rFonts w:ascii="Times New Roman" w:hAnsi="Times New Roman" w:cs="Times New Roman" w:eastAsia="Times New Roman"/>
          <w:sz w:val="27"/>
          <w:szCs w:val="27"/>
          <w:spacing w:val="-4"/>
          <w:w w:val="106"/>
        </w:rPr>
        <w:t>O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5"/>
        </w:rPr>
        <w:t>LA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3199" w:space="1986"/>
            <w:col w:w="5015"/>
          </w:cols>
        </w:sectPr>
      </w:pPr>
      <w:rPr/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456.809509pt;margin-top:0pt;width:139.670673pt;height:822.287233pt;mso-position-horizontal-relative:page;mso-position-vertical-relative:page;z-index:-13751" coordorigin="9136,0" coordsize="2793,16446">
            <v:group style="position:absolute;left:9143;top:11;width:2779;height:2" coordorigin="9143,11" coordsize="2779,2">
              <v:shape style="position:absolute;left:9143;top:11;width:2779;height:2" coordorigin="9143,11" coordsize="2779,0" path="m9143,11l11922,11e" filled="f" stroked="t" strokeweight=".719952pt" strokecolor="#000000">
                <v:path arrowok="t"/>
              </v:shape>
            </v:group>
            <v:group style="position:absolute;left:11915;top:0;width:2;height:16439" coordorigin="11915,0" coordsize="2,16439">
              <v:shape style="position:absolute;left:11915;top:0;width:2;height:16439" coordorigin="11915,0" coordsize="0,16439" path="m11915,16439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6" w:after="0" w:line="240" w:lineRule="auto"/>
        <w:ind w:right="92"/>
        <w:jc w:val="right"/>
        <w:rPr>
          <w:rFonts w:ascii="Courier New" w:hAnsi="Courier New" w:cs="Courier New" w:eastAsia="Courier New"/>
          <w:sz w:val="24"/>
          <w:szCs w:val="24"/>
        </w:rPr>
      </w:pPr>
      <w:rPr/>
      <w:r>
        <w:rPr>
          <w:rFonts w:ascii="Courier New" w:hAnsi="Courier New" w:cs="Courier New" w:eastAsia="Courier New"/>
          <w:sz w:val="24"/>
          <w:szCs w:val="24"/>
          <w:spacing w:val="0"/>
          <w:w w:val="85"/>
        </w:rPr>
        <w:t>26</w:t>
      </w:r>
      <w:r>
        <w:rPr>
          <w:rFonts w:ascii="Courier New" w:hAnsi="Courier New" w:cs="Courier New" w:eastAsia="Courier New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79" w:after="0" w:line="240" w:lineRule="auto"/>
        <w:ind w:left="105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group style="position:absolute;margin-left:1.079928pt;margin-top:.539795pt;width:285.820913pt;height:.1pt;mso-position-horizontal-relative:page;mso-position-vertical-relative:page;z-index:-13750" coordorigin="22,11" coordsize="5716,2">
            <v:shape style="position:absolute;left:22;top:11;width:5716;height:2" coordorigin="22,11" coordsize="5716,0" path="m22,11l5738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70.415253pt;margin-top:.539795pt;width:65.875601pt;height:.1pt;mso-position-horizontal-relative:page;mso-position-vertical-relative:page;z-index:-13749" coordorigin="7408,11" coordsize="1318,2">
            <v:shape style="position:absolute;left:7408;top:11;width:1318;height:2" coordorigin="7408,11" coordsize="1318,0" path="m7408,11l872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81.467834pt;margin-top:0pt;width:114.832331pt;height:598.452402pt;mso-position-horizontal-relative:page;mso-position-vertical-relative:page;z-index:-13748" coordorigin="9629,0" coordsize="2297,11969">
            <v:group style="position:absolute;left:9633;top:7;width:2289;height:2" coordorigin="9633,7" coordsize="2289,2">
              <v:shape style="position:absolute;left:9633;top:7;width:2289;height:2" coordorigin="9633,7" coordsize="2289,0" path="m9633,7l11922,7e" filled="f" stroked="t" strokeweight=".359976pt" strokecolor="#000000">
                <v:path arrowok="t"/>
              </v:shape>
            </v:group>
            <v:group style="position:absolute;left:11915;top:0;width:2;height:11962" coordorigin="11915,0" coordsize="2,11962">
              <v:shape style="position:absolute;left:11915;top:0;width:2;height:11962" coordorigin="11915,0" coordsize="0,11962" path="m11915,11962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1"/>
          <w:szCs w:val="21"/>
          <w:w w:val="112"/>
        </w:rPr>
      </w:r>
      <w:r>
        <w:rPr>
          <w:rFonts w:ascii="Arial" w:hAnsi="Arial" w:cs="Arial" w:eastAsia="Arial"/>
          <w:sz w:val="21"/>
          <w:szCs w:val="21"/>
          <w:spacing w:val="0"/>
          <w:w w:val="100"/>
          <w:u w:val="single" w:color="000000"/>
        </w:rPr>
        <w:t>A</w:t>
      </w:r>
      <w:r>
        <w:rPr>
          <w:rFonts w:ascii="Arial" w:hAnsi="Arial" w:cs="Arial" w:eastAsia="Arial"/>
          <w:sz w:val="21"/>
          <w:szCs w:val="21"/>
          <w:spacing w:val="58"/>
          <w:w w:val="100"/>
          <w:u w:val="single" w:color="0000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b/>
          <w:bCs/>
          <w:u w:val="single" w:color="000000"/>
        </w:rPr>
        <w:t>NAZARULA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b/>
          <w:bCs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576" w:lineRule="exact"/>
        <w:ind w:left="839" w:right="636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Nazarulu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Nasarellu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veut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"petit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nez".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anciens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7" w:lineRule="exact"/>
        <w:ind w:left="1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n'est</w:t>
      </w:r>
      <w:r>
        <w:rPr>
          <w:rFonts w:ascii="Arial" w:hAnsi="Arial" w:cs="Arial" w:eastAsia="Arial"/>
          <w:sz w:val="23"/>
          <w:szCs w:val="23"/>
          <w:spacing w:val="29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position w:val="1"/>
        </w:rPr>
        <w:t>pratiquement</w:t>
      </w:r>
      <w:r>
        <w:rPr>
          <w:rFonts w:ascii="Arial" w:hAnsi="Arial" w:cs="Arial" w:eastAsia="Arial"/>
          <w:sz w:val="23"/>
          <w:szCs w:val="23"/>
          <w:spacing w:val="0"/>
          <w:w w:val="107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connu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que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des</w:t>
      </w:r>
      <w:r>
        <w:rPr>
          <w:rFonts w:ascii="Arial" w:hAnsi="Arial" w:cs="Arial" w:eastAsia="Arial"/>
          <w:sz w:val="23"/>
          <w:szCs w:val="23"/>
          <w:spacing w:val="-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1"/>
          <w:position w:val="1"/>
        </w:rPr>
        <w:t>CAPI</w:t>
      </w:r>
      <w:r>
        <w:rPr>
          <w:rFonts w:ascii="Arial" w:hAnsi="Arial" w:cs="Arial" w:eastAsia="Arial"/>
          <w:sz w:val="23"/>
          <w:szCs w:val="23"/>
          <w:spacing w:val="4"/>
          <w:w w:val="91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CORSINI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4" w:lineRule="auto"/>
        <w:ind w:left="119" w:right="624" w:firstLine="7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44"/>
        </w:rPr>
        <w:t>!</w:t>
      </w:r>
      <w:r>
        <w:rPr>
          <w:rFonts w:ascii="Arial" w:hAnsi="Arial" w:cs="Arial" w:eastAsia="Arial"/>
          <w:sz w:val="23"/>
          <w:szCs w:val="23"/>
          <w:spacing w:val="-13"/>
          <w:w w:val="14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greffé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aubépine,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s'adapter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terrains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l'étendue</w:t>
      </w:r>
      <w:r>
        <w:rPr>
          <w:rFonts w:ascii="Arial" w:hAnsi="Arial" w:cs="Arial" w:eastAsia="Arial"/>
          <w:sz w:val="23"/>
          <w:szCs w:val="23"/>
          <w:spacing w:val="-1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l'lie.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récoltés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Septembre-Octobre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12" w:right="612" w:firstLine="742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"pyriformis"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"maliformis"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dernier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courant.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1" w:lineRule="auto"/>
        <w:ind w:left="133" w:right="619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taille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noisette,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parfumé,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tandis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l'arbre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lui-même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ornemental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prenne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proportions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importantes.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REBOUR,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regrettable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l'Azerolier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Fetenu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</w:p>
    <w:p>
      <w:pPr>
        <w:spacing w:before="23" w:after="0" w:line="240" w:lineRule="auto"/>
        <w:ind w:left="14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Méditerranée</w:t>
      </w:r>
      <w:r>
        <w:rPr>
          <w:rFonts w:ascii="Arial" w:hAnsi="Arial" w:cs="Arial" w:eastAsia="Arial"/>
          <w:sz w:val="23"/>
          <w:szCs w:val="23"/>
          <w:spacing w:val="-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l'attention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selectionneurs.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auto"/>
        <w:ind w:left="148" w:right="601" w:firstLine="713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arides,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résistance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cratoegus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azerolus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extrême.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susceptible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passionner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généticiens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spécialistes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Rosacées,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celui-là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Glasgow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jusqu'à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Tamanrasset</w:t>
      </w:r>
      <w:r>
        <w:rPr>
          <w:rFonts w:ascii="Arial" w:hAnsi="Arial" w:cs="Arial" w:eastAsia="Arial"/>
          <w:sz w:val="23"/>
          <w:szCs w:val="23"/>
          <w:spacing w:val="8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territoire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Saharien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tantôt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d'affinit-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tantô;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similitude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important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Pomoïdés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L'Aubépine,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Néflier,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Poirier,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Pommier,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Cognassier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Sorbier.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Méxique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voisine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Cratoegus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Mexicana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9" w:lineRule="exact"/>
        <w:ind w:left="16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Guatemalensis</w:t>
      </w:r>
      <w:r>
        <w:rPr>
          <w:rFonts w:ascii="Arial" w:hAnsi="Arial" w:cs="Arial" w:eastAsia="Arial"/>
          <w:sz w:val="23"/>
          <w:szCs w:val="23"/>
          <w:spacing w:val="2"/>
          <w:w w:val="106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dont</w:t>
      </w:r>
      <w:r>
        <w:rPr>
          <w:rFonts w:ascii="Arial" w:hAnsi="Arial" w:cs="Arial" w:eastAsia="Arial"/>
          <w:sz w:val="23"/>
          <w:szCs w:val="23"/>
          <w:spacing w:val="2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fruit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plus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volumineux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s'accomoderrait</w:t>
      </w:r>
      <w:r>
        <w:rPr>
          <w:rFonts w:ascii="Arial" w:hAnsi="Arial" w:cs="Arial" w:eastAsia="Arial"/>
          <w:sz w:val="23"/>
          <w:szCs w:val="23"/>
          <w:spacing w:val="5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toutes</w:t>
      </w:r>
      <w:r>
        <w:rPr>
          <w:rFonts w:ascii="Arial" w:hAnsi="Arial" w:cs="Arial" w:eastAsia="Arial"/>
          <w:sz w:val="23"/>
          <w:szCs w:val="23"/>
          <w:spacing w:val="3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terres.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0" w:after="0" w:line="240" w:lineRule="auto"/>
        <w:ind w:right="96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27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60" w:bottom="0" w:left="1400" w:right="480"/>
        </w:sectPr>
      </w:pPr>
      <w:rPr/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360" w:right="0"/>
        </w:sectPr>
      </w:pPr>
      <w:rPr/>
    </w:p>
    <w:p>
      <w:pPr>
        <w:spacing w:before="27" w:after="0" w:line="240" w:lineRule="auto"/>
        <w:ind w:right="91"/>
        <w:jc w:val="righ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73.440002pt;margin-top:66.318542pt;width:96.480003pt;height:114.480003pt;mso-position-horizontal-relative:page;mso-position-vertical-relative:paragraph;z-index:-13747" type="#_x0000_t75">
            <v:imagedata r:id="rId31" o:title=""/>
          </v:shape>
        </w:pict>
      </w:r>
      <w:r>
        <w:rPr/>
        <w:pict>
          <v:group style="position:absolute;margin-left:333.697723pt;margin-top:-35.381691pt;width:72.355169pt;height:.1pt;mso-position-horizontal-relative:page;mso-position-vertical-relative:paragraph;z-index:-13740" coordorigin="6674,-708" coordsize="1447,2">
            <v:shape style="position:absolute;left:6674;top:-708;width:1447;height:2" coordorigin="6674,-708" coordsize="1447,0" path="m6674,-708l8121,-708e" filled="f" stroked="t" strokeweight=".359976pt" strokecolor="#AFB3A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8"/>
          <w:b/>
          <w:bCs/>
        </w:rPr>
        <w:t>INAZAROLI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/>
        <w:br w:type="column"/>
      </w:r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239.759995pt;margin-top:-47.984161pt;width:95.040001pt;height:105.839996pt;mso-position-horizontal-relative:page;mso-position-vertical-relative:paragraph;z-index:-13746" type="#_x0000_t75">
            <v:imagedata r:id="rId32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queue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2"/>
        </w:rPr>
        <w:t>moyenne.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1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253.440002pt;margin-top:-19.85791pt;width:77.760002pt;height:81.720001pt;mso-position-horizontal-relative:page;mso-position-vertical-relative:paragraph;z-index:-13744" type="#_x0000_t75">
            <v:imagedata r:id="rId33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  <w:position w:val="-1"/>
        </w:rPr>
        <w:t>Rouge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0"/>
          <w:w w:val="100"/>
          <w:position w:val="-1"/>
        </w:rPr>
        <w:t>lo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-1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-6"/>
          <w:w w:val="100"/>
          <w:position w:val="-1"/>
        </w:rPr>
        <w:t>g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-1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2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6"/>
          <w:position w:val="-1"/>
        </w:rPr>
        <w:t>queue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60" w:right="0"/>
          <w:cols w:num="2" w:equalWidth="0">
            <w:col w:w="5336" w:space="899"/>
            <w:col w:w="4385"/>
          </w:cols>
        </w:sectPr>
      </w:pPr>
      <w:rPr/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60" w:right="0"/>
        </w:sectPr>
      </w:pPr>
      <w:rPr/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9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85.679996pt;height:92.16pt;mso-position-horizontal-relative:char;mso-position-vertical-relative:line" type="#_x0000_t75">
            <v:imagedata r:id="rId3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07.279996pt;height:146.16pt;mso-position-horizontal-relative:char;mso-position-vertical-relative:line" type="#_x0000_t75">
            <v:imagedata r:id="rId3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1520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  <w:position w:val="-1"/>
        </w:rPr>
        <w:t>Maturité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  <w:position w:val="-1"/>
        </w:rPr>
        <w:t>fin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3"/>
          <w:position w:val="-1"/>
        </w:rPr>
        <w:t>Septemb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-7"/>
          <w:w w:val="103"/>
          <w:position w:val="-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0"/>
          <w:w w:val="106"/>
          <w:position w:val="-1"/>
        </w:rPr>
        <w:t>e.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Ser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7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plus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7"/>
        </w:rPr>
        <w:t>sav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-3"/>
          <w:w w:val="107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0"/>
          <w:w w:val="105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-6"/>
          <w:w w:val="105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3"/>
        </w:rPr>
        <w:t>eus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-10"/>
          <w:w w:val="103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0"/>
          <w:w w:val="121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246.240005pt;margin-top:-37.446297pt;width:85.68pt;height:85.68pt;mso-position-horizontal-relative:page;mso-position-vertical-relative:paragraph;z-index:-13743" type="#_x0000_t75">
            <v:imagedata r:id="rId36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Rose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29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3A3A3A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3A3A3A"/>
          <w:spacing w:val="-2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queue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3"/>
        </w:rPr>
        <w:t>courte.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242.639999pt;margin-top:-71.118561pt;width:108.719996pt;height:129.6pt;mso-position-horizontal-relative:page;mso-position-vertical-relative:paragraph;z-index:-13742" type="#_x0000_t75">
            <v:imagedata r:id="rId37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Rouge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0"/>
          <w:w w:val="100"/>
        </w:rPr>
        <w:t>for</w:t>
      </w:r>
      <w:r>
        <w:rPr>
          <w:rFonts w:ascii="Times New Roman" w:hAnsi="Times New Roman" w:cs="Times New Roman" w:eastAsia="Times New Roman"/>
          <w:sz w:val="22"/>
          <w:szCs w:val="22"/>
          <w:color w:val="161616"/>
          <w:spacing w:val="-1"/>
          <w:w w:val="100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1"/>
        </w:rPr>
        <w:t>poi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-7"/>
          <w:w w:val="10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-10"/>
          <w:w w:val="113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21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60" w:right="0"/>
          <w:cols w:num="2" w:equalWidth="0">
            <w:col w:w="5668" w:space="589"/>
            <w:col w:w="436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shape style="position:absolute;margin-left:86.400002pt;margin-top:239.76001pt;width:79.559998pt;height:105.839996pt;mso-position-horizontal-relative:page;mso-position-vertical-relative:page;z-index:-13745" type="#_x0000_t75">
            <v:imagedata r:id="rId38" o:title=""/>
          </v:shape>
        </w:pict>
      </w:r>
      <w:r>
        <w:rPr/>
        <w:pict>
          <v:shape style="position:absolute;margin-left:496.079987pt;margin-top:.000016pt;width:100.800003pt;height:53.639999pt;mso-position-horizontal-relative:page;mso-position-vertical-relative:page;z-index:-13741" type="#_x0000_t75">
            <v:imagedata r:id="rId39" o:title=""/>
          </v:shape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7" w:after="0" w:line="240" w:lineRule="auto"/>
        <w:ind w:right="470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color w:val="505050"/>
          <w:spacing w:val="0"/>
          <w:w w:val="91"/>
        </w:rPr>
        <w:t>28</w:t>
      </w:r>
      <w:r>
        <w:rPr>
          <w:rFonts w:ascii="Courier New" w:hAnsi="Courier New" w:cs="Courier New" w:eastAsia="Courier New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36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shape style="position:absolute;margin-left:299.519989pt;margin-top:118.080017pt;width:92.879998pt;height:196.56pt;mso-position-horizontal-relative:page;mso-position-vertical-relative:page;z-index:-13739" type="#_x0000_t75">
            <v:imagedata r:id="rId40" o:title=""/>
          </v:shape>
        </w:pict>
      </w:r>
      <w:r>
        <w:rPr/>
        <w:pict>
          <v:shape style="position:absolute;margin-left:501.839996pt;margin-top:0pt;width:95.04pt;height:634.320pt;mso-position-horizontal-relative:page;mso-position-vertical-relative:page;z-index:-13738" type="#_x0000_t75">
            <v:imagedata r:id="rId41" o:title=""/>
          </v:shape>
        </w:pict>
      </w:r>
      <w:r>
        <w:rPr/>
        <w:pict>
          <v:group style="position:absolute;margin-left:3.959736pt;margin-top:0pt;width:53.636418pt;height:.1pt;mso-position-horizontal-relative:page;mso-position-vertical-relative:page;z-index:-13737" coordorigin="79,0" coordsize="1073,2">
            <v:shape style="position:absolute;left:79;top:0;width:1073;height:2" coordorigin="79,0" coordsize="1073,0" path="m79,0l1152,0e" filled="f" stroked="t" strokeweight="0pt" strokecolor="#A1A3A3">
              <v:path arrowok="t"/>
            </v:shape>
          </v:group>
          <w10:wrap type="none"/>
        </w:pict>
      </w:r>
      <w:r>
        <w:rPr/>
        <w:pict>
          <v:group style="position:absolute;margin-left:377.974762pt;margin-top:.539795pt;width:70.555288pt;height:.1pt;mso-position-horizontal-relative:page;mso-position-vertical-relative:page;z-index:-13736" coordorigin="7559,11" coordsize="1411,2">
            <v:shape style="position:absolute;left:7559;top:11;width:1411;height:2" coordorigin="7559,11" coordsize="1411,0" path="m7559,11l8971,11e" filled="f" stroked="t" strokeweight=".359976pt" strokecolor="#A3A3A3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1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31.759992pt;height:228.6pt;mso-position-horizontal-relative:char;mso-position-vertical-relative:line" type="#_x0000_t75">
            <v:imagedata r:id="rId4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322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06.919996pt;height:200.52pt;mso-position-horizontal-relative:char;mso-position-vertical-relative:line" type="#_x0000_t75">
            <v:imagedata r:id="rId4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6" w:after="0" w:line="240" w:lineRule="auto"/>
        <w:ind w:right="917"/>
        <w:jc w:val="righ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color w:val="232323"/>
          <w:spacing w:val="0"/>
          <w:w w:val="107"/>
          <w:b/>
          <w:bCs/>
        </w:rPr>
        <w:t>UNAZAROLU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640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</w:rPr>
        <w:t>feuil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-14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11111"/>
          <w:spacing w:val="0"/>
          <w:w w:val="100"/>
        </w:rPr>
        <w:t>l'</w:t>
      </w:r>
      <w:r>
        <w:rPr>
          <w:rFonts w:ascii="Times New Roman" w:hAnsi="Times New Roman" w:cs="Times New Roman" w:eastAsia="Times New Roman"/>
          <w:sz w:val="22"/>
          <w:szCs w:val="22"/>
          <w:color w:val="111111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12"/>
        </w:rPr>
        <w:t>é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10"/>
          <w:w w:val="112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5"/>
        </w:rPr>
        <w:t>hel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-13"/>
          <w:w w:val="105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2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498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676767"/>
          <w:spacing w:val="0"/>
          <w:w w:val="109"/>
        </w:rPr>
        <w:t>29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240" w:right="0"/>
        </w:sectPr>
      </w:pPr>
      <w:rPr/>
    </w:p>
    <w:p>
      <w:pPr>
        <w:spacing w:before="0" w:after="0" w:line="54" w:lineRule="exact"/>
        <w:ind w:left="4574" w:right="5078"/>
        <w:jc w:val="center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381.214539pt;margin-top:.539795pt;width:57.596154pt;height:.1pt;mso-position-horizontal-relative:page;mso-position-vertical-relative:paragraph;z-index:-13735" coordorigin="7624,11" coordsize="1152,2">
            <v:shape style="position:absolute;left:7624;top:11;width:1152;height:2" coordorigin="7624,11" coordsize="1152,0" path="m7624,11l8776,11e" filled="f" stroked="t" strokeweight=".359976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491"/>
          <w:position w:val="1"/>
        </w:rPr>
        <w:t>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540" w:right="420"/>
        </w:sectPr>
      </w:pPr>
      <w:rPr/>
    </w:p>
    <w:p>
      <w:pPr>
        <w:spacing w:before="14" w:after="0" w:line="320" w:lineRule="atLeast"/>
        <w:ind w:left="1761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i/>
        </w:rPr>
        <w:t>AF.BRE: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55" w:lineRule="auto"/>
        <w:ind w:right="333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BIBASSE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</w:rPr>
        <w:t>BIBASSIER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  <w:cols w:num="2" w:equalWidth="0">
            <w:col w:w="2670" w:space="2457"/>
            <w:col w:w="4893"/>
          </w:cols>
        </w:sectPr>
      </w:pPr>
      <w:rPr/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01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6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3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3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37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</w:sectPr>
      </w:pPr>
      <w:rPr/>
    </w:p>
    <w:p>
      <w:pPr>
        <w:spacing w:before="29" w:after="0" w:line="250" w:lineRule="auto"/>
        <w:ind w:left="1124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YS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22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SUPPOSES</w:t>
      </w:r>
      <w:r>
        <w:rPr>
          <w:rFonts w:ascii="Times New Roman" w:hAnsi="Times New Roman" w:cs="Times New Roman" w:eastAsia="Times New Roman"/>
          <w:sz w:val="24"/>
          <w:szCs w:val="24"/>
          <w:spacing w:val="5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2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85" w:after="0" w:line="333" w:lineRule="auto"/>
        <w:ind w:left="7" w:right="2696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EXTREME</w:t>
      </w:r>
      <w:r>
        <w:rPr>
          <w:rFonts w:ascii="Times New Roman" w:hAnsi="Times New Roman" w:cs="Times New Roman" w:eastAsia="Times New Roman"/>
          <w:sz w:val="18"/>
          <w:szCs w:val="18"/>
          <w:spacing w:val="7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ERIOBGTRYA</w:t>
      </w:r>
      <w:r>
        <w:rPr>
          <w:rFonts w:ascii="Times New Roman" w:hAnsi="Times New Roman" w:cs="Times New Roman" w:eastAsia="Times New Roman"/>
          <w:sz w:val="18"/>
          <w:szCs w:val="18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JAPONICA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3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  <w:cols w:num="2" w:equalWidth="0">
            <w:col w:w="4525" w:space="551"/>
            <w:col w:w="4944"/>
          </w:cols>
        </w:sectPr>
      </w:pPr>
      <w:rPr/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2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</w:sectPr>
      </w:pPr>
      <w:rPr/>
    </w:p>
    <w:p>
      <w:pPr>
        <w:spacing w:before="33" w:after="0" w:line="261" w:lineRule="auto"/>
        <w:ind w:left="1822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left="245" w:right="4493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7" w:after="0" w:line="240" w:lineRule="auto"/>
        <w:ind w:left="243" w:right="449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2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48" w:after="0" w:line="240" w:lineRule="auto"/>
        <w:ind w:left="-36" w:right="4072"/>
        <w:jc w:val="center"/>
        <w:rPr>
          <w:rFonts w:ascii="Courier New" w:hAnsi="Courier New" w:cs="Courier New" w:eastAsia="Courier New"/>
          <w:sz w:val="21"/>
          <w:szCs w:val="21"/>
        </w:rPr>
      </w:pPr>
      <w:rPr/>
      <w:r>
        <w:rPr>
          <w:rFonts w:ascii="Courier New" w:hAnsi="Courier New" w:cs="Courier New" w:eastAsia="Courier New"/>
          <w:sz w:val="21"/>
          <w:szCs w:val="21"/>
          <w:spacing w:val="0"/>
          <w:w w:val="107"/>
        </w:rPr>
        <w:t>BOUÇAA</w:t>
      </w:r>
      <w:r>
        <w:rPr>
          <w:rFonts w:ascii="Courier New" w:hAnsi="Courier New" w:cs="Courier New" w:eastAsia="Courier New"/>
          <w:sz w:val="21"/>
          <w:szCs w:val="21"/>
          <w:spacing w:val="0"/>
          <w:w w:val="100"/>
        </w:rPr>
      </w:r>
    </w:p>
    <w:p>
      <w:pPr>
        <w:spacing w:before="28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NISPERO</w:t>
      </w:r>
      <w:r>
        <w:rPr>
          <w:rFonts w:ascii="Times New Roman" w:hAnsi="Times New Roman" w:cs="Times New Roman" w:eastAsia="Times New Roman"/>
          <w:sz w:val="18"/>
          <w:szCs w:val="18"/>
          <w:spacing w:val="6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DEL</w:t>
      </w:r>
      <w:r>
        <w:rPr>
          <w:rFonts w:ascii="Times New Roman" w:hAnsi="Times New Roman" w:cs="Times New Roman" w:eastAsia="Times New Roman"/>
          <w:sz w:val="18"/>
          <w:szCs w:val="18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JAPONE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9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NESPOLO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  <w:cols w:num="2" w:equalWidth="0">
            <w:col w:w="2874" w:space="2209"/>
            <w:col w:w="4937"/>
          </w:cols>
        </w:sectPr>
      </w:pPr>
      <w:rPr/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3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1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</w:sectPr>
      </w:pPr>
      <w:rPr/>
    </w:p>
    <w:p>
      <w:pPr>
        <w:spacing w:before="49" w:after="0" w:line="240" w:lineRule="auto"/>
        <w:ind w:left="1794" w:right="1586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8" w:after="0" w:line="270" w:lineRule="atLeast"/>
        <w:ind w:left="1837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0" w:after="0" w:line="272" w:lineRule="auto"/>
        <w:ind w:right="3980"/>
        <w:jc w:val="both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Inconnue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Inconnue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NESPULU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both"/>
        <w:spacing w:after="0"/>
        <w:sectPr>
          <w:type w:val="continuous"/>
          <w:pgSz w:w="11980" w:h="16820"/>
          <w:pgMar w:top="1000" w:bottom="0" w:left="1540" w:right="420"/>
          <w:cols w:num="2" w:equalWidth="0">
            <w:col w:w="4066" w:space="1025"/>
            <w:col w:w="4929"/>
          </w:cols>
        </w:sectPr>
      </w:pPr>
      <w:rPr/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5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-15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96"/>
          <w:position w:val="-1"/>
        </w:rPr>
        <w:t>AGRO-BOTA.J.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9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IQUE.;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</w:sectPr>
      </w:pPr>
      <w:rPr/>
    </w:p>
    <w:p>
      <w:pPr>
        <w:spacing w:before="33" w:after="0" w:line="262" w:lineRule="auto"/>
        <w:ind w:left="1837" w:right="-56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3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Porte-greffes: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4" w:lineRule="auto"/>
        <w:ind w:right="377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2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12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fertilité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Mai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5" w:lineRule="exact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Semis</w:t>
      </w:r>
      <w:r>
        <w:rPr>
          <w:rFonts w:ascii="Times New Roman" w:hAnsi="Times New Roman" w:cs="Times New Roman" w:eastAsia="Times New Roman"/>
          <w:sz w:val="21"/>
          <w:szCs w:val="21"/>
          <w:spacing w:val="-15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37" w:lineRule="exact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Franc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  <w:position w:val="-1"/>
        </w:rPr>
        <w:t>Aubépine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  <w:cols w:num="2" w:equalWidth="0">
            <w:col w:w="3630" w:space="1447"/>
            <w:col w:w="4943"/>
          </w:cols>
        </w:sectPr>
      </w:pPr>
      <w:rPr/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5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8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7" w:lineRule="auto"/>
        <w:ind w:left="1837" w:right="3874" w:firstLine="14"/>
        <w:jc w:val="left"/>
        <w:tabs>
          <w:tab w:pos="50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3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7"/>
          <w:w w:val="11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700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240" w:lineRule="auto"/>
        <w:ind w:left="1858" w:right="-20"/>
        <w:jc w:val="left"/>
        <w:tabs>
          <w:tab w:pos="50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Eau: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précipitations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atmoplzériques</w:t>
      </w:r>
      <w:r>
        <w:rPr>
          <w:rFonts w:ascii="Times New Roman" w:hAnsi="Times New Roman" w:cs="Times New Roman" w:eastAsia="Times New Roman"/>
          <w:sz w:val="21"/>
          <w:szCs w:val="21"/>
          <w:spacing w:val="-9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suffisent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9" w:after="0" w:line="240" w:lineRule="auto"/>
        <w:ind w:left="1851" w:right="-20"/>
        <w:jc w:val="left"/>
        <w:tabs>
          <w:tab w:pos="50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5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Bibassiers</w:t>
      </w:r>
      <w:r>
        <w:rPr>
          <w:rFonts w:ascii="Times New Roman" w:hAnsi="Times New Roman" w:cs="Times New Roman" w:eastAsia="Times New Roman"/>
          <w:sz w:val="21"/>
          <w:szCs w:val="21"/>
          <w:spacing w:val="4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furent</w:t>
      </w:r>
      <w:r>
        <w:rPr>
          <w:rFonts w:ascii="Times New Roman" w:hAnsi="Times New Roman" w:cs="Times New Roman" w:eastAsia="Times New Roman"/>
          <w:sz w:val="21"/>
          <w:szCs w:val="21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introduits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par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7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CAP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13"/>
          <w:i/>
        </w:rPr>
        <w:t>!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CORS/NI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grâce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leur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réputation</w:t>
      </w:r>
      <w:r>
        <w:rPr>
          <w:rFonts w:ascii="Times New Roman" w:hAnsi="Times New Roman" w:cs="Times New Roman" w:eastAsia="Times New Roman"/>
          <w:sz w:val="21"/>
          <w:szCs w:val="21"/>
          <w:spacing w:val="-3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gagnérent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autres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jardins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d'amateur.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74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table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  <w:position w:val="1"/>
        </w:rPr>
        <w:t>frais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186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-1"/>
        </w:rPr>
        <w:t>NB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25"/>
          <w:w w:val="12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-1"/>
        </w:rPr>
        <w:t>Bîbassîer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-1"/>
        </w:rPr>
        <w:t>s'écrit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-1"/>
        </w:rPr>
        <w:t>encore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position w:val="-1"/>
        </w:rPr>
        <w:t>Bibacier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</w:sectPr>
      </w:pPr>
      <w:rPr/>
    </w:p>
    <w:p>
      <w:pPr>
        <w:spacing w:before="11" w:after="0" w:line="332" w:lineRule="exact"/>
        <w:ind w:left="1887" w:right="-60" w:firstLine="7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7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40" w:lineRule="auto"/>
        <w:ind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  <w:t>NESP.lJLA</w:t>
      </w:r>
      <w:r>
        <w:rPr>
          <w:rFonts w:ascii="Times New Roman" w:hAnsi="Times New Roman" w:cs="Times New Roman" w:eastAsia="Times New Roman"/>
          <w:sz w:val="27"/>
          <w:szCs w:val="27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b/>
          <w:bCs/>
        </w:rPr>
        <w:t>DI</w:t>
      </w:r>
      <w:r>
        <w:rPr>
          <w:rFonts w:ascii="Times New Roman" w:hAnsi="Times New Roman" w:cs="Times New Roman" w:eastAsia="Times New Roman"/>
          <w:sz w:val="27"/>
          <w:szCs w:val="27"/>
          <w:spacing w:val="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4"/>
          <w:b/>
          <w:bCs/>
        </w:rPr>
        <w:t>GHJAPONE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spacing w:before="13" w:after="0" w:line="305" w:lineRule="exact"/>
        <w:ind w:left="7"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  <w:position w:val="-1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420"/>
          <w:cols w:num="2" w:equalWidth="0">
            <w:col w:w="3103" w:space="2024"/>
            <w:col w:w="4893"/>
          </w:cols>
        </w:sectPr>
      </w:pPr>
      <w:rPr/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/>
        <w:pict>
          <v:group style="position:absolute;margin-left:487.947418pt;margin-top:0pt;width:108.352764pt;height:165.896989pt;mso-position-horizontal-relative:page;mso-position-vertical-relative:page;z-index:-13734" coordorigin="9759,0" coordsize="2167,3318">
            <v:group style="position:absolute;left:9763;top:7;width:2160;height:2" coordorigin="9763,7" coordsize="2160,2">
              <v:shape style="position:absolute;left:9763;top:7;width:2160;height:2" coordorigin="9763,7" coordsize="2160,0" path="m9763,7l11922,7e" filled="f" stroked="t" strokeweight=".359976pt" strokecolor="#000000">
                <v:path arrowok="t"/>
              </v:shape>
            </v:group>
            <v:group style="position:absolute;left:11915;top:0;width:2;height:3311" coordorigin="11915,0" coordsize="2,3311">
              <v:shape style="position:absolute;left:11915;top:0;width:2;height:3311" coordorigin="11915,0" coordsize="0,3311" path="m11915,3311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99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4"/>
        </w:rPr>
        <w:t>.30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40" w:right="420"/>
        </w:sectPr>
      </w:pPr>
      <w:rPr/>
    </w:p>
    <w:p>
      <w:pPr>
        <w:spacing w:before="0" w:after="0" w:line="54" w:lineRule="exact"/>
        <w:ind w:left="3565" w:right="4373"/>
        <w:jc w:val="center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479.307983pt;margin-top:0pt;width:116.992187pt;height:841pt;mso-position-horizontal-relative:page;mso-position-vertical-relative:page;z-index:-13733" coordorigin="9586,0" coordsize="2340,16820">
            <v:group style="position:absolute;left:9590;top:7;width:2333;height:2" coordorigin="9590,7" coordsize="2333,2">
              <v:shape style="position:absolute;left:9590;top:7;width:2333;height:2" coordorigin="9590,7" coordsize="2333,0" path="m9590,7l11922,7e" filled="f" stroked="t" strokeweight=".359976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425"/>
          <w:position w:val="1"/>
        </w:rPr>
        <w:t>------------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10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3"/>
          <w:szCs w:val="23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NESPULA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(</w:t>
      </w:r>
      <w:r>
        <w:rPr>
          <w:rFonts w:ascii="Arial" w:hAnsi="Arial" w:cs="Arial" w:eastAsia="Arial"/>
          <w:sz w:val="23"/>
          <w:szCs w:val="23"/>
          <w:spacing w:val="13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di</w:t>
      </w:r>
      <w:r>
        <w:rPr>
          <w:rFonts w:ascii="Arial" w:hAnsi="Arial" w:cs="Arial" w:eastAsia="Arial"/>
          <w:sz w:val="23"/>
          <w:szCs w:val="23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  <w:b/>
          <w:bCs/>
        </w:rPr>
        <w:t>Ghjapone)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Bibasse.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Nèfle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Japon,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4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NESPULA</w:t>
      </w:r>
      <w:r>
        <w:rPr>
          <w:rFonts w:ascii="Arial" w:hAnsi="Arial" w:cs="Arial" w:eastAsia="Arial"/>
          <w:sz w:val="23"/>
          <w:szCs w:val="23"/>
          <w:spacing w:val="1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4"/>
        </w:rPr>
        <w:t>(soit</w:t>
      </w:r>
      <w:r>
        <w:rPr>
          <w:rFonts w:ascii="Arial" w:hAnsi="Arial" w:cs="Arial" w:eastAsia="Arial"/>
          <w:sz w:val="23"/>
          <w:szCs w:val="23"/>
          <w:spacing w:val="-19"/>
          <w:w w:val="12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NESPULA</w:t>
      </w:r>
      <w:r>
        <w:rPr>
          <w:rFonts w:ascii="Arial" w:hAnsi="Arial" w:cs="Arial" w:eastAsia="Arial"/>
          <w:sz w:val="23"/>
          <w:szCs w:val="23"/>
          <w:spacing w:val="-8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GIALIA</w:t>
      </w:r>
      <w:r>
        <w:rPr>
          <w:rFonts w:ascii="Arial" w:hAnsi="Arial" w:cs="Arial" w:eastAsia="Arial"/>
          <w:sz w:val="23"/>
          <w:szCs w:val="23"/>
          <w:spacing w:val="21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nèfle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jaune).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1" w:lineRule="auto"/>
        <w:ind w:left="143" w:right="67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Sauvaigo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importé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Canton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1784.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presqu'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immédiatement</w:t>
      </w:r>
      <w:r>
        <w:rPr>
          <w:rFonts w:ascii="Arial" w:hAnsi="Arial" w:cs="Arial" w:eastAsia="Arial"/>
          <w:sz w:val="23"/>
          <w:szCs w:val="23"/>
          <w:spacing w:val="1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vers1800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navigateurs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4" w:lineRule="auto"/>
        <w:ind w:left="150" w:right="43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bibasses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printemps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l'lie.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3" w:lineRule="auto"/>
        <w:ind w:left="150" w:right="54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climat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soumis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l'influence</w:t>
      </w:r>
      <w:r>
        <w:rPr>
          <w:rFonts w:ascii="Arial" w:hAnsi="Arial" w:cs="Arial" w:eastAsia="Arial"/>
          <w:sz w:val="23"/>
          <w:szCs w:val="23"/>
          <w:spacing w:val="5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marine,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sui-généris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fraîcheur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particulière.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both"/>
        <w:spacing w:after="0"/>
        <w:sectPr>
          <w:pgSz w:w="11980" w:h="16820"/>
          <w:pgMar w:top="0" w:bottom="280" w:left="1520" w:right="920"/>
        </w:sectPr>
      </w:pPr>
      <w:rPr/>
    </w:p>
    <w:p>
      <w:pPr>
        <w:spacing w:before="80" w:after="0" w:line="330" w:lineRule="atLeast"/>
        <w:ind w:left="1779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2" w:after="0" w:line="255" w:lineRule="auto"/>
        <w:ind w:left="7" w:right="3903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w w:val="110"/>
        </w:rPr>
        <w:t>NE</w:t>
      </w:r>
      <w:r>
        <w:rPr>
          <w:rFonts w:ascii="Times New Roman" w:hAnsi="Times New Roman" w:cs="Times New Roman" w:eastAsia="Times New Roman"/>
          <w:sz w:val="27"/>
          <w:szCs w:val="27"/>
          <w:spacing w:val="-13"/>
          <w:w w:val="110"/>
        </w:rPr>
        <w:t>F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3"/>
        </w:rPr>
        <w:t>LE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3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NEFLIER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20" w:bottom="0" w:left="1320" w:right="340"/>
          <w:cols w:num="2" w:equalWidth="0">
            <w:col w:w="2691" w:space="2433"/>
            <w:col w:w="5196"/>
          </w:cols>
        </w:sectPr>
      </w:pPr>
      <w:rPr/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36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29" w:after="0" w:line="256" w:lineRule="auto"/>
        <w:ind w:left="1135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BOTANIQUE</w:t>
      </w:r>
      <w:r>
        <w:rPr>
          <w:rFonts w:ascii="Times New Roman" w:hAnsi="Times New Roman" w:cs="Times New Roman" w:eastAsia="Times New Roman"/>
          <w:sz w:val="24"/>
          <w:szCs w:val="24"/>
          <w:spacing w:val="5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3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56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GERMANIE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" w:after="0" w:line="296" w:lineRule="exact"/>
        <w:ind w:right="3043" w:firstLine="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MESPILUS</w:t>
      </w:r>
      <w:r>
        <w:rPr>
          <w:rFonts w:ascii="Times New Roman" w:hAnsi="Times New Roman" w:cs="Times New Roman" w:eastAsia="Times New Roman"/>
          <w:sz w:val="18"/>
          <w:szCs w:val="18"/>
          <w:spacing w:val="9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GERMANICA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  <w:cols w:num="2" w:equalWidth="0">
            <w:col w:w="4537" w:space="551"/>
            <w:col w:w="5232"/>
          </w:cols>
        </w:sectPr>
      </w:pPr>
      <w:rPr/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44" w:after="0" w:line="249" w:lineRule="auto"/>
        <w:ind w:left="1855" w:right="-58" w:firstLine="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Latine: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4" w:after="0" w:line="299" w:lineRule="auto"/>
        <w:ind w:right="4261" w:firstLine="331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MESPULA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ZAROR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24" w:lineRule="exact"/>
        <w:ind w:left="295" w:right="4717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8" w:after="0" w:line="240" w:lineRule="auto"/>
        <w:ind w:left="-34" w:right="4299"/>
        <w:jc w:val="center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NESPULA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center"/>
        <w:spacing w:after="0"/>
        <w:sectPr>
          <w:type w:val="continuous"/>
          <w:pgSz w:w="11980" w:h="16820"/>
          <w:pgMar w:top="1000" w:bottom="0" w:left="1320" w:right="340"/>
          <w:cols w:num="2" w:equalWidth="0">
            <w:col w:w="2921" w:space="2188"/>
            <w:col w:w="5211"/>
          </w:cols>
        </w:sectPr>
      </w:pPr>
      <w:rPr/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6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3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44" w:after="0" w:line="240" w:lineRule="auto"/>
        <w:ind w:left="1847" w:right="1604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Pline: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52" w:lineRule="auto"/>
        <w:ind w:left="1891" w:right="-58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4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0"/>
        </w:rPr>
        <w:t>Inconnue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47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NESPULA</w:t>
      </w:r>
      <w:r>
        <w:rPr>
          <w:rFonts w:ascii="Times New Roman" w:hAnsi="Times New Roman" w:cs="Times New Roman" w:eastAsia="Times New Roman"/>
          <w:sz w:val="18"/>
          <w:szCs w:val="18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3"/>
        </w:rPr>
        <w:t>SECONDA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40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Inconnue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  <w:cols w:num="2" w:equalWidth="0">
            <w:col w:w="4129" w:space="994"/>
            <w:col w:w="5197"/>
          </w:cols>
        </w:sectPr>
      </w:pPr>
      <w:rPr/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9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24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SOMMAIRES</w:t>
      </w:r>
      <w:r>
        <w:rPr>
          <w:rFonts w:ascii="Times New Roman" w:hAnsi="Times New Roman" w:cs="Times New Roman" w:eastAsia="Times New Roman"/>
          <w:sz w:val="24"/>
          <w:szCs w:val="24"/>
          <w:spacing w:val="14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60" w:after="0" w:line="250" w:lineRule="auto"/>
        <w:ind w:left="1898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w w:val="107"/>
          <w:i/>
        </w:rPr>
        <w:t>Aut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7"/>
          <w:i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Semis</w:t>
      </w:r>
      <w:r>
        <w:rPr>
          <w:rFonts w:ascii="Times New Roman" w:hAnsi="Times New Roman" w:cs="Times New Roman" w:eastAsia="Times New Roman"/>
          <w:sz w:val="22"/>
          <w:szCs w:val="22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greffage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36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Cratoegus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franc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  <w:cols w:num="2" w:equalWidth="0">
            <w:col w:w="3711" w:space="1413"/>
            <w:col w:w="5196"/>
          </w:cols>
        </w:sectPr>
      </w:pPr>
      <w:rPr/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20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53" w:after="0" w:line="240" w:lineRule="auto"/>
        <w:ind w:left="1927" w:right="-7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59" w:lineRule="auto"/>
        <w:ind w:left="1934" w:right="2016" w:firstLine="-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Sol: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58" w:lineRule="auto"/>
        <w:ind w:right="3909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probable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</w:rPr>
        <w:t>OàiOOOm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Acide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  <w:cols w:num="2" w:equalWidth="0">
            <w:col w:w="4811" w:space="349"/>
            <w:col w:w="5160"/>
          </w:cols>
        </w:sectPr>
      </w:pPr>
      <w:rPr/>
    </w:p>
    <w:p>
      <w:pPr>
        <w:spacing w:before="0" w:after="0" w:line="203" w:lineRule="exact"/>
        <w:ind w:left="1934" w:right="-20"/>
        <w:jc w:val="left"/>
        <w:tabs>
          <w:tab w:pos="516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Eau:</w:t>
      </w:r>
      <w:r>
        <w:rPr>
          <w:rFonts w:ascii="Times New Roman" w:hAnsi="Times New Roman" w:cs="Times New Roman" w:eastAsia="Times New Roman"/>
          <w:sz w:val="22"/>
          <w:szCs w:val="22"/>
          <w:spacing w:val="-17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Pluviométrie</w:t>
      </w:r>
      <w:r>
        <w:rPr>
          <w:rFonts w:ascii="Times New Roman" w:hAnsi="Times New Roman" w:cs="Times New Roman" w:eastAsia="Times New Roman"/>
          <w:sz w:val="22"/>
          <w:szCs w:val="22"/>
          <w:spacing w:val="25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  <w:position w:val="1"/>
        </w:rPr>
        <w:t>suffisante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27" w:after="0" w:line="240" w:lineRule="auto"/>
        <w:ind w:left="1941" w:right="-20"/>
        <w:jc w:val="left"/>
        <w:tabs>
          <w:tab w:pos="516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-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45" w:lineRule="exact"/>
        <w:ind w:left="1941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éthno-géogrophines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prisée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2"/>
          <w:szCs w:val="22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jardins</w:t>
      </w:r>
      <w:r>
        <w:rPr>
          <w:rFonts w:ascii="Times New Roman" w:hAnsi="Times New Roman" w:cs="Times New Roman" w:eastAsia="Times New Roman"/>
          <w:sz w:val="22"/>
          <w:szCs w:val="22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villages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1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42" w:after="0" w:line="240" w:lineRule="auto"/>
        <w:ind w:left="1949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montagnes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95" w:lineRule="exact"/>
        <w:ind w:left="1217" w:right="2443"/>
        <w:jc w:val="center"/>
        <w:tabs>
          <w:tab w:pos="516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3"/>
        </w:rPr>
        <w:t>Consomation</w:t>
      </w:r>
      <w:r>
        <w:rPr>
          <w:rFonts w:ascii="Times New Roman" w:hAnsi="Times New Roman" w:cs="Times New Roman" w:eastAsia="Times New Roman"/>
          <w:sz w:val="22"/>
          <w:szCs w:val="22"/>
          <w:spacing w:val="39"/>
          <w:w w:val="100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3"/>
        </w:rPr>
        <w:t>des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3"/>
        </w:rPr>
        <w:t>fruits</w:t>
      </w:r>
      <w:r>
        <w:rPr>
          <w:rFonts w:ascii="Times New Roman" w:hAnsi="Times New Roman" w:cs="Times New Roman" w:eastAsia="Times New Roman"/>
          <w:sz w:val="22"/>
          <w:szCs w:val="22"/>
          <w:spacing w:val="37"/>
          <w:w w:val="100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  <w:position w:val="3"/>
        </w:rPr>
        <w:t>blets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91" w:after="0" w:line="240" w:lineRule="auto"/>
        <w:ind w:left="1999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CASATA</w:t>
      </w:r>
      <w:r>
        <w:rPr>
          <w:rFonts w:ascii="Times New Roman" w:hAnsi="Times New Roman" w:cs="Times New Roman" w:eastAsia="Times New Roman"/>
          <w:sz w:val="23"/>
          <w:szCs w:val="23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47"/>
        </w:rPr>
        <w:t>.·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3" w:after="0" w:line="260" w:lineRule="exact"/>
        <w:ind w:left="1999" w:right="-74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7"/>
          <w:i/>
          <w:position w:val="-1"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25" w:after="0" w:line="267" w:lineRule="auto"/>
        <w:ind w:left="7" w:right="1780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  <w:t>NESPULA</w:t>
      </w:r>
      <w:r>
        <w:rPr>
          <w:rFonts w:ascii="Times New Roman" w:hAnsi="Times New Roman" w:cs="Times New Roman" w:eastAsia="Times New Roman"/>
          <w:sz w:val="27"/>
          <w:szCs w:val="27"/>
          <w:spacing w:val="64"/>
          <w:w w:val="10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IMBERNINCA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320" w:right="340"/>
          <w:cols w:num="2" w:equalWidth="0">
            <w:col w:w="3215" w:space="2016"/>
            <w:col w:w="5089"/>
          </w:cols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124.551682pt;margin-top:1.079589pt;width:126.711538pt;height:.1pt;mso-position-horizontal-relative:page;mso-position-vertical-relative:page;z-index:-13732" coordorigin="2491,22" coordsize="2534,2">
            <v:shape style="position:absolute;left:2491;top:22;width:2534;height:2" coordorigin="2491,22" coordsize="2534,0" path="m2491,22l5025,22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73.835022pt;margin-top:0pt;width:222.645132pt;height:841pt;mso-position-horizontal-relative:page;mso-position-vertical-relative:page;z-index:-13731" coordorigin="7477,0" coordsize="4453,16820">
            <v:group style="position:absolute;left:7480;top:11;width:1138;height:2" coordorigin="7480,11" coordsize="1138,2">
              <v:shape style="position:absolute;left:7480;top:11;width:1138;height:2" coordorigin="7480,11" coordsize="1138,0" path="m7480,11l8618,11e" filled="f" stroked="t" strokeweight=".359976pt" strokecolor="#000000">
                <v:path arrowok="t"/>
              </v:shape>
            </v:group>
            <v:group style="position:absolute;left:8668;top:11;width:3254;height:2" coordorigin="8668,11" coordsize="3254,2">
              <v:shape style="position:absolute;left:8668;top:11;width:3254;height:2" coordorigin="8668,11" coordsize="3254,0" path="m8668,11l11922,11e" filled="f" stroked="t" strokeweight=".719952pt" strokecolor="#000000">
                <v:path arrowok="t"/>
              </v:shape>
            </v:group>
            <v:group style="position:absolute;left:11915;top:0;width:2;height:16813" coordorigin="11915,0" coordsize="2,16813">
              <v:shape style="position:absolute;left:11915;top:0;width:2;height:16813" coordorigin="11915,0" coordsize="0,16813" path="m11915,16813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83"/>
        <w:jc w:val="right"/>
        <w:rPr>
          <w:rFonts w:ascii="Courier New" w:hAnsi="Courier New" w:cs="Courier New" w:eastAsia="Courier New"/>
          <w:sz w:val="25"/>
          <w:szCs w:val="25"/>
        </w:rPr>
      </w:pPr>
      <w:rPr/>
      <w:r>
        <w:rPr>
          <w:rFonts w:ascii="Courier New" w:hAnsi="Courier New" w:cs="Courier New" w:eastAsia="Courier New"/>
          <w:sz w:val="25"/>
          <w:szCs w:val="25"/>
          <w:spacing w:val="0"/>
          <w:w w:val="85"/>
        </w:rPr>
        <w:t>32</w:t>
      </w:r>
      <w:r>
        <w:rPr>
          <w:rFonts w:ascii="Courier New" w:hAnsi="Courier New" w:cs="Courier New" w:eastAsia="Courier New"/>
          <w:sz w:val="25"/>
          <w:szCs w:val="25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320" w:right="340"/>
        </w:sectPr>
      </w:pPr>
      <w:rPr/>
    </w:p>
    <w:p>
      <w:pPr>
        <w:spacing w:before="64" w:after="0" w:line="240" w:lineRule="auto"/>
        <w:ind w:left="71" w:right="6737"/>
        <w:jc w:val="center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.439904pt;margin-top:.359863pt;width:193.307091pt;height:.1pt;mso-position-horizontal-relative:page;mso-position-vertical-relative:page;z-index:-13730" coordorigin="29,7" coordsize="3866,2">
            <v:shape style="position:absolute;left:29;top:7;width:3866;height:2" coordorigin="29,7" coordsize="3866,0" path="m29,7l3895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29.304688pt;margin-top:.539795pt;width:37.4375pt;height:.1pt;mso-position-horizontal-relative:page;mso-position-vertical-relative:page;z-index:-13729" coordorigin="4586,11" coordsize="749,2">
            <v:shape style="position:absolute;left:4586;top:11;width:749;height:2" coordorigin="4586,11" coordsize="749,0" path="m4586,11l5335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79.774628pt;margin-top:.539795pt;width:50.036659pt;height:.1pt;mso-position-horizontal-relative:page;mso-position-vertical-relative:page;z-index:-13728" coordorigin="7595,11" coordsize="1001,2">
            <v:shape style="position:absolute;left:7595;top:11;width:1001;height:2" coordorigin="7595,11" coordsize="1001,0" path="m7595,11l859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10.085938pt;margin-top:.539795pt;width:56.876201pt;height:.1pt;mso-position-horizontal-relative:page;mso-position-vertical-relative:page;z-index:-13727" coordorigin="10202,11" coordsize="1138,2">
            <v:shape style="position:absolute;left:10202;top:11;width:1138;height:2" coordorigin="10202,11" coordsize="1138,0" path="m10202,11l1133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5802pt;margin-top:0pt;width:.1pt;height:743.83697pt;mso-position-horizontal-relative:page;mso-position-vertical-relative:page;z-index:-13726" coordorigin="11912,0" coordsize="2,14877">
            <v:shape style="position:absolute;left:11912;top:0;width:2;height:14877" coordorigin="11912,0" coordsize="0,14877" path="m11912,14877l11912,0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2"/>
          <w:szCs w:val="22"/>
          <w:spacing w:val="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  <w:t>NESPULA</w:t>
      </w:r>
      <w:r>
        <w:rPr>
          <w:rFonts w:ascii="Arial" w:hAnsi="Arial" w:cs="Arial" w:eastAsia="Arial"/>
          <w:sz w:val="22"/>
          <w:szCs w:val="22"/>
          <w:spacing w:val="21"/>
          <w:w w:val="11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(</w:t>
      </w:r>
      <w:r>
        <w:rPr>
          <w:rFonts w:ascii="Arial" w:hAnsi="Arial" w:cs="Arial" w:eastAsia="Arial"/>
          <w:sz w:val="22"/>
          <w:szCs w:val="22"/>
          <w:spacing w:val="12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di</w:t>
      </w:r>
      <w:r>
        <w:rPr>
          <w:rFonts w:ascii="Arial" w:hAnsi="Arial" w:cs="Arial" w:eastAsia="Arial"/>
          <w:sz w:val="22"/>
          <w:szCs w:val="22"/>
          <w:spacing w:val="25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Ghjermania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7"/>
        </w:rPr>
        <w:t>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Nèfle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d'Europe.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528" w:lineRule="auto"/>
        <w:ind w:left="842" w:right="1133" w:firstLine="-2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Appellèe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Nespula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Fritta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Blette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Nespula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lnguerninca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1"/>
        </w:rPr>
        <w:t>(d'hiver).</w:t>
      </w:r>
      <w:r>
        <w:rPr>
          <w:rFonts w:ascii="Arial" w:hAnsi="Arial" w:cs="Arial" w:eastAsia="Arial"/>
          <w:sz w:val="23"/>
          <w:szCs w:val="23"/>
          <w:spacing w:val="0"/>
          <w:w w:val="12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atteint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volume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grosse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figue.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exact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citer,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villages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521" w:lineRule="auto"/>
        <w:ind w:left="849" w:right="1945" w:firstLine="-7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faisant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collection,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traditionnelle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s'y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découvre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jardins.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(Trés</w:t>
      </w:r>
      <w:r>
        <w:rPr>
          <w:rFonts w:ascii="Arial" w:hAnsi="Arial" w:cs="Arial" w:eastAsia="Arial"/>
          <w:sz w:val="23"/>
          <w:szCs w:val="23"/>
          <w:spacing w:val="9"/>
          <w:w w:val="11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tort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Nèfle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Japon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2" w:lineRule="exact"/>
        <w:ind w:left="8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l'état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"F</w:t>
      </w:r>
      <w:r>
        <w:rPr>
          <w:rFonts w:ascii="Arial" w:hAnsi="Arial" w:cs="Arial" w:eastAsia="Arial"/>
          <w:sz w:val="23"/>
          <w:szCs w:val="23"/>
          <w:spacing w:val="3"/>
          <w:w w:val="95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T</w:t>
      </w:r>
      <w:r>
        <w:rPr>
          <w:rFonts w:ascii="Arial" w:hAnsi="Arial" w:cs="Arial" w:eastAsia="Arial"/>
          <w:sz w:val="23"/>
          <w:szCs w:val="23"/>
          <w:spacing w:val="3"/>
          <w:w w:val="95"/>
        </w:rPr>
        <w:t>T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A"</w:t>
      </w:r>
      <w:r>
        <w:rPr>
          <w:rFonts w:ascii="Arial" w:hAnsi="Arial" w:cs="Arial" w:eastAsia="Arial"/>
          <w:sz w:val="23"/>
          <w:szCs w:val="23"/>
          <w:spacing w:val="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Blette.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9" w:after="0" w:line="240" w:lineRule="auto"/>
        <w:ind w:right="94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81"/>
          <w:b/>
          <w:bCs/>
        </w:rPr>
        <w:t>.33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60" w:bottom="0" w:left="1440" w:right="320"/>
        </w:sectPr>
      </w:pPr>
      <w:rPr/>
    </w:p>
    <w:p>
      <w:pPr>
        <w:spacing w:before="72" w:after="0" w:line="282" w:lineRule="exact"/>
        <w:ind w:left="3692" w:right="5130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00"/>
          <w:b/>
          <w:bCs/>
          <w:position w:val="-1"/>
        </w:rPr>
        <w:t>1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56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B3B3B"/>
          <w:spacing w:val="0"/>
          <w:w w:val="105"/>
          <w:b/>
          <w:bCs/>
          <w:position w:val="-1"/>
        </w:rPr>
        <w:t>NESPULI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6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69.919991pt;height:377.64pt;mso-position-horizontal-relative:char;mso-position-vertical-relative:line" type="#_x0000_t75">
            <v:imagedata r:id="rId4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8" w:lineRule="exact"/>
        <w:ind w:left="527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286.559998pt;margin-top:-431.495636pt;width:165.600002pt;height:401.04pt;mso-position-horizontal-relative:page;mso-position-vertical-relative:paragraph;z-index:-13724" type="#_x0000_t75">
            <v:imagedata r:id="rId45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-1"/>
        </w:rPr>
        <w:t>NESPULA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  <w:position w:val="-1"/>
        </w:rPr>
        <w:t>di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3"/>
          <w:position w:val="-1"/>
        </w:rPr>
        <w:t>GHJERMA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6"/>
          <w:w w:val="103"/>
          <w:position w:val="-1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080808"/>
          <w:spacing w:val="1"/>
          <w:w w:val="92"/>
          <w:position w:val="-1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2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Sz w:w="11980" w:h="16820"/>
          <w:pgMar w:top="680" w:bottom="0" w:left="1280" w:right="400"/>
        </w:sectPr>
      </w:pPr>
      <w:rPr/>
    </w:p>
    <w:p>
      <w:pPr>
        <w:spacing w:before="31" w:after="0" w:line="539" w:lineRule="auto"/>
        <w:ind w:left="3256" w:right="-58" w:firstLine="-101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69.120003pt;margin-top:-58.847843pt;width:102.599998pt;height:136.080002pt;mso-position-horizontal-relative:page;mso-position-vertical-relative:paragraph;z-index:-13725" type="#_x0000_t75">
            <v:imagedata r:id="rId46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NESPULA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Gialla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2"/>
        </w:rPr>
        <w:t>(bibasse)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FRUTTU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DI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1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3"/>
        </w:rPr>
        <w:t>GHJAPONE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/>
        <w:br w:type="column"/>
      </w:r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-2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  <w:position w:val="-1"/>
        </w:rPr>
        <w:t>nt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  <w:position w:val="-1"/>
        </w:rPr>
        <w:t>l'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-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0"/>
          <w:w w:val="104"/>
          <w:position w:val="-1"/>
        </w:rPr>
        <w:t>éch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1"/>
          <w:w w:val="104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97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3"/>
          <w:w w:val="97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0"/>
          <w:w w:val="113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280" w:right="400"/>
          <w:cols w:num="2" w:equalWidth="0">
            <w:col w:w="5681" w:space="2240"/>
            <w:col w:w="2379"/>
          </w:cols>
        </w:sectPr>
      </w:pPr>
      <w:rPr/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/>
        <w:pict>
          <v:group style="position:absolute;margin-left:0pt;margin-top:1.259521pt;width:550.043269pt;height:.1pt;mso-position-horizontal-relative:page;mso-position-vertical-relative:page;z-index:-13723" coordorigin="0,25" coordsize="11001,2">
            <v:shape style="position:absolute;left:0;top:25;width:11001;height:2" coordorigin="0,25" coordsize="11001,0" path="m0,25l11001,25e" filled="f" stroked="t" strokeweight="1.079928pt" strokecolor="#4B484B">
              <v:path arrowok="t"/>
            </v:shape>
          </v:group>
          <w10:wrap type="none"/>
        </w:pict>
      </w:r>
      <w:r>
        <w:rPr/>
        <w:pict>
          <v:group style="position:absolute;margin-left:593.960327pt;margin-top:1.079589pt;width:.1pt;height:572.542148pt;mso-position-horizontal-relative:page;mso-position-vertical-relative:page;z-index:-13722" coordorigin="11879,22" coordsize="2,11451">
            <v:shape style="position:absolute;left:11879;top:22;width:2;height:11451" coordorigin="11879,22" coordsize="0,11451" path="m11879,11472l11879,22e" filled="f" stroked="t" strokeweight="2.159856pt" strokecolor="#181818">
              <v:path arrowok="t"/>
            </v:shape>
          </v:group>
          <w10:wrap type="none"/>
        </w:pict>
      </w:r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87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505050"/>
          <w:spacing w:val="0"/>
          <w:w w:val="110"/>
        </w:rPr>
        <w:t>34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280" w:right="400"/>
        </w:sectPr>
      </w:pPr>
      <w:rPr/>
    </w:p>
    <w:p>
      <w:pPr>
        <w:spacing w:before="0" w:after="0" w:line="44" w:lineRule="exact"/>
        <w:ind w:left="931" w:right="-20"/>
        <w:jc w:val="left"/>
        <w:tabs>
          <w:tab w:pos="2700" w:val="left"/>
          <w:tab w:pos="3580" w:val="left"/>
        </w:tabs>
        <w:rPr>
          <w:rFonts w:ascii="Arial" w:hAnsi="Arial" w:cs="Arial" w:eastAsia="Arial"/>
          <w:sz w:val="8"/>
          <w:szCs w:val="8"/>
        </w:rPr>
      </w:pPr>
      <w:rPr/>
      <w:r>
        <w:rPr>
          <w:rFonts w:ascii="Arial" w:hAnsi="Arial" w:cs="Arial" w:eastAsia="Arial"/>
          <w:sz w:val="8"/>
          <w:szCs w:val="8"/>
          <w:w w:val="600"/>
          <w:position w:val="1"/>
        </w:rPr>
        <w:t>··--·---</w:t>
      </w:r>
      <w:r>
        <w:rPr>
          <w:rFonts w:ascii="Arial" w:hAnsi="Arial" w:cs="Arial" w:eastAsia="Arial"/>
          <w:sz w:val="8"/>
          <w:szCs w:val="8"/>
          <w:w w:val="100"/>
          <w:position w:val="1"/>
        </w:rPr>
        <w:tab/>
      </w:r>
      <w:r>
        <w:rPr>
          <w:rFonts w:ascii="Arial" w:hAnsi="Arial" w:cs="Arial" w:eastAsia="Arial"/>
          <w:sz w:val="8"/>
          <w:szCs w:val="8"/>
          <w:w w:val="100"/>
          <w:position w:val="1"/>
        </w:rPr>
      </w:r>
      <w:r>
        <w:rPr>
          <w:rFonts w:ascii="Arial" w:hAnsi="Arial" w:cs="Arial" w:eastAsia="Arial"/>
          <w:sz w:val="8"/>
          <w:szCs w:val="8"/>
          <w:w w:val="100"/>
          <w:u w:val="single" w:color="000000"/>
          <w:position w:val="1"/>
        </w:rPr>
        <w:t> </w:t>
      </w:r>
      <w:r>
        <w:rPr>
          <w:rFonts w:ascii="Arial" w:hAnsi="Arial" w:cs="Arial" w:eastAsia="Arial"/>
          <w:sz w:val="8"/>
          <w:szCs w:val="8"/>
          <w:w w:val="100"/>
          <w:u w:val="single" w:color="000000"/>
          <w:position w:val="1"/>
        </w:rPr>
        <w:tab/>
      </w:r>
      <w:r>
        <w:rPr>
          <w:rFonts w:ascii="Arial" w:hAnsi="Arial" w:cs="Arial" w:eastAsia="Arial"/>
          <w:sz w:val="8"/>
          <w:szCs w:val="8"/>
          <w:w w:val="100"/>
          <w:u w:val="single" w:color="000000"/>
          <w:position w:val="1"/>
        </w:rPr>
      </w:r>
      <w:r>
        <w:rPr>
          <w:rFonts w:ascii="Arial" w:hAnsi="Arial" w:cs="Arial" w:eastAsia="Arial"/>
          <w:sz w:val="8"/>
          <w:szCs w:val="8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80" w:h="16820"/>
          <w:pgMar w:top="0" w:bottom="280" w:left="1560" w:right="320"/>
        </w:sectPr>
      </w:pPr>
      <w:rPr/>
    </w:p>
    <w:p>
      <w:pPr>
        <w:spacing w:before="4" w:after="0" w:line="332" w:lineRule="exact"/>
        <w:ind w:left="1768" w:right="-20" w:firstLine="14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i/>
        </w:rPr>
        <w:t>FRUIT: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i/>
        </w:rPr>
        <w:t>ARBRE: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25" w:after="0" w:line="255" w:lineRule="auto"/>
        <w:ind w:right="3234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CEDRAT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CEDRATIER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  <w:cols w:num="2" w:equalWidth="0">
            <w:col w:w="2687" w:space="2463"/>
            <w:col w:w="4950"/>
          </w:cols>
        </w:sectPr>
      </w:pPr>
      <w:rPr/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7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6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39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7"/>
          <w:i/>
          <w:position w:val="-1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'IDENTIFICATION</w:t>
      </w:r>
      <w:r>
        <w:rPr>
          <w:rFonts w:ascii="Times New Roman" w:hAnsi="Times New Roman" w:cs="Times New Roman" w:eastAsia="Times New Roman"/>
          <w:sz w:val="28"/>
          <w:szCs w:val="28"/>
          <w:spacing w:val="58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</w:sectPr>
      </w:pPr>
      <w:rPr/>
    </w:p>
    <w:p>
      <w:pPr>
        <w:spacing w:before="29" w:after="0" w:line="253" w:lineRule="auto"/>
        <w:ind w:left="1118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</w:rPr>
        <w:t>FAiVIILLE: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2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831" w:right="157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3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3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17" w:right="2041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45" w:right="389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5" w:after="0" w:line="337" w:lineRule="auto"/>
        <w:ind w:right="33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EXTREME</w:t>
      </w:r>
      <w:r>
        <w:rPr>
          <w:rFonts w:ascii="Times New Roman" w:hAnsi="Times New Roman" w:cs="Times New Roman" w:eastAsia="Times New Roman"/>
          <w:sz w:val="18"/>
          <w:szCs w:val="18"/>
          <w:spacing w:val="24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CITRUS</w:t>
      </w:r>
      <w:r>
        <w:rPr>
          <w:rFonts w:ascii="Times New Roman" w:hAnsi="Times New Roman" w:cs="Times New Roman" w:eastAsia="Times New Roman"/>
          <w:sz w:val="18"/>
          <w:szCs w:val="18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2"/>
        </w:rPr>
        <w:t>MEDICA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RUTACÉE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08" w:lineRule="auto"/>
        <w:ind w:left="14" w:right="3586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MEDICAMELA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C!TRL-1.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10" w:after="0" w:line="321" w:lineRule="auto"/>
        <w:ind w:left="14" w:right="4220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Arial" w:hAnsi="Arial" w:cs="Arial" w:eastAsia="Arial"/>
          <w:sz w:val="17"/>
          <w:szCs w:val="17"/>
          <w:spacing w:val="0"/>
          <w:w w:val="112"/>
        </w:rPr>
        <w:t>TRAUNJ</w:t>
      </w:r>
      <w:r>
        <w:rPr>
          <w:rFonts w:ascii="Arial" w:hAnsi="Arial" w:cs="Arial" w:eastAsia="Arial"/>
          <w:sz w:val="17"/>
          <w:szCs w:val="17"/>
          <w:spacing w:val="0"/>
          <w:w w:val="112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20"/>
        </w:rPr>
        <w:t>CI</w:t>
      </w:r>
      <w:r>
        <w:rPr>
          <w:rFonts w:ascii="Arial" w:hAnsi="Arial" w:cs="Arial" w:eastAsia="Arial"/>
          <w:sz w:val="17"/>
          <w:szCs w:val="17"/>
          <w:spacing w:val="-17"/>
          <w:w w:val="120"/>
        </w:rPr>
        <w:t>D</w:t>
      </w:r>
      <w:r>
        <w:rPr>
          <w:rFonts w:ascii="Arial" w:hAnsi="Arial" w:cs="Arial" w:eastAsia="Arial"/>
          <w:sz w:val="17"/>
          <w:szCs w:val="17"/>
          <w:spacing w:val="0"/>
          <w:w w:val="110"/>
        </w:rPr>
        <w:t>RA</w:t>
      </w:r>
      <w:r>
        <w:rPr>
          <w:rFonts w:ascii="Arial" w:hAnsi="Arial" w:cs="Arial" w:eastAsia="Arial"/>
          <w:sz w:val="17"/>
          <w:szCs w:val="1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CEDRO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6" w:lineRule="exact"/>
        <w:ind w:left="7" w:right="4130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</w:rPr>
        <w:t>citée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CEDRO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ALIMIA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  <w:cols w:num="2" w:equalWidth="0">
            <w:col w:w="4522" w:space="555"/>
            <w:col w:w="5023"/>
          </w:cols>
        </w:sectPr>
      </w:pPr>
      <w:rPr/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4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15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</w:sectPr>
      </w:pPr>
      <w:rPr/>
    </w:p>
    <w:p>
      <w:pPr>
        <w:spacing w:before="40" w:after="0" w:line="262" w:lineRule="auto"/>
        <w:ind w:left="1845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0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8"/>
          <w:w w:val="11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novembre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1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8"/>
          <w:b/>
          <w:bCs/>
          <w:i/>
        </w:rPr>
        <w:t>Bouturage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  <w:cols w:num="2" w:equalWidth="0">
            <w:col w:w="3655" w:space="1415"/>
            <w:col w:w="5030"/>
          </w:cols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4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</w:sectPr>
      </w:pPr>
      <w:rPr/>
    </w:p>
    <w:p>
      <w:pPr>
        <w:spacing w:before="33" w:after="0" w:line="240" w:lineRule="auto"/>
        <w:ind w:left="1853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68" w:lineRule="auto"/>
        <w:ind w:left="1853" w:right="1994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1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Eau: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27" w:lineRule="exact"/>
        <w:ind w:left="1817" w:right="1958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-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200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(avec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réserves)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2" w:after="0" w:line="264" w:lineRule="auto"/>
        <w:ind w:right="3474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meuble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Indispensable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Forte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luminosité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  <w:cols w:num="2" w:equalWidth="0">
            <w:col w:w="4714" w:space="364"/>
            <w:col w:w="5022"/>
          </w:cols>
        </w:sectPr>
      </w:pPr>
      <w:rPr/>
    </w:p>
    <w:p>
      <w:pPr>
        <w:spacing w:before="1" w:after="0" w:line="240" w:lineRule="auto"/>
        <w:ind w:left="186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Petits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vergers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abrités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éloignés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4" w:after="0" w:line="226" w:lineRule="exact"/>
        <w:ind w:left="186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  <w:position w:val="-1"/>
        </w:rPr>
        <w:t>des</w:t>
      </w:r>
      <w:r>
        <w:rPr>
          <w:rFonts w:ascii="Times New Roman" w:hAnsi="Times New Roman" w:cs="Times New Roman" w:eastAsia="Times New Roman"/>
          <w:sz w:val="20"/>
          <w:szCs w:val="20"/>
          <w:spacing w:val="29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0"/>
          <w:b/>
          <w:bCs/>
          <w:i/>
          <w:position w:val="-1"/>
        </w:rPr>
        <w:t>agglomérations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1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  <w:position w:val="-1"/>
        </w:rPr>
        <w:t>en</w:t>
      </w:r>
      <w:r>
        <w:rPr>
          <w:rFonts w:ascii="Times New Roman" w:hAnsi="Times New Roman" w:cs="Times New Roman" w:eastAsia="Times New Roman"/>
          <w:sz w:val="20"/>
          <w:szCs w:val="20"/>
          <w:spacing w:val="24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  <w:position w:val="-1"/>
        </w:rPr>
        <w:t>raison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3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0"/>
          <w:szCs w:val="20"/>
          <w:spacing w:val="18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9"/>
          <w:b/>
          <w:bCs/>
          <w:i/>
          <w:position w:val="-1"/>
        </w:rPr>
        <w:t>surveillance</w:t>
      </w:r>
      <w:r>
        <w:rPr>
          <w:rFonts w:ascii="Times New Roman" w:hAnsi="Times New Roman" w:cs="Times New Roman" w:eastAsia="Times New Roman"/>
          <w:sz w:val="20"/>
          <w:szCs w:val="20"/>
          <w:spacing w:val="12"/>
          <w:w w:val="109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  <w:position w:val="-1"/>
        </w:rPr>
        <w:t>et</w:t>
      </w:r>
      <w:r>
        <w:rPr>
          <w:rFonts w:ascii="Times New Roman" w:hAnsi="Times New Roman" w:cs="Times New Roman" w:eastAsia="Times New Roman"/>
          <w:sz w:val="20"/>
          <w:szCs w:val="20"/>
          <w:spacing w:val="15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8"/>
          <w:b/>
          <w:bCs/>
          <w:i/>
          <w:position w:val="-1"/>
        </w:rPr>
        <w:t>d'entretien.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</w:sectPr>
      </w:pPr>
      <w:rPr/>
    </w:p>
    <w:p>
      <w:pPr>
        <w:spacing w:before="29" w:after="0" w:line="240" w:lineRule="auto"/>
        <w:ind w:left="116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0" w:lineRule="atLeast"/>
        <w:ind w:left="1874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i/>
        </w:rPr>
        <w:t>CASATA: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2"/>
          <w:i/>
        </w:rPr>
        <w:t>FAMIGLIA: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50" w:after="0" w:line="264" w:lineRule="auto"/>
        <w:ind w:left="14" w:right="1399" w:firstLine="-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Nécessite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préparation</w:t>
      </w:r>
      <w:r>
        <w:rPr>
          <w:rFonts w:ascii="Times New Roman" w:hAnsi="Times New Roman" w:cs="Times New Roman" w:eastAsia="Times New Roman"/>
          <w:sz w:val="21"/>
          <w:szCs w:val="21"/>
          <w:spacing w:val="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confiserie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liquoristerie.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8"/>
          <w:szCs w:val="28"/>
          <w:w w:val="107"/>
        </w:rPr>
        <w:t>LIM</w:t>
      </w:r>
      <w:r>
        <w:rPr>
          <w:rFonts w:ascii="Times New Roman" w:hAnsi="Times New Roman" w:cs="Times New Roman" w:eastAsia="Times New Roman"/>
          <w:sz w:val="28"/>
          <w:szCs w:val="28"/>
          <w:spacing w:val="-27"/>
          <w:w w:val="107"/>
        </w:rPr>
        <w:t>E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89"/>
        </w:rPr>
        <w:t>:A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</w:r>
    </w:p>
    <w:p>
      <w:pPr>
        <w:spacing w:before="25" w:after="0" w:line="306" w:lineRule="exact"/>
        <w:ind w:left="14"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04"/>
          <w:position w:val="-1"/>
        </w:rPr>
        <w:t>RUTACH.JATA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320"/>
          <w:cols w:num="2" w:equalWidth="0">
            <w:col w:w="3084" w:space="2001"/>
            <w:col w:w="5015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74.448303pt;margin-top:.539795pt;width:121.671875pt;height:.1pt;mso-position-horizontal-relative:page;mso-position-vertical-relative:page;z-index:-13721" coordorigin="9489,11" coordsize="2433,2">
            <v:shape style="position:absolute;left:9489;top:11;width:2433;height:2" coordorigin="9489,11" coordsize="2433,0" path="m9489,11l11922,11e" filled="f" stroked="t" strokeweight=".719952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7" w:after="0" w:line="240" w:lineRule="auto"/>
        <w:ind w:right="90"/>
        <w:jc w:val="righ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spacing w:val="0"/>
          <w:w w:val="93"/>
        </w:rPr>
        <w:t>35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60" w:right="320"/>
        </w:sectPr>
      </w:pPr>
      <w:rPr/>
    </w:p>
    <w:p>
      <w:pPr>
        <w:spacing w:before="66" w:after="0" w:line="240" w:lineRule="auto"/>
        <w:ind w:left="108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/>
        <w:pict>
          <v:group style="position:absolute;margin-left:9.336930pt;margin-top:1.617308pt;width:50.994005pt;height:.1pt;mso-position-horizontal-relative:page;mso-position-vertical-relative:page;z-index:-13720" coordorigin="187,32" coordsize="1020,2">
            <v:shape style="position:absolute;left:187;top:32;width:1020;height:2" coordorigin="187,32" coordsize="1020,0" path="m187,32l1207,32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125.689445pt;margin-top:1.617308pt;width:127.485012pt;height:.1pt;mso-position-horizontal-relative:page;mso-position-vertical-relative:page;z-index:-13719" coordorigin="2514,32" coordsize="2550,2">
            <v:shape style="position:absolute;left:2514;top:32;width:2550;height:2" coordorigin="2514,32" coordsize="2550,0" path="m2514,32l5063,32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483.724823pt;margin-top:0pt;width:111.324939pt;height:558.509967pt;mso-position-horizontal-relative:page;mso-position-vertical-relative:page;z-index:-13718" coordorigin="9674,0" coordsize="2226,11170">
            <v:group style="position:absolute;left:9682;top:14;width:2212;height:2" coordorigin="9682,14" coordsize="2212,2">
              <v:shape style="position:absolute;left:9682;top:14;width:2212;height:2" coordorigin="9682,14" coordsize="2212,0" path="m9682,14l11894,14e" filled="f" stroked="t" strokeweight=".718225pt" strokecolor="#000000">
                <v:path arrowok="t"/>
              </v:shape>
            </v:group>
            <v:group style="position:absolute;left:11894;top:0;width:2;height:11163" coordorigin="11894,0" coordsize="2,11163">
              <v:shape style="position:absolute;left:11894;top:0;width:2;height:11163" coordorigin="11894,0" coordsize="0,11163" path="m11894,11163l11894,0e" filled="f" stroked="t" strokeweight=".718225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1"/>
          <w:szCs w:val="21"/>
          <w:w w:val="105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1"/>
          <w:szCs w:val="21"/>
          <w:spacing w:val="33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4"/>
          <w:b/>
          <w:bCs/>
          <w:u w:val="single" w:color="000000"/>
        </w:rPr>
        <w:t>LIMEA</w:t>
      </w:r>
      <w:r>
        <w:rPr>
          <w:rFonts w:ascii="Arial" w:hAnsi="Arial" w:cs="Arial" w:eastAsia="Arial"/>
          <w:sz w:val="21"/>
          <w:szCs w:val="21"/>
          <w:spacing w:val="0"/>
          <w:w w:val="114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cédrat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unique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pouvoir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1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chataignier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restant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cédrat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vrai,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hybridé,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pulpe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douce.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cédrats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pulpe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acide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Sud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l'Italie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Grèce.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29" w:right="674" w:firstLine="7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cédrat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remonterait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notre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ère.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Tout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début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période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exact"/>
        <w:ind w:left="1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économique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fièvre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Cédrat".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Mais,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1918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1925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"forte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poussée"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lieu.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L'épicentre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réputé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2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I'Aiisgjiani.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montèrent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assurèrent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familles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revenus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importants.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29" w:right="656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record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7,50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Kg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revenu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l'agriculteur,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tandis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journée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d'ouvrier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8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préparés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livrés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Livourne,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d'où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réexpédiés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3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Anvers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s'embarquer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destination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anglo-saxon.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7" w:lineRule="auto"/>
        <w:ind w:left="144" w:right="641" w:firstLine="7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Liméa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pulpe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Antilles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CAPI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CORSINI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(ceux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Corse).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left="144" w:right="661" w:firstLine="7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regrettable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Hollandais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aient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parait-il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réduit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marché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exportant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eux-mêmes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navets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confits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odeur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cédrat.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8" w:lineRule="auto"/>
        <w:ind w:left="144" w:right="647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Actuellement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Rico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exportateur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cédrat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communautés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israélites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Etats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consommatrice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sélectionnés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emballés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fête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religieuse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rituelle,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s'intéresse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toutefois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CEDRAT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ETROG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pulpe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acide.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Autrefois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multiplié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bouturage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L</w:t>
      </w:r>
      <w:r>
        <w:rPr>
          <w:rFonts w:ascii="Arial" w:hAnsi="Arial" w:cs="Arial" w:eastAsia="Arial"/>
          <w:sz w:val="23"/>
          <w:szCs w:val="23"/>
          <w:spacing w:val="1"/>
          <w:w w:val="94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MEU</w:t>
      </w:r>
      <w:r>
        <w:rPr>
          <w:rFonts w:ascii="Arial" w:hAnsi="Arial" w:cs="Arial" w:eastAsia="Arial"/>
          <w:sz w:val="23"/>
          <w:szCs w:val="23"/>
          <w:spacing w:val="2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désormais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gréffé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préférence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I'Aranciu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Arnarenu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citrus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volkameriana,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confère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résistance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froid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7" w:lineRule="auto"/>
        <w:ind w:left="869" w:right="5676" w:firstLine="-14"/>
        <w:jc w:val="left"/>
        <w:tabs>
          <w:tab w:pos="336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LIMEA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L'ALIMEA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-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L'ALIMEU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L'ALIMEA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l'arbr</w:t>
      </w:r>
      <w:r>
        <w:rPr>
          <w:rFonts w:ascii="Arial" w:hAnsi="Arial" w:cs="Arial" w:eastAsia="Arial"/>
          <w:sz w:val="23"/>
          <w:szCs w:val="23"/>
          <w:spacing w:val="-3"/>
          <w:w w:val="104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..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81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98"/>
        </w:rPr>
        <w:t>36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280" w:left="1300" w:right="500"/>
        </w:sectPr>
      </w:pPr>
      <w:rPr/>
    </w:p>
    <w:p>
      <w:pPr>
        <w:spacing w:before="59" w:after="0" w:line="240" w:lineRule="auto"/>
        <w:ind w:left="3000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9.359375pt;margin-top:0pt;width:50.396635pt;height:.1pt;mso-position-horizontal-relative:page;mso-position-vertical-relative:page;z-index:-13717" coordorigin="187,0" coordsize="1008,2">
            <v:shape style="position:absolute;left:187;top:0;width:1008;height:2" coordorigin="187,0" coordsize="1008,0" path="m187,0l1195,0e" filled="f" stroked="t" strokeweight="0pt" strokecolor="#999997">
              <v:path arrowok="t"/>
            </v:shape>
          </v:group>
          <w10:wrap type="none"/>
        </w:pict>
      </w:r>
      <w:r>
        <w:rPr/>
        <w:pict>
          <v:group style="position:absolute;margin-left:127.791466pt;margin-top:0pt;width:39.957332pt;height:.1pt;mso-position-horizontal-relative:page;mso-position-vertical-relative:page;z-index:-13716" coordorigin="2556,0" coordsize="799,2">
            <v:shape style="position:absolute;left:2556;top:0;width:799;height:2" coordorigin="2556,0" coordsize="799,0" path="m2556,0l3355,0e" filled="f" stroked="t" strokeweight="0pt" strokecolor="#999997">
              <v:path arrowok="t"/>
            </v:shape>
          </v:group>
          <w10:wrap type="none"/>
        </w:pict>
      </w:r>
      <w:r>
        <w:rPr/>
        <w:pict>
          <v:group style="position:absolute;margin-left:241.543869pt;margin-top:.719726pt;width:77.034856pt;height:.1pt;mso-position-horizontal-relative:page;mso-position-vertical-relative:page;z-index:-13715" coordorigin="4831,14" coordsize="1541,2">
            <v:shape style="position:absolute;left:4831;top:14;width:1541;height:2" coordorigin="4831,14" coordsize="1541,0" path="m4831,14l6372,14e" filled="f" stroked="t" strokeweight=".359976pt" strokecolor="#BCBCBF">
              <v:path arrowok="t"/>
            </v:shape>
          </v:group>
          <w10:wrap type="none"/>
        </w:pict>
      </w:r>
      <w:r>
        <w:rPr/>
        <w:pict>
          <v:group style="position:absolute;margin-left:376.534851pt;margin-top:.539795pt;width:60.115985pt;height:.1pt;mso-position-horizontal-relative:page;mso-position-vertical-relative:page;z-index:-13714" coordorigin="7531,11" coordsize="1202,2">
            <v:shape style="position:absolute;left:7531;top:11;width:1202;height:2" coordorigin="7531,11" coordsize="1202,0" path="m7531,11l8733,11e" filled="f" stroked="t" strokeweight=".359976pt" strokecolor="#B3B8AC">
              <v:path arrowok="t"/>
            </v:shape>
          </v:group>
          <w10:wrap type="none"/>
        </w:pict>
      </w:r>
      <w:r>
        <w:rPr/>
        <w:pict>
          <v:group style="position:absolute;margin-left:501.086548pt;margin-top:.719726pt;width:93.953726pt;height:.1pt;mso-position-horizontal-relative:page;mso-position-vertical-relative:page;z-index:-13713" coordorigin="10022,14" coordsize="1879,2">
            <v:shape style="position:absolute;left:10022;top:14;width:1879;height:2" coordorigin="10022,14" coordsize="1879,0" path="m10022,14l11901,14e" filled="f" stroked="t" strokeweight=".359976pt" strokecolor="#747474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F2F3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F2F31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31"/>
          <w:spacing w:val="0"/>
          <w:w w:val="110"/>
        </w:rPr>
        <w:t>LIMEA</w:t>
      </w:r>
      <w:r>
        <w:rPr>
          <w:rFonts w:ascii="Times New Roman" w:hAnsi="Times New Roman" w:cs="Times New Roman" w:eastAsia="Times New Roman"/>
          <w:sz w:val="25"/>
          <w:szCs w:val="25"/>
          <w:color w:val="2F2F31"/>
          <w:spacing w:val="23"/>
          <w:w w:val="11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31"/>
          <w:spacing w:val="0"/>
          <w:w w:val="110"/>
        </w:rPr>
        <w:t>CORSA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2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89.159985pt;height:593.28pt;mso-position-horizontal-relative:char;mso-position-vertical-relative:line" type="#_x0000_t75">
            <v:imagedata r:id="rId4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7" w:lineRule="exact"/>
        <w:ind w:left="3943" w:right="486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D1D1D"/>
          <w:spacing w:val="4"/>
          <w:w w:val="76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34"/>
          <w:position w:val="-1"/>
        </w:rPr>
        <w:t>'é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5"/>
          <w:w w:val="134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F2F31"/>
          <w:spacing w:val="-2"/>
          <w:w w:val="99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-1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D1D1D"/>
          <w:spacing w:val="0"/>
          <w:w w:val="95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1D1D1D"/>
          <w:spacing w:val="3"/>
          <w:w w:val="95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776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31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31"/>
          <w:spacing w:val="0"/>
          <w:w w:val="100"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2F2F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31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C0C0C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0C0C0C"/>
          <w:spacing w:val="-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10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right="92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0"/>
          <w:w w:val="106"/>
        </w:rPr>
        <w:t>37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00" w:bottom="280" w:left="1680" w:right="400"/>
        </w:sectPr>
      </w:pPr>
      <w:rPr/>
    </w:p>
    <w:p>
      <w:pPr>
        <w:spacing w:before="57" w:after="0" w:line="320" w:lineRule="atLeast"/>
        <w:ind w:left="1769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61" w:after="0" w:line="250" w:lineRule="auto"/>
        <w:ind w:right="3166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CITRON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CITRONNIER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60" w:bottom="0" w:left="1460" w:right="320"/>
          <w:cols w:num="2" w:equalWidth="0">
            <w:col w:w="2696" w:space="2475"/>
            <w:col w:w="5029"/>
          </w:cols>
        </w:sectPr>
      </w:pPr>
      <w:rPr/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7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6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8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9"/>
          <w:w w:val="108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43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29" w:after="0" w:line="253" w:lineRule="auto"/>
        <w:ind w:left="1125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28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3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2" w:lineRule="auto"/>
        <w:ind w:left="1837" w:right="1582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4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-7"/>
          <w:w w:val="10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3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23" w:right="2039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0" w:after="0" w:line="264" w:lineRule="auto"/>
        <w:ind w:left="1859" w:right="38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Faicucci: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70" w:after="0" w:line="333" w:lineRule="auto"/>
        <w:ind w:right="3376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EXTREME</w:t>
      </w:r>
      <w:r>
        <w:rPr>
          <w:rFonts w:ascii="Times New Roman" w:hAnsi="Times New Roman" w:cs="Times New Roman" w:eastAsia="Times New Roman"/>
          <w:sz w:val="18"/>
          <w:szCs w:val="18"/>
          <w:spacing w:val="24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CITRUS</w:t>
      </w:r>
      <w:r>
        <w:rPr>
          <w:rFonts w:ascii="Times New Roman" w:hAnsi="Times New Roman" w:cs="Times New Roman" w:eastAsia="Times New Roman"/>
          <w:sz w:val="18"/>
          <w:szCs w:val="18"/>
          <w:spacing w:val="6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LIMON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RUTACÉE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28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36" w:after="0" w:line="302" w:lineRule="auto"/>
        <w:ind w:left="7" w:right="4132" w:firstLine="281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LIMOUNE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LIMON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LIMONE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80" w:lineRule="auto"/>
        <w:ind w:left="14" w:right="4163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</w:rPr>
        <w:t>citée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LIMONE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</w:rPr>
        <w:t>citée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4554" w:space="552"/>
            <w:col w:w="5094"/>
          </w:cols>
        </w:sectPr>
      </w:pPr>
      <w:rPr/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6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21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2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54" w:after="0" w:line="262" w:lineRule="auto"/>
        <w:ind w:left="1866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6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34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1" w:lineRule="auto"/>
        <w:ind w:left="29" w:right="4048" w:firstLine="-29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0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1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Variable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Oranger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sauvage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3698" w:space="1422"/>
            <w:col w:w="5080"/>
          </w:cols>
        </w:sectPr>
      </w:pPr>
      <w:rPr/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71" w:lineRule="exact"/>
        <w:ind w:left="117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-28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23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47" w:after="0" w:line="240" w:lineRule="auto"/>
        <w:ind w:left="1881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" w:after="0" w:line="274" w:lineRule="exact"/>
        <w:ind w:left="1888" w:right="2020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500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(avec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réserves)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meuble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4794" w:space="341"/>
            <w:col w:w="5065"/>
          </w:cols>
        </w:sectPr>
      </w:pPr>
      <w:rPr/>
    </w:p>
    <w:p>
      <w:pPr>
        <w:spacing w:before="0" w:after="0" w:line="228" w:lineRule="exact"/>
        <w:ind w:left="1888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Moins</w:t>
      </w:r>
      <w:r>
        <w:rPr>
          <w:rFonts w:ascii="Times New Roman" w:hAnsi="Times New Roman" w:cs="Times New Roman" w:eastAsia="Times New Roman"/>
          <w:sz w:val="21"/>
          <w:szCs w:val="21"/>
          <w:spacing w:val="-7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exigent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cédrat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95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Forte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luminosité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37" w:lineRule="exact"/>
        <w:ind w:left="189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  <w:position w:val="-1"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Jardins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quelques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rares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-1"/>
        </w:rPr>
        <w:t>vergers.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33" w:after="0" w:line="240" w:lineRule="auto"/>
        <w:ind w:left="120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0" w:lineRule="atLeast"/>
        <w:ind w:left="1931" w:right="-60" w:firstLine="7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9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33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Consommation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familiale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liée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priorité</w:t>
      </w:r>
      <w:r>
        <w:rPr>
          <w:rFonts w:ascii="Times New Roman" w:hAnsi="Times New Roman" w:cs="Times New Roman" w:eastAsia="Times New Roman"/>
          <w:sz w:val="21"/>
          <w:szCs w:val="21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l'accomodement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poisson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autour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cités.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2" w:right="-20"/>
        <w:jc w:val="left"/>
        <w:rPr>
          <w:rFonts w:ascii="Courier New" w:hAnsi="Courier New" w:cs="Courier New" w:eastAsia="Courier New"/>
          <w:sz w:val="32"/>
          <w:szCs w:val="32"/>
        </w:rPr>
      </w:pPr>
      <w:rPr/>
      <w:r>
        <w:rPr>
          <w:rFonts w:ascii="Courier New" w:hAnsi="Courier New" w:cs="Courier New" w:eastAsia="Courier New"/>
          <w:sz w:val="32"/>
          <w:szCs w:val="32"/>
          <w:spacing w:val="0"/>
          <w:w w:val="103"/>
        </w:rPr>
        <w:t>LIMONE</w:t>
      </w:r>
      <w:r>
        <w:rPr>
          <w:rFonts w:ascii="Courier New" w:hAnsi="Courier New" w:cs="Courier New" w:eastAsia="Courier New"/>
          <w:sz w:val="32"/>
          <w:szCs w:val="32"/>
          <w:spacing w:val="0"/>
          <w:w w:val="100"/>
        </w:rPr>
      </w:r>
    </w:p>
    <w:p>
      <w:pPr>
        <w:spacing w:before="0" w:after="0" w:line="286" w:lineRule="exact"/>
        <w:ind w:left="22"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RUTACHJATA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60" w:right="320"/>
          <w:cols w:num="2" w:equalWidth="0">
            <w:col w:w="3170" w:space="1994"/>
            <w:col w:w="5036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14.759014pt;margin-top:.539795pt;width:46.436899pt;height:.1pt;mso-position-horizontal-relative:page;mso-position-vertical-relative:page;z-index:-13712" coordorigin="295,11" coordsize="929,2">
            <v:shape style="position:absolute;left:295;top:11;width:929;height:2" coordorigin="295,11" coordsize="929,0" path="m295,11l1224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40.390625pt;margin-top:.899658pt;width:114.472356pt;height:.1pt;mso-position-horizontal-relative:page;mso-position-vertical-relative:page;z-index:-13711" coordorigin="2808,18" coordsize="2289,2">
            <v:shape style="position:absolute;left:2808;top:18;width:2289;height:2" coordorigin="2808,18" coordsize="2289,0" path="m2808,18l5097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138.547283pt;mso-position-horizontal-relative:page;mso-position-vertical-relative:page;z-index:-13710" coordorigin="11915,0" coordsize="2,2771">
            <v:shape style="position:absolute;left:11915;top:0;width:2;height:2771" coordorigin="11915,0" coordsize="0,2771" path="m11915,2771l11915,0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149.703033pt;width:.1pt;height:542.673513pt;mso-position-horizontal-relative:page;mso-position-vertical-relative:page;z-index:-13709" coordorigin="11915,2994" coordsize="2,10853">
            <v:shape style="position:absolute;left:11915;top:2994;width:2;height:10853" coordorigin="11915,2994" coordsize="0,10853" path="m11915,13848l11915,2994e" filled="f" stroked="t" strokeweight=".359976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0" w:after="0" w:line="240" w:lineRule="auto"/>
        <w:ind w:right="92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97"/>
        </w:rPr>
        <w:t>38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60" w:right="320"/>
        </w:sectPr>
      </w:pPr>
      <w:rPr/>
    </w:p>
    <w:p>
      <w:pPr>
        <w:spacing w:before="68" w:after="0" w:line="240" w:lineRule="auto"/>
        <w:ind w:left="11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9.359375pt;margin-top:.539795pt;width:52.196514pt;height:.1pt;mso-position-horizontal-relative:page;mso-position-vertical-relative:page;z-index:-13708" coordorigin="187,11" coordsize="1044,2">
            <v:shape style="position:absolute;left:187;top:11;width:1044;height:2" coordorigin="187,11" coordsize="1044,0" path="m187,11l1231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18.792068pt;margin-top:.539795pt;width:59.036058pt;height:.1pt;mso-position-horizontal-relative:page;mso-position-vertical-relative:page;z-index:-13707" coordorigin="2376,11" coordsize="1181,2">
            <v:shape style="position:absolute;left:2376;top:11;width:1181;height:2" coordorigin="2376,11" coordsize="1181,0" path="m2376,11l3557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80.207947pt;margin-top:0pt;width:116.272235pt;height:586.217058pt;mso-position-horizontal-relative:page;mso-position-vertical-relative:page;z-index:-13706" coordorigin="9604,0" coordsize="2325,11724">
            <v:group style="position:absolute;left:9611;top:11;width:2311;height:2" coordorigin="9611,11" coordsize="2311,2">
              <v:shape style="position:absolute;left:9611;top:11;width:2311;height:2" coordorigin="9611,11" coordsize="2311,0" path="m9611,11l11922,11e" filled="f" stroked="t" strokeweight=".719952pt" strokecolor="#000000">
                <v:path arrowok="t"/>
              </v:shape>
            </v:group>
            <v:group style="position:absolute;left:11915;top:0;width:2;height:11717" coordorigin="11915,0" coordsize="2,11717">
              <v:shape style="position:absolute;left:11915;top:0;width:2;height:11717" coordorigin="11915,0" coordsize="0,11717" path="m11915,11717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w w:val="121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22"/>
          <w:szCs w:val="22"/>
          <w:spacing w:val="31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  <w:b/>
          <w:bCs/>
          <w:u w:val="thick" w:color="000000"/>
        </w:rPr>
        <w:t>LIMONE</w:t>
      </w:r>
      <w:r>
        <w:rPr>
          <w:rFonts w:ascii="Arial" w:hAnsi="Arial" w:cs="Arial" w:eastAsia="Arial"/>
          <w:sz w:val="22"/>
          <w:szCs w:val="22"/>
          <w:spacing w:val="0"/>
          <w:w w:val="111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9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citer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citronnier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Bonifacio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s'appelle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97"/>
          <w:b/>
          <w:bCs/>
        </w:rPr>
        <w:t>L</w:t>
      </w:r>
      <w:r>
        <w:rPr>
          <w:rFonts w:ascii="Arial" w:hAnsi="Arial" w:cs="Arial" w:eastAsia="Arial"/>
          <w:sz w:val="21"/>
          <w:szCs w:val="21"/>
          <w:spacing w:val="8"/>
          <w:w w:val="97"/>
          <w:b/>
          <w:bCs/>
        </w:rPr>
        <w:t>I</w:t>
      </w:r>
      <w:r>
        <w:rPr>
          <w:rFonts w:ascii="Arial" w:hAnsi="Arial" w:cs="Arial" w:eastAsia="Arial"/>
          <w:sz w:val="21"/>
          <w:szCs w:val="21"/>
          <w:spacing w:val="0"/>
          <w:w w:val="103"/>
          <w:b/>
          <w:bCs/>
        </w:rPr>
        <w:t>MU.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22" w:right="731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intégrante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trouvait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jardins,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sensibilités</w:t>
      </w:r>
      <w:r>
        <w:rPr>
          <w:rFonts w:ascii="Arial" w:hAnsi="Arial" w:cs="Arial" w:eastAsia="Arial"/>
          <w:sz w:val="23"/>
          <w:szCs w:val="23"/>
          <w:spacing w:val="15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froid,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(moins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limea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l'aranciu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Portugalu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vents,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permettaient.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9" w:lineRule="exact"/>
        <w:ind w:left="87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Castagniccia</w:t>
      </w:r>
      <w:r>
        <w:rPr>
          <w:rFonts w:ascii="Arial" w:hAnsi="Arial" w:cs="Arial" w:eastAsia="Arial"/>
          <w:sz w:val="23"/>
          <w:szCs w:val="23"/>
          <w:spacing w:val="-7"/>
          <w:w w:val="106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</w:t>
      </w:r>
      <w:r>
        <w:rPr>
          <w:rFonts w:ascii="Arial" w:hAnsi="Arial" w:cs="Arial" w:eastAsia="Arial"/>
          <w:sz w:val="23"/>
          <w:szCs w:val="23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trouve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citrons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doux.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86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95"/>
        </w:rPr>
        <w:t>39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20" w:bottom="0" w:left="1440" w:right="300"/>
        </w:sectPr>
      </w:pPr>
      <w:rPr/>
    </w:p>
    <w:p>
      <w:pPr>
        <w:spacing w:before="0" w:after="0" w:line="48" w:lineRule="exact"/>
        <w:ind w:left="999" w:right="-54"/>
        <w:jc w:val="left"/>
        <w:rPr>
          <w:rFonts w:ascii="Times New Roman" w:hAnsi="Times New Roman" w:cs="Times New Roman" w:eastAsia="Times New Roman"/>
          <w:sz w:val="9"/>
          <w:szCs w:val="9"/>
        </w:rPr>
      </w:pPr>
      <w:rPr/>
      <w:r>
        <w:rPr>
          <w:rFonts w:ascii="Times New Roman" w:hAnsi="Times New Roman" w:cs="Times New Roman" w:eastAsia="Times New Roman"/>
          <w:sz w:val="9"/>
          <w:szCs w:val="9"/>
          <w:spacing w:val="0"/>
          <w:w w:val="556"/>
          <w:position w:val="1"/>
        </w:rPr>
        <w:t>---------"-------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0" w:lineRule="atLeast"/>
        <w:ind w:left="1813" w:right="1120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4"/>
          <w:i/>
        </w:rPr>
        <w:t>FRUIT: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4"/>
          <w:i/>
        </w:rPr>
        <w:t>ARBRE: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55" w:lineRule="exact"/>
        <w:ind w:left="439" w:right="-20"/>
        <w:jc w:val="left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293"/>
          <w:position w:val="1"/>
        </w:rPr>
        <w:t>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5" w:lineRule="auto"/>
        <w:ind w:right="361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CERISE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CERISIER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0" w:bottom="0" w:left="1420" w:right="400"/>
          <w:cols w:num="2" w:equalWidth="0">
            <w:col w:w="3870" w:space="1276"/>
            <w:col w:w="5014"/>
          </w:cols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6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-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</w:sectPr>
      </w:pPr>
      <w:rPr/>
    </w:p>
    <w:p>
      <w:pPr>
        <w:spacing w:before="30" w:after="0" w:line="258" w:lineRule="auto"/>
        <w:ind w:left="1121" w:right="-6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3"/>
          <w:szCs w:val="23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D'ORIGINE</w:t>
      </w:r>
      <w:r>
        <w:rPr>
          <w:rFonts w:ascii="Times New Roman" w:hAnsi="Times New Roman" w:cs="Times New Roman" w:eastAsia="Times New Roman"/>
          <w:sz w:val="23"/>
          <w:szCs w:val="23"/>
          <w:spacing w:val="-30"/>
          <w:w w:val="115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SUPPOSES: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3"/>
          <w:szCs w:val="23"/>
          <w:spacing w:val="53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</w:rPr>
        <w:t>BOTANIQUE: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9"/>
        </w:rPr>
        <w:t>FAMILLE: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29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APPELLATIONS: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827" w:right="1563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Latine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36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</w:rPr>
        <w:t>DESIGNATION</w:t>
      </w:r>
      <w:r>
        <w:rPr>
          <w:rFonts w:ascii="Times New Roman" w:hAnsi="Times New Roman" w:cs="Times New Roman" w:eastAsia="Times New Roman"/>
          <w:sz w:val="23"/>
          <w:szCs w:val="23"/>
          <w:spacing w:val="-6"/>
          <w:w w:val="11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29"/>
        </w:rPr>
        <w:t>DE: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06" w:right="2034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84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64" w:lineRule="auto"/>
        <w:ind w:left="1841" w:right="374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77" w:after="0" w:line="329" w:lineRule="auto"/>
        <w:ind w:right="339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IMPRECISION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FaUNUS</w:t>
      </w:r>
      <w:r>
        <w:rPr>
          <w:rFonts w:ascii="Times New Roman" w:hAnsi="Times New Roman" w:cs="Times New Roman" w:eastAsia="Times New Roman"/>
          <w:sz w:val="18"/>
          <w:szCs w:val="18"/>
          <w:spacing w:val="46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CERASUS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04" w:lineRule="auto"/>
        <w:ind w:left="14" w:right="418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CERATIA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CERAFIA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CERAFIE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CEREZA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CILIEGE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tLeast"/>
        <w:ind w:left="22" w:right="2473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CIRIEGIO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18"/>
          <w:szCs w:val="18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CERISE)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CIREGIE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CERISES)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CHJARAGIU</w:t>
      </w:r>
      <w:r>
        <w:rPr>
          <w:rFonts w:ascii="Times New Roman" w:hAnsi="Times New Roman" w:cs="Times New Roman" w:eastAsia="Times New Roman"/>
          <w:sz w:val="18"/>
          <w:szCs w:val="18"/>
          <w:spacing w:val="8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7"/>
        </w:rPr>
        <w:t>(LE</w:t>
      </w:r>
      <w:r>
        <w:rPr>
          <w:rFonts w:ascii="Times New Roman" w:hAnsi="Times New Roman" w:cs="Times New Roman" w:eastAsia="Times New Roman"/>
          <w:sz w:val="18"/>
          <w:szCs w:val="18"/>
          <w:spacing w:val="27"/>
          <w:w w:val="11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7"/>
        </w:rPr>
        <w:t>CERISIER)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  <w:cols w:num="2" w:equalWidth="0">
            <w:col w:w="4522" w:space="559"/>
            <w:col w:w="5079"/>
          </w:cols>
        </w:sectPr>
      </w:pPr>
      <w:rPr/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60" w:lineRule="exact"/>
        <w:ind w:left="1150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9"/>
          <w:position w:val="-1"/>
        </w:rPr>
        <w:t>CARACTERES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9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3"/>
          <w:szCs w:val="23"/>
          <w:spacing w:val="-12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  <w:position w:val="-1"/>
        </w:rPr>
        <w:t>SOMMAIRES: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</w:sectPr>
      </w:pPr>
      <w:rPr/>
    </w:p>
    <w:p>
      <w:pPr>
        <w:spacing w:before="40" w:after="0" w:line="259" w:lineRule="auto"/>
        <w:ind w:left="1856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3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7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fertilité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interfertilité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nzai-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b/>
          <w:bCs/>
          <w:i/>
        </w:rPr>
        <w:t>juin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37" w:lineRule="exact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-1"/>
        </w:rPr>
        <w:t>Franc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-1"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b/>
          <w:bCs/>
          <w:i/>
          <w:position w:val="-1"/>
        </w:rPr>
        <w:t>merisier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  <w:cols w:num="2" w:equalWidth="0">
            <w:col w:w="3668" w:space="1421"/>
            <w:col w:w="5071"/>
          </w:cols>
        </w:sectPr>
      </w:pPr>
      <w:rPr/>
    </w:p>
    <w:p>
      <w:pPr>
        <w:spacing w:before="1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0" w:after="0" w:line="260" w:lineRule="exact"/>
        <w:ind w:left="1150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position w:val="-1"/>
        </w:rPr>
        <w:t>INDICES</w:t>
      </w:r>
      <w:r>
        <w:rPr>
          <w:rFonts w:ascii="Times New Roman" w:hAnsi="Times New Roman" w:cs="Times New Roman" w:eastAsia="Times New Roman"/>
          <w:sz w:val="23"/>
          <w:szCs w:val="23"/>
          <w:spacing w:val="-14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position w:val="-1"/>
        </w:rPr>
        <w:t>INSULAIRES</w:t>
      </w:r>
      <w:r>
        <w:rPr>
          <w:rFonts w:ascii="Times New Roman" w:hAnsi="Times New Roman" w:cs="Times New Roman" w:eastAsia="Times New Roman"/>
          <w:sz w:val="23"/>
          <w:szCs w:val="23"/>
          <w:spacing w:val="-26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position w:val="-1"/>
        </w:rPr>
        <w:t>D'ECOLOGIE</w:t>
      </w:r>
      <w:r>
        <w:rPr>
          <w:rFonts w:ascii="Times New Roman" w:hAnsi="Times New Roman" w:cs="Times New Roman" w:eastAsia="Times New Roman"/>
          <w:sz w:val="23"/>
          <w:szCs w:val="23"/>
          <w:spacing w:val="36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44"/>
          <w:position w:val="-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</w:sectPr>
      </w:pPr>
      <w:rPr/>
    </w:p>
    <w:p>
      <w:pPr>
        <w:spacing w:before="40" w:after="0" w:line="240" w:lineRule="auto"/>
        <w:ind w:left="1856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61" w:lineRule="auto"/>
        <w:ind w:left="1856" w:right="2021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Eau: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" w:after="0" w:line="237" w:lineRule="exact"/>
        <w:ind w:left="1834" w:right="197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  <w:position w:val="-1"/>
        </w:rPr>
        <w:t>Lumière: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33" w:after="0" w:line="264" w:lineRule="auto"/>
        <w:ind w:right="3527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5"/>
          <w:w w:val="127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7"/>
          <w:i/>
        </w:rPr>
        <w:t>ui</w:t>
      </w:r>
      <w:r>
        <w:rPr>
          <w:rFonts w:ascii="Times New Roman" w:hAnsi="Times New Roman" w:cs="Times New Roman" w:eastAsia="Times New Roman"/>
          <w:sz w:val="21"/>
          <w:szCs w:val="21"/>
          <w:spacing w:val="-28"/>
          <w:w w:val="12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Merisier)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8"/>
          <w:i/>
        </w:rPr>
        <w:t>Oàl500m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Meuble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5" w:lineRule="exact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Précipitations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suffisantes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  <w:cols w:num="2" w:equalWidth="0">
            <w:col w:w="4758" w:space="338"/>
            <w:col w:w="5064"/>
          </w:cols>
        </w:sectPr>
      </w:pPr>
      <w:rPr/>
    </w:p>
    <w:p>
      <w:pPr>
        <w:spacing w:before="15" w:after="0" w:line="237" w:lineRule="exact"/>
        <w:ind w:left="187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  <w:position w:val="-1"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  <w:position w:val="-1"/>
        </w:rPr>
        <w:t>:Jardins</w:t>
      </w:r>
      <w:r>
        <w:rPr>
          <w:rFonts w:ascii="Times New Roman" w:hAnsi="Times New Roman" w:cs="Times New Roman" w:eastAsia="Times New Roman"/>
          <w:sz w:val="21"/>
          <w:szCs w:val="21"/>
          <w:spacing w:val="-5"/>
          <w:w w:val="11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tous</w:t>
      </w:r>
      <w:r>
        <w:rPr>
          <w:rFonts w:ascii="Times New Roman" w:hAnsi="Times New Roman" w:cs="Times New Roman" w:eastAsia="Times New Roman"/>
          <w:sz w:val="21"/>
          <w:szCs w:val="21"/>
          <w:spacing w:val="3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-1"/>
        </w:rPr>
        <w:t>secteurs.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</w:sectPr>
      </w:pPr>
      <w:rPr/>
    </w:p>
    <w:p>
      <w:pPr>
        <w:spacing w:before="30" w:after="0" w:line="240" w:lineRule="auto"/>
        <w:ind w:left="1172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</w:rPr>
        <w:t>CONVENANCE: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9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CASATA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33"/>
        </w:rPr>
        <w:t>·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2" w:after="0" w:line="240" w:lineRule="auto"/>
        <w:ind w:left="1892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FAMIGLIA.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2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Consommation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frais,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n'était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pas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planté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fins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d'échanges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0" w:lineRule="auto"/>
        <w:ind w:left="14" w:right="3057" w:firstLine="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</w:rPr>
        <w:t>CHJARASGIA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2"/>
        </w:rPr>
        <w:t>ROSAèHJATA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400"/>
          <w:cols w:num="2" w:equalWidth="0">
            <w:col w:w="3106" w:space="2018"/>
            <w:col w:w="5036"/>
          </w:cols>
        </w:sectPr>
      </w:pPr>
      <w:rPr/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595.760193pt;margin-top:0pt;width:.1pt;height:841pt;mso-position-horizontal-relative:page;mso-position-vertical-relative:page;z-index:-13705" coordorigin="11915,0" coordsize="2,16820">
            <v:shape style="position:absolute;left:11915;top:0;width:2;height:16820" coordorigin="11915,0" coordsize="0,16820" path="m11915,16820l11915,0e" filled="f" stroked="t" strokeweight=".719952pt" strokecolor="#000000">
              <v:path arrowok="t"/>
            </v:shape>
          </v:group>
          <w10:wrap type="none"/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5"/>
        <w:jc w:val="righ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76"/>
        </w:rPr>
        <w:t>;4Q: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20" w:right="400"/>
        </w:sectPr>
      </w:pPr>
      <w:rPr/>
    </w:p>
    <w:p>
      <w:pPr>
        <w:spacing w:before="62" w:after="0" w:line="240" w:lineRule="auto"/>
        <w:ind w:left="190" w:right="-20"/>
        <w:jc w:val="left"/>
        <w:rPr>
          <w:rFonts w:ascii="Arial" w:hAnsi="Arial" w:cs="Arial" w:eastAsia="Arial"/>
          <w:sz w:val="25"/>
          <w:szCs w:val="25"/>
        </w:rPr>
      </w:pPr>
      <w:rPr/>
      <w:r>
        <w:rPr>
          <w:rFonts w:ascii="Arial" w:hAnsi="Arial" w:cs="Arial" w:eastAsia="Arial"/>
          <w:sz w:val="25"/>
          <w:szCs w:val="25"/>
          <w:w w:val="97"/>
        </w:rPr>
      </w:r>
      <w:r>
        <w:rPr>
          <w:rFonts w:ascii="Arial" w:hAnsi="Arial" w:cs="Arial" w:eastAsia="Arial"/>
          <w:sz w:val="25"/>
          <w:szCs w:val="25"/>
          <w:spacing w:val="0"/>
          <w:w w:val="100"/>
          <w:u w:val="thick" w:color="000000"/>
        </w:rPr>
        <w:t>U</w:t>
      </w:r>
      <w:r>
        <w:rPr>
          <w:rFonts w:ascii="Arial" w:hAnsi="Arial" w:cs="Arial" w:eastAsia="Arial"/>
          <w:sz w:val="25"/>
          <w:szCs w:val="25"/>
          <w:spacing w:val="-5"/>
          <w:w w:val="100"/>
          <w:u w:val="thick" w:color="000000"/>
        </w:rPr>
        <w:t> </w:t>
      </w:r>
      <w:r>
        <w:rPr>
          <w:rFonts w:ascii="Arial" w:hAnsi="Arial" w:cs="Arial" w:eastAsia="Arial"/>
          <w:sz w:val="25"/>
          <w:szCs w:val="25"/>
          <w:spacing w:val="0"/>
          <w:w w:val="102"/>
          <w:u w:val="thick" w:color="000000"/>
        </w:rPr>
        <w:t>CHJ8RASGIU</w:t>
      </w:r>
      <w:r>
        <w:rPr>
          <w:rFonts w:ascii="Arial" w:hAnsi="Arial" w:cs="Arial" w:eastAsia="Arial"/>
          <w:sz w:val="25"/>
          <w:szCs w:val="25"/>
          <w:spacing w:val="0"/>
          <w:w w:val="102"/>
        </w:rPr>
      </w:r>
      <w:r>
        <w:rPr>
          <w:rFonts w:ascii="Arial" w:hAnsi="Arial" w:cs="Arial" w:eastAsia="Arial"/>
          <w:sz w:val="25"/>
          <w:szCs w:val="25"/>
          <w:spacing w:val="0"/>
          <w:w w:val="10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8" w:lineRule="exact"/>
        <w:ind w:left="910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Le</w:t>
      </w:r>
      <w:r>
        <w:rPr>
          <w:rFonts w:ascii="Arial" w:hAnsi="Arial" w:cs="Arial" w:eastAsia="Arial"/>
          <w:sz w:val="24"/>
          <w:szCs w:val="24"/>
          <w:spacing w:val="50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succès</w:t>
      </w:r>
      <w:r>
        <w:rPr>
          <w:rFonts w:ascii="Arial" w:hAnsi="Arial" w:cs="Arial" w:eastAsia="Arial"/>
          <w:sz w:val="24"/>
          <w:szCs w:val="24"/>
          <w:spacing w:val="56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de</w:t>
      </w:r>
      <w:r>
        <w:rPr>
          <w:rFonts w:ascii="Arial" w:hAnsi="Arial" w:cs="Arial" w:eastAsia="Arial"/>
          <w:sz w:val="24"/>
          <w:szCs w:val="24"/>
          <w:spacing w:val="39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cet</w:t>
      </w:r>
      <w:r>
        <w:rPr>
          <w:rFonts w:ascii="Arial" w:hAnsi="Arial" w:cs="Arial" w:eastAsia="Arial"/>
          <w:sz w:val="24"/>
          <w:szCs w:val="24"/>
          <w:spacing w:val="34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arbre</w:t>
      </w:r>
      <w:r>
        <w:rPr>
          <w:rFonts w:ascii="Arial" w:hAnsi="Arial" w:cs="Arial" w:eastAsia="Arial"/>
          <w:sz w:val="24"/>
          <w:szCs w:val="24"/>
          <w:spacing w:val="30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cor;sidéré</w:t>
      </w:r>
      <w:r>
        <w:rPr>
          <w:rFonts w:ascii="Arial" w:hAnsi="Arial" w:cs="Arial" w:eastAsia="Arial"/>
          <w:sz w:val="24"/>
          <w:szCs w:val="24"/>
          <w:spacing w:val="21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comme</w:t>
      </w:r>
      <w:r>
        <w:rPr>
          <w:rFonts w:ascii="Arial" w:hAnsi="Arial" w:cs="Arial" w:eastAsia="Arial"/>
          <w:sz w:val="24"/>
          <w:szCs w:val="24"/>
          <w:spacing w:val="44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l'un</w:t>
      </w:r>
      <w:r>
        <w:rPr>
          <w:rFonts w:ascii="Arial" w:hAnsi="Arial" w:cs="Arial" w:eastAsia="Arial"/>
          <w:sz w:val="24"/>
          <w:szCs w:val="24"/>
          <w:spacing w:val="42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des</w:t>
      </w:r>
      <w:r>
        <w:rPr>
          <w:rFonts w:ascii="Arial" w:hAnsi="Arial" w:cs="Arial" w:eastAsia="Arial"/>
          <w:sz w:val="24"/>
          <w:szCs w:val="24"/>
          <w:spacing w:val="43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plus</w:t>
      </w:r>
      <w:r>
        <w:rPr>
          <w:rFonts w:ascii="Arial" w:hAnsi="Arial" w:cs="Arial" w:eastAsia="Arial"/>
          <w:sz w:val="24"/>
          <w:szCs w:val="24"/>
          <w:spacing w:val="34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beaux</w:t>
      </w:r>
      <w:r>
        <w:rPr>
          <w:rFonts w:ascii="Arial" w:hAnsi="Arial" w:cs="Arial" w:eastAsia="Arial"/>
          <w:sz w:val="24"/>
          <w:szCs w:val="24"/>
          <w:spacing w:val="58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fruitiers</w:t>
      </w:r>
      <w:r>
        <w:rPr>
          <w:rFonts w:ascii="Arial" w:hAnsi="Arial" w:cs="Arial" w:eastAsia="Arial"/>
          <w:sz w:val="24"/>
          <w:szCs w:val="24"/>
          <w:spacing w:val="52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est</w:t>
      </w:r>
      <w:r>
        <w:rPr>
          <w:rFonts w:ascii="Arial" w:hAnsi="Arial" w:cs="Arial" w:eastAsia="Arial"/>
          <w:sz w:val="24"/>
          <w:szCs w:val="24"/>
          <w:spacing w:val="51"/>
          <w:w w:val="100"/>
          <w:position w:val="-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2"/>
        </w:rPr>
        <w:t>en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222" w:lineRule="exact"/>
        <w:ind w:left="176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Corse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indéniable.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·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560" w:bottom="280" w:left="1660" w:right="420"/>
        </w:sectPr>
      </w:pPr>
      <w:rPr/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1" w:lineRule="exact"/>
        <w:ind w:left="161" w:right="-76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2"/>
          <w:position w:val="-1"/>
        </w:rPr>
        <w:t>agés.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29" w:after="0" w:line="240" w:lineRule="auto"/>
        <w:ind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présence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signale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en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tous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secteurs</w:t>
      </w:r>
      <w:r>
        <w:rPr>
          <w:rFonts w:ascii="Arial" w:hAnsi="Arial" w:cs="Arial" w:eastAsia="Arial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où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trouvent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sujets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parfois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trés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60" w:right="420"/>
          <w:cols w:num="2" w:equalWidth="0">
            <w:col w:w="761" w:space="128"/>
            <w:col w:w="9011"/>
          </w:cols>
        </w:sectPr>
      </w:pPr>
      <w:rPr/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129.231369pt;margin-top:.719726pt;width:74.155048pt;height:.1pt;mso-position-horizontal-relative:page;mso-position-vertical-relative:page;z-index:-13704" coordorigin="2585,14" coordsize="1483,2">
            <v:shape style="position:absolute;left:2585;top:14;width:1483;height:2" coordorigin="2585,14" coordsize="1483,0" path="m2585,14l4068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82.834442pt;margin-top:0pt;width:213.465745pt;height:841pt;mso-position-horizontal-relative:page;mso-position-vertical-relative:page;z-index:-13703" coordorigin="7657,0" coordsize="4269,16820">
            <v:group style="position:absolute;left:7660;top:7;width:4262;height:2" coordorigin="7660,7" coordsize="4262,2">
              <v:shape style="position:absolute;left:7660;top:7;width:4262;height:2" coordorigin="7660,7" coordsize="4262,0" path="m7660,7l11922,7e" filled="f" stroked="t" strokeweight=".359976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3" w:after="0" w:line="252" w:lineRule="exact"/>
        <w:ind w:left="161" w:right="323" w:firstLine="72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Souvent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planté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isolément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son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port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devient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assez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volumineux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lorsqu'il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est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comparé</w:t>
      </w:r>
      <w:r>
        <w:rPr>
          <w:rFonts w:ascii="Arial" w:hAnsi="Arial" w:cs="Arial" w:eastAsia="Arial"/>
          <w:sz w:val="24"/>
          <w:szCs w:val="24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aux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autres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essences</w:t>
      </w:r>
      <w:r>
        <w:rPr>
          <w:rFonts w:ascii="Arial" w:hAnsi="Arial" w:cs="Arial" w:eastAsia="Arial"/>
          <w:sz w:val="24"/>
          <w:szCs w:val="24"/>
          <w:spacing w:val="-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fruitières.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exact"/>
        <w:ind w:left="147" w:right="318" w:firstLine="742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existe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peu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nominations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localisées,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appellations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corses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suivent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généralement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8"/>
        </w:rPr>
        <w:t>classification</w:t>
      </w:r>
      <w:r>
        <w:rPr>
          <w:rFonts w:ascii="Arial" w:hAnsi="Arial" w:cs="Arial" w:eastAsia="Arial"/>
          <w:sz w:val="24"/>
          <w:szCs w:val="24"/>
          <w:spacing w:val="-12"/>
          <w:w w:val="98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peu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facile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cerner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exact"/>
        <w:ind w:left="154" w:right="314" w:firstLine="72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12"/>
        </w:rPr>
        <w:t>chjarasgia</w:t>
      </w:r>
      <w:r>
        <w:rPr>
          <w:rFonts w:ascii="Arial" w:hAnsi="Arial" w:cs="Arial" w:eastAsia="Arial"/>
          <w:sz w:val="24"/>
          <w:szCs w:val="24"/>
          <w:spacing w:val="-5"/>
          <w:w w:val="11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12"/>
        </w:rPr>
        <w:t>durace</w:t>
      </w:r>
      <w:r>
        <w:rPr>
          <w:rFonts w:ascii="Arial" w:hAnsi="Arial" w:cs="Arial" w:eastAsia="Arial"/>
          <w:sz w:val="24"/>
          <w:szCs w:val="24"/>
          <w:spacing w:val="53"/>
          <w:w w:val="11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désigne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les</w:t>
      </w:r>
      <w:r>
        <w:rPr>
          <w:rFonts w:ascii="Arial" w:hAnsi="Arial" w:cs="Arial" w:eastAsia="Arial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fruits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doux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chair.</w:t>
      </w:r>
      <w:r>
        <w:rPr>
          <w:rFonts w:ascii="Arial" w:hAnsi="Arial" w:cs="Arial" w:eastAsia="Arial"/>
          <w:sz w:val="24"/>
          <w:szCs w:val="24"/>
          <w:spacing w:val="-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ferme</w:t>
      </w:r>
      <w:r>
        <w:rPr>
          <w:rFonts w:ascii="Arial" w:hAnsi="Arial" w:cs="Arial" w:eastAsia="Arial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que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sont</w:t>
      </w:r>
      <w:r>
        <w:rPr>
          <w:rFonts w:ascii="Arial" w:hAnsi="Arial" w:cs="Arial" w:eastAsia="Arial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les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3"/>
        </w:rPr>
        <w:t>bigarreaux.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exact"/>
        <w:ind w:left="140" w:right="342" w:firstLine="72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-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9"/>
        </w:rPr>
        <w:t>chjarasgia</w:t>
      </w:r>
      <w:r>
        <w:rPr>
          <w:rFonts w:ascii="Arial" w:hAnsi="Arial" w:cs="Arial" w:eastAsia="Arial"/>
          <w:sz w:val="24"/>
          <w:szCs w:val="24"/>
          <w:spacing w:val="10"/>
          <w:w w:val="109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agriotta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qualificatif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celles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qui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sont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acides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4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chair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molle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d'où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nom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également</w:t>
      </w:r>
      <w:r>
        <w:rPr>
          <w:rFonts w:ascii="Arial" w:hAnsi="Arial" w:cs="Arial" w:eastAsia="Arial"/>
          <w:sz w:val="24"/>
          <w:szCs w:val="24"/>
          <w:spacing w:val="-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chjaraja</w:t>
      </w:r>
      <w:r>
        <w:rPr>
          <w:rFonts w:ascii="Arial" w:hAnsi="Arial" w:cs="Arial" w:eastAsia="Arial"/>
          <w:sz w:val="24"/>
          <w:szCs w:val="24"/>
          <w:spacing w:val="-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amarena.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5" w:after="0" w:line="590" w:lineRule="atLeast"/>
        <w:ind w:left="867" w:right="37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Plus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8"/>
        </w:rPr>
        <w:t>particulièrement,</w:t>
      </w:r>
      <w:r>
        <w:rPr>
          <w:rFonts w:ascii="Arial" w:hAnsi="Arial" w:cs="Arial" w:eastAsia="Arial"/>
          <w:sz w:val="24"/>
          <w:szCs w:val="24"/>
          <w:spacing w:val="5"/>
          <w:w w:val="98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cerise</w:t>
      </w:r>
      <w:r>
        <w:rPr>
          <w:rFonts w:ascii="Arial" w:hAnsi="Arial" w:cs="Arial" w:eastAsia="Arial"/>
          <w:sz w:val="24"/>
          <w:szCs w:val="24"/>
          <w:spacing w:val="-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-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montagne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88"/>
        </w:rPr>
        <w:t>s'appeJJe</w:t>
      </w:r>
      <w:r>
        <w:rPr>
          <w:rFonts w:ascii="Arial" w:hAnsi="Arial" w:cs="Arial" w:eastAsia="Arial"/>
          <w:sz w:val="24"/>
          <w:szCs w:val="24"/>
          <w:spacing w:val="2"/>
          <w:w w:val="88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:"a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9"/>
        </w:rPr>
        <w:t>chjarasgia</w:t>
      </w:r>
      <w:r>
        <w:rPr>
          <w:rFonts w:ascii="Arial" w:hAnsi="Arial" w:cs="Arial" w:eastAsia="Arial"/>
          <w:sz w:val="24"/>
          <w:szCs w:val="24"/>
          <w:spacing w:val="4"/>
          <w:w w:val="109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binadia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14"/>
        </w:rPr>
        <w:t>"</w:t>
      </w:r>
      <w:r>
        <w:rPr>
          <w:rFonts w:ascii="Arial" w:hAnsi="Arial" w:cs="Arial" w:eastAsia="Arial"/>
          <w:sz w:val="24"/>
          <w:szCs w:val="24"/>
          <w:spacing w:val="0"/>
          <w:w w:val="114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c'est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là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vraiment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un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terme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traditionnel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qui</w:t>
      </w:r>
      <w:r>
        <w:rPr>
          <w:rFonts w:ascii="Arial" w:hAnsi="Arial" w:cs="Arial" w:eastAsia="Arial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signifie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un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peu</w:t>
      </w:r>
      <w:r>
        <w:rPr>
          <w:rFonts w:ascii="Arial" w:hAnsi="Arial" w:cs="Arial" w:eastAsia="Arial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comme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l'arbre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du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79" w:lineRule="exact"/>
        <w:ind w:left="133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voyageur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6"/>
          <w:szCs w:val="26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Madagascar,</w:t>
      </w:r>
      <w:r>
        <w:rPr>
          <w:rFonts w:ascii="Arial" w:hAnsi="Arial" w:cs="Arial" w:eastAsia="Arial"/>
          <w:sz w:val="24"/>
          <w:szCs w:val="24"/>
          <w:spacing w:val="-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qu'elle</w:t>
      </w:r>
      <w:r>
        <w:rPr>
          <w:rFonts w:ascii="Arial" w:hAnsi="Arial" w:cs="Arial" w:eastAsia="Arial"/>
          <w:sz w:val="24"/>
          <w:szCs w:val="24"/>
          <w:spacing w:val="-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-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bénie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du</w:t>
      </w:r>
      <w:r>
        <w:rPr>
          <w:rFonts w:ascii="Arial" w:hAnsi="Arial" w:cs="Arial" w:eastAsia="Arial"/>
          <w:sz w:val="24"/>
          <w:szCs w:val="24"/>
          <w:spacing w:val="-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berger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qui</w:t>
      </w:r>
      <w:r>
        <w:rPr>
          <w:rFonts w:ascii="Arial" w:hAnsi="Arial" w:cs="Arial" w:eastAsia="Arial"/>
          <w:sz w:val="24"/>
          <w:szCs w:val="24"/>
          <w:spacing w:val="-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rencontre.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exact"/>
        <w:ind w:left="133" w:right="489" w:firstLine="734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cerisier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en</w:t>
      </w:r>
      <w:r>
        <w:rPr>
          <w:rFonts w:ascii="Arial" w:hAnsi="Arial" w:cs="Arial" w:eastAsia="Arial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effet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l'un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fruitiers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plus</w:t>
      </w:r>
      <w:r>
        <w:rPr>
          <w:rFonts w:ascii="Arial" w:hAnsi="Arial" w:cs="Arial" w:eastAsia="Arial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haut</w:t>
      </w:r>
      <w:r>
        <w:rPr>
          <w:rFonts w:ascii="Arial" w:hAnsi="Arial" w:cs="Arial" w:eastAsia="Arial"/>
          <w:sz w:val="24"/>
          <w:szCs w:val="24"/>
          <w:spacing w:val="5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que</w:t>
      </w:r>
      <w:r>
        <w:rPr>
          <w:rFonts w:ascii="Arial" w:hAnsi="Arial" w:cs="Arial" w:eastAsia="Arial"/>
          <w:sz w:val="24"/>
          <w:szCs w:val="24"/>
          <w:spacing w:val="4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8"/>
        </w:rPr>
        <w:t>!'oiseat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entr'autres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semait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que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l'insulaire</w:t>
      </w:r>
      <w:r>
        <w:rPr>
          <w:rFonts w:ascii="Arial" w:hAnsi="Arial" w:cs="Arial" w:eastAsia="Arial"/>
          <w:sz w:val="24"/>
          <w:szCs w:val="24"/>
          <w:spacing w:val="-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7"/>
        </w:rPr>
        <w:t>forestier</w:t>
      </w:r>
      <w:r>
        <w:rPr>
          <w:rFonts w:ascii="Arial" w:hAnsi="Arial" w:cs="Arial" w:eastAsia="Arial"/>
          <w:sz w:val="24"/>
          <w:szCs w:val="24"/>
          <w:spacing w:val="-4"/>
          <w:w w:val="97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surgreffnit</w:t>
      </w:r>
      <w:r>
        <w:rPr>
          <w:rFonts w:ascii="Arial" w:hAnsi="Arial" w:cs="Arial" w:eastAsia="Arial"/>
          <w:sz w:val="24"/>
          <w:szCs w:val="24"/>
          <w:spacing w:val="-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pour</w:t>
      </w:r>
      <w:r>
        <w:rPr>
          <w:rFonts w:ascii="Arial" w:hAnsi="Arial" w:cs="Arial" w:eastAsia="Arial"/>
          <w:sz w:val="24"/>
          <w:szCs w:val="24"/>
          <w:spacing w:val="1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plaisir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autres.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6" w:lineRule="exact"/>
        <w:ind w:left="133" w:right="362" w:firstLine="73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3"/>
        </w:rPr>
        <w:t>BINADIA</w:t>
      </w:r>
      <w:r>
        <w:rPr>
          <w:rFonts w:ascii="Arial" w:hAnsi="Arial" w:cs="Arial" w:eastAsia="Arial"/>
          <w:sz w:val="24"/>
          <w:szCs w:val="24"/>
          <w:spacing w:val="30"/>
          <w:w w:val="93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veut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sans</w:t>
      </w:r>
      <w:r>
        <w:rPr>
          <w:rFonts w:ascii="Arial" w:hAnsi="Arial" w:cs="Arial" w:eastAsia="Arial"/>
          <w:sz w:val="24"/>
          <w:szCs w:val="24"/>
          <w:spacing w:val="-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doute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désigner</w:t>
      </w:r>
      <w:r>
        <w:rPr>
          <w:rFonts w:ascii="Arial" w:hAnsi="Arial" w:cs="Arial" w:eastAsia="Arial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1"/>
        </w:rPr>
        <w:t>VINAGHJA</w:t>
      </w:r>
      <w:r>
        <w:rPr>
          <w:rFonts w:ascii="Arial" w:hAnsi="Arial" w:cs="Arial" w:eastAsia="Arial"/>
          <w:sz w:val="24"/>
          <w:szCs w:val="24"/>
          <w:spacing w:val="40"/>
          <w:w w:val="9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ou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encore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3"/>
        </w:rPr>
        <w:t>BINAGHJA</w:t>
      </w:r>
      <w:r>
        <w:rPr>
          <w:rFonts w:ascii="Arial" w:hAnsi="Arial" w:cs="Arial" w:eastAsia="Arial"/>
          <w:sz w:val="24"/>
          <w:szCs w:val="24"/>
          <w:spacing w:val="32"/>
          <w:w w:val="93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qui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seraient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guignes</w:t>
      </w:r>
      <w:r>
        <w:rPr>
          <w:rFonts w:ascii="Arial" w:hAnsi="Arial" w:cs="Arial" w:eastAsia="Arial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8"/>
        </w:rPr>
        <w:t>juin-juillet</w:t>
      </w:r>
      <w:r>
        <w:rPr>
          <w:rFonts w:ascii="Arial" w:hAnsi="Arial" w:cs="Arial" w:eastAsia="Arial"/>
          <w:sz w:val="24"/>
          <w:szCs w:val="24"/>
          <w:spacing w:val="-6"/>
          <w:w w:val="98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tan</w:t>
      </w:r>
      <w:r>
        <w:rPr>
          <w:rFonts w:ascii="Arial" w:hAnsi="Arial" w:cs="Arial" w:eastAsia="Arial"/>
          <w:sz w:val="24"/>
          <w:szCs w:val="24"/>
          <w:spacing w:val="5"/>
          <w:w w:val="100"/>
        </w:rPr>
        <w:t>t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6"/>
          <w:szCs w:val="26"/>
          <w:spacing w:val="6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Saint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André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Cotone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qu'au</w:t>
      </w:r>
      <w:r>
        <w:rPr>
          <w:rFonts w:ascii="Arial" w:hAnsi="Arial" w:cs="Arial" w:eastAsia="Arial"/>
          <w:sz w:val="24"/>
          <w:szCs w:val="24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Cap</w:t>
      </w:r>
      <w:r>
        <w:rPr>
          <w:rFonts w:ascii="Arial" w:hAnsi="Arial" w:cs="Arial" w:eastAsia="Arial"/>
          <w:sz w:val="24"/>
          <w:szCs w:val="24"/>
          <w:spacing w:val="-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Corse.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exact"/>
        <w:ind w:left="125" w:right="364" w:firstLine="73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existerait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dans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région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Bastia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une</w:t>
      </w:r>
      <w:r>
        <w:rPr>
          <w:rFonts w:ascii="Arial" w:hAnsi="Arial" w:cs="Arial" w:eastAsia="Arial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cerise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réputée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tardive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appellée</w:t>
      </w:r>
      <w:r>
        <w:rPr>
          <w:rFonts w:ascii="Arial" w:hAnsi="Arial" w:cs="Arial" w:eastAsia="Arial"/>
          <w:sz w:val="24"/>
          <w:szCs w:val="24"/>
          <w:spacing w:val="6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chjaraja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sundarina.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7" w:lineRule="auto"/>
        <w:ind w:left="118" w:right="384" w:firstLine="734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Le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cerisier</w:t>
      </w:r>
      <w:r>
        <w:rPr>
          <w:rFonts w:ascii="Arial" w:hAnsi="Arial" w:cs="Arial" w:eastAsia="Arial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offre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un</w:t>
      </w:r>
      <w:r>
        <w:rPr>
          <w:rFonts w:ascii="Arial" w:hAnsi="Arial" w:cs="Arial" w:eastAsia="Arial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cas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d'espèce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:</w:t>
      </w:r>
      <w:r>
        <w:rPr>
          <w:rFonts w:ascii="Arial" w:hAnsi="Arial" w:cs="Arial" w:eastAsia="Arial"/>
          <w:sz w:val="24"/>
          <w:szCs w:val="24"/>
          <w:spacing w:val="5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y</w:t>
      </w:r>
      <w:r>
        <w:rPr>
          <w:rFonts w:ascii="Arial" w:hAnsi="Arial" w:cs="Arial" w:eastAsia="Arial"/>
          <w:sz w:val="24"/>
          <w:szCs w:val="24"/>
          <w:spacing w:val="4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t-il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vraiment</w:t>
      </w:r>
      <w:r>
        <w:rPr>
          <w:rFonts w:ascii="Arial" w:hAnsi="Arial" w:cs="Arial" w:eastAsia="Arial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en</w:t>
      </w:r>
      <w:r>
        <w:rPr>
          <w:rFonts w:ascii="Arial" w:hAnsi="Arial" w:cs="Arial" w:eastAsia="Arial"/>
          <w:sz w:val="24"/>
          <w:szCs w:val="24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corse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variétés</w:t>
      </w:r>
      <w:r>
        <w:rPr>
          <w:rFonts w:ascii="Arial" w:hAnsi="Arial" w:cs="Arial" w:eastAsia="Arial"/>
          <w:sz w:val="24"/>
          <w:szCs w:val="24"/>
          <w:spacing w:val="5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de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cerise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grande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97"/>
        </w:rPr>
        <w:t>réputation</w:t>
      </w:r>
      <w:r>
        <w:rPr>
          <w:rFonts w:ascii="Arial" w:hAnsi="Arial" w:cs="Arial" w:eastAsia="Arial"/>
          <w:sz w:val="24"/>
          <w:szCs w:val="24"/>
          <w:spacing w:val="1"/>
          <w:w w:val="97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traditionnelle,</w:t>
      </w:r>
      <w:r>
        <w:rPr>
          <w:rFonts w:ascii="Arial" w:hAnsi="Arial" w:cs="Arial" w:eastAsia="Arial"/>
          <w:sz w:val="24"/>
          <w:szCs w:val="24"/>
          <w:spacing w:val="-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quelles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sont</w:t>
      </w:r>
      <w:r>
        <w:rPr>
          <w:rFonts w:ascii="Arial" w:hAnsi="Arial" w:cs="Arial" w:eastAsia="Arial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leurs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noms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exacts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6"/>
          <w:szCs w:val="26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Il</w:t>
      </w:r>
      <w:r>
        <w:rPr>
          <w:rFonts w:ascii="Arial" w:hAnsi="Arial" w:cs="Arial" w:eastAsia="Arial"/>
          <w:sz w:val="24"/>
          <w:szCs w:val="24"/>
          <w:spacing w:val="1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délicat</w:t>
      </w:r>
    </w:p>
    <w:p>
      <w:pPr>
        <w:spacing w:before="0" w:after="0" w:line="245" w:lineRule="exact"/>
        <w:ind w:left="11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1"/>
        </w:rPr>
        <w:t>de</w:t>
      </w:r>
      <w:r>
        <w:rPr>
          <w:rFonts w:ascii="Arial" w:hAnsi="Arial" w:cs="Arial" w:eastAsia="Arial"/>
          <w:sz w:val="24"/>
          <w:szCs w:val="24"/>
          <w:spacing w:val="11"/>
          <w:w w:val="100"/>
          <w:position w:val="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1"/>
        </w:rPr>
        <w:t>répondre</w:t>
      </w:r>
      <w:r>
        <w:rPr>
          <w:rFonts w:ascii="Arial" w:hAnsi="Arial" w:cs="Arial" w:eastAsia="Arial"/>
          <w:sz w:val="24"/>
          <w:szCs w:val="24"/>
          <w:spacing w:val="28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position w:val="1"/>
        </w:rPr>
        <w:t>à</w:t>
      </w:r>
      <w:r>
        <w:rPr>
          <w:rFonts w:ascii="Times New Roman" w:hAnsi="Times New Roman" w:cs="Times New Roman" w:eastAsia="Times New Roman"/>
          <w:sz w:val="27"/>
          <w:szCs w:val="27"/>
          <w:spacing w:val="14"/>
          <w:w w:val="100"/>
          <w:position w:val="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1"/>
        </w:rPr>
        <w:t>cette</w:t>
      </w:r>
      <w:r>
        <w:rPr>
          <w:rFonts w:ascii="Arial" w:hAnsi="Arial" w:cs="Arial" w:eastAsia="Arial"/>
          <w:sz w:val="24"/>
          <w:szCs w:val="24"/>
          <w:spacing w:val="-9"/>
          <w:w w:val="100"/>
          <w:position w:val="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1"/>
        </w:rPr>
        <w:t>question.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11" w:right="405" w:firstLine="727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En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effet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-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termes</w:t>
      </w:r>
      <w:r>
        <w:rPr>
          <w:rFonts w:ascii="Arial" w:hAnsi="Arial" w:cs="Arial" w:eastAsia="Arial"/>
          <w:sz w:val="24"/>
          <w:szCs w:val="24"/>
          <w:spacing w:val="-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comme</w:t>
      </w:r>
      <w:r>
        <w:rPr>
          <w:rFonts w:ascii="Arial" w:hAnsi="Arial" w:cs="Arial" w:eastAsia="Arial"/>
          <w:sz w:val="24"/>
          <w:szCs w:val="24"/>
          <w:spacing w:val="-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chjarasgia</w:t>
      </w:r>
      <w:r>
        <w:rPr>
          <w:rFonts w:ascii="Arial" w:hAnsi="Arial" w:cs="Arial" w:eastAsia="Arial"/>
          <w:sz w:val="24"/>
          <w:szCs w:val="24"/>
          <w:spacing w:val="-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brevetaglia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c'est</w:t>
      </w:r>
      <w:r>
        <w:rPr>
          <w:rFonts w:ascii="Arial" w:hAnsi="Arial" w:cs="Arial" w:eastAsia="Arial"/>
          <w:sz w:val="24"/>
          <w:szCs w:val="24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dire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courte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durée</w:t>
      </w:r>
      <w:r>
        <w:rPr>
          <w:rFonts w:ascii="Arial" w:hAnsi="Arial" w:cs="Arial" w:eastAsia="Arial"/>
          <w:sz w:val="24"/>
          <w:szCs w:val="24"/>
          <w:spacing w:val="-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2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ou</w:t>
      </w:r>
      <w:r>
        <w:rPr>
          <w:rFonts w:ascii="Arial" w:hAnsi="Arial" w:cs="Arial" w:eastAsia="Arial"/>
          <w:sz w:val="24"/>
          <w:szCs w:val="24"/>
          <w:spacing w:val="5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chjarasgia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bighjula</w:t>
      </w:r>
      <w:r>
        <w:rPr>
          <w:rFonts w:ascii="Arial" w:hAnsi="Arial" w:cs="Arial" w:eastAsia="Arial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</w:r>
      <w:r>
        <w:rPr>
          <w:rFonts w:ascii="Arial" w:hAnsi="Arial" w:cs="Arial" w:eastAsia="Arial"/>
          <w:sz w:val="24"/>
          <w:szCs w:val="24"/>
          <w:spacing w:val="4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sans</w:t>
      </w:r>
      <w:r>
        <w:rPr>
          <w:rFonts w:ascii="Arial" w:hAnsi="Arial" w:cs="Arial" w:eastAsia="Arial"/>
          <w:sz w:val="24"/>
          <w:szCs w:val="24"/>
          <w:spacing w:val="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signification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précise</w:t>
      </w:r>
      <w:r>
        <w:rPr>
          <w:rFonts w:ascii="Arial" w:hAnsi="Arial" w:cs="Arial" w:eastAsia="Arial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  <w:r>
        <w:rPr>
          <w:rFonts w:ascii="Arial" w:hAnsi="Arial" w:cs="Arial" w:eastAsia="Arial"/>
          <w:sz w:val="24"/>
          <w:szCs w:val="24"/>
          <w:spacing w:val="6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désignent</w:t>
      </w:r>
      <w:r>
        <w:rPr>
          <w:rFonts w:ascii="Arial" w:hAnsi="Arial" w:cs="Arial" w:eastAsia="Arial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tantôt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cerises</w:t>
      </w:r>
      <w:r>
        <w:rPr>
          <w:rFonts w:ascii="Arial" w:hAnsi="Arial" w:cs="Arial" w:eastAsia="Arial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de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courte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durée</w:t>
      </w:r>
      <w:r>
        <w:rPr>
          <w:rFonts w:ascii="Arial" w:hAnsi="Arial" w:cs="Arial" w:eastAsia="Arial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et</w:t>
      </w:r>
      <w:r>
        <w:rPr>
          <w:rFonts w:ascii="Arial" w:hAnsi="Arial" w:cs="Arial" w:eastAsia="Arial"/>
          <w:sz w:val="24"/>
          <w:szCs w:val="24"/>
          <w:spacing w:val="-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molles</w:t>
      </w:r>
      <w:r>
        <w:rPr>
          <w:rFonts w:ascii="Arial" w:hAnsi="Arial" w:cs="Arial" w:eastAsia="Arial"/>
          <w:sz w:val="24"/>
          <w:szCs w:val="24"/>
          <w:spacing w:val="-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que</w:t>
      </w:r>
      <w:r>
        <w:rPr>
          <w:rFonts w:ascii="Arial" w:hAnsi="Arial" w:cs="Arial" w:eastAsia="Arial"/>
          <w:sz w:val="24"/>
          <w:szCs w:val="24"/>
          <w:spacing w:val="-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</w:t>
      </w:r>
      <w:r>
        <w:rPr>
          <w:rFonts w:ascii="Arial" w:hAnsi="Arial" w:cs="Arial" w:eastAsia="Arial"/>
          <w:sz w:val="24"/>
          <w:szCs w:val="24"/>
          <w:spacing w:val="-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soit</w:t>
      </w:r>
      <w:r>
        <w:rPr>
          <w:rFonts w:ascii="Arial" w:hAnsi="Arial" w:cs="Arial" w:eastAsia="Arial"/>
          <w:sz w:val="24"/>
          <w:szCs w:val="24"/>
          <w:spacing w:val="-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-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guignes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ou</w:t>
      </w:r>
      <w:r>
        <w:rPr>
          <w:rFonts w:ascii="Arial" w:hAnsi="Arial" w:cs="Arial" w:eastAsia="Arial"/>
          <w:sz w:val="24"/>
          <w:szCs w:val="24"/>
          <w:spacing w:val="-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griottes.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auto"/>
        <w:ind w:left="104" w:right="404" w:firstLine="720"/>
        <w:jc w:val="both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*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Paradoxalement,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dans</w:t>
      </w:r>
      <w:r>
        <w:rPr>
          <w:rFonts w:ascii="Arial" w:hAnsi="Arial" w:cs="Arial" w:eastAsia="Arial"/>
          <w:sz w:val="24"/>
          <w:szCs w:val="24"/>
          <w:spacing w:val="9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la</w:t>
      </w:r>
      <w:r>
        <w:rPr>
          <w:rFonts w:ascii="Arial" w:hAnsi="Arial" w:cs="Arial" w:eastAsia="Arial"/>
          <w:sz w:val="24"/>
          <w:szCs w:val="24"/>
          <w:spacing w:val="2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péninsule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Italienne,</w:t>
      </w:r>
      <w:r>
        <w:rPr>
          <w:rFonts w:ascii="Arial" w:hAnsi="Arial" w:cs="Arial" w:eastAsia="Arial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durace,</w:t>
      </w:r>
      <w:r>
        <w:rPr>
          <w:rFonts w:ascii="Arial" w:hAnsi="Arial" w:cs="Arial" w:eastAsia="Arial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provenant</w:t>
      </w:r>
      <w:r>
        <w:rPr>
          <w:rFonts w:ascii="Arial" w:hAnsi="Arial" w:cs="Arial" w:eastAsia="Arial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du</w:t>
      </w:r>
      <w:r>
        <w:rPr>
          <w:rFonts w:ascii="Arial" w:hAnsi="Arial" w:cs="Arial" w:eastAsia="Arial"/>
          <w:sz w:val="24"/>
          <w:szCs w:val="24"/>
          <w:spacing w:val="1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latin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"duracus",</w:t>
      </w:r>
      <w:r>
        <w:rPr>
          <w:rFonts w:ascii="Arial" w:hAnsi="Arial" w:cs="Arial" w:eastAsia="Arial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mot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84"/>
        </w:rPr>
        <w:t>ll;li</w:t>
      </w:r>
      <w:r>
        <w:rPr>
          <w:rFonts w:ascii="Arial" w:hAnsi="Arial" w:cs="Arial" w:eastAsia="Arial"/>
          <w:sz w:val="24"/>
          <w:szCs w:val="24"/>
          <w:spacing w:val="16"/>
          <w:w w:val="84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même</w:t>
      </w:r>
      <w:r>
        <w:rPr>
          <w:rFonts w:ascii="Arial" w:hAnsi="Arial" w:cs="Arial" w:eastAsia="Arial"/>
          <w:sz w:val="24"/>
          <w:szCs w:val="24"/>
          <w:spacing w:val="-1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tiré</w:t>
      </w:r>
      <w:r>
        <w:rPr>
          <w:rFonts w:ascii="Arial" w:hAnsi="Arial" w:cs="Arial" w:eastAsia="Arial"/>
          <w:sz w:val="24"/>
          <w:szCs w:val="24"/>
          <w:spacing w:val="1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du</w:t>
      </w:r>
      <w:r>
        <w:rPr>
          <w:rFonts w:ascii="Arial" w:hAnsi="Arial" w:cs="Arial" w:eastAsia="Arial"/>
          <w:sz w:val="24"/>
          <w:szCs w:val="24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celte</w:t>
      </w:r>
      <w:r>
        <w:rPr>
          <w:rFonts w:ascii="Arial" w:hAnsi="Arial" w:cs="Arial" w:eastAsia="Arial"/>
          <w:sz w:val="24"/>
          <w:szCs w:val="24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"dour"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qui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est</w:t>
      </w:r>
      <w:r>
        <w:rPr>
          <w:rFonts w:ascii="Arial" w:hAnsi="Arial" w:cs="Arial" w:eastAsia="Arial"/>
          <w:sz w:val="24"/>
          <w:szCs w:val="24"/>
          <w:spacing w:val="23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l'eau,</w:t>
      </w:r>
      <w:r>
        <w:rPr>
          <w:rFonts w:ascii="Arial" w:hAnsi="Arial" w:cs="Arial" w:eastAsia="Arial"/>
          <w:sz w:val="24"/>
          <w:szCs w:val="24"/>
          <w:spacing w:val="21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signifie</w:t>
      </w:r>
      <w:r>
        <w:rPr>
          <w:rFonts w:ascii="Arial" w:hAnsi="Arial" w:cs="Arial" w:eastAsia="Arial"/>
          <w:sz w:val="24"/>
          <w:szCs w:val="24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des</w:t>
      </w:r>
      <w:r>
        <w:rPr>
          <w:rFonts w:ascii="Arial" w:hAnsi="Arial" w:cs="Arial" w:eastAsia="Arial"/>
          <w:sz w:val="24"/>
          <w:szCs w:val="24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fruits</w:t>
      </w:r>
      <w:r>
        <w:rPr>
          <w:rFonts w:ascii="Arial" w:hAnsi="Arial" w:cs="Arial" w:eastAsia="Arial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tendres</w:t>
      </w:r>
      <w:r>
        <w:rPr>
          <w:rFonts w:ascii="Arial" w:hAnsi="Arial" w:cs="Arial" w:eastAsia="Arial"/>
          <w:sz w:val="24"/>
          <w:szCs w:val="24"/>
          <w:spacing w:val="2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7"/>
        </w:rPr>
        <w:t>et</w:t>
      </w:r>
      <w:r>
        <w:rPr>
          <w:rFonts w:ascii="Arial" w:hAnsi="Arial" w:cs="Arial" w:eastAsia="Arial"/>
          <w:sz w:val="24"/>
          <w:szCs w:val="24"/>
          <w:spacing w:val="0"/>
          <w:w w:val="107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aqueux</w:t>
      </w:r>
      <w:r>
        <w:rPr>
          <w:rFonts w:ascii="Arial" w:hAnsi="Arial" w:cs="Arial" w:eastAsia="Arial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1"/>
        </w:rPr>
        <w:t>(d'après</w:t>
      </w:r>
      <w:r>
        <w:rPr>
          <w:rFonts w:ascii="Arial" w:hAnsi="Arial" w:cs="Arial" w:eastAsia="Arial"/>
          <w:sz w:val="24"/>
          <w:szCs w:val="24"/>
          <w:spacing w:val="-44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3"/>
        </w:rPr>
        <w:t>PLINE).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96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2"/>
        </w:rPr>
        <w:t>41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60" w:right="420"/>
        </w:sectPr>
      </w:pPr>
      <w:rPr/>
    </w:p>
    <w:p>
      <w:pPr>
        <w:spacing w:before="42" w:after="0" w:line="330" w:lineRule="atLeast"/>
        <w:ind w:left="1792" w:right="-20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  <w:i/>
        </w:rPr>
        <w:t>FRUIT: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i/>
        </w:rPr>
        <w:t>ARBRE: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8" w:after="0" w:line="255" w:lineRule="auto"/>
        <w:ind w:right="2879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w w:val="109"/>
        </w:rPr>
        <w:t>CHA</w:t>
      </w:r>
      <w:r>
        <w:rPr>
          <w:rFonts w:ascii="Times New Roman" w:hAnsi="Times New Roman" w:cs="Times New Roman" w:eastAsia="Times New Roman"/>
          <w:sz w:val="27"/>
          <w:szCs w:val="27"/>
          <w:spacing w:val="-3"/>
          <w:w w:val="109"/>
        </w:rPr>
        <w:t>T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AIGNE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CHATAIGNIER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60" w:bottom="0" w:left="1500" w:right="340"/>
          <w:cols w:num="2" w:equalWidth="0">
            <w:col w:w="2719" w:space="2448"/>
            <w:col w:w="497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43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29" w:after="0" w:line="253" w:lineRule="auto"/>
        <w:ind w:left="1142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3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5" w:after="0" w:line="288" w:lineRule="exact"/>
        <w:ind w:right="3212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IMPRECISION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CASTANEA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2"/>
          <w:i/>
        </w:rPr>
        <w:t>SATNA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2"/>
          <w:i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FAGACÉE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4543" w:space="566"/>
            <w:col w:w="5031"/>
          </w:cols>
        </w:sectPr>
      </w:pPr>
      <w:rPr/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31" w:after="0" w:line="251" w:lineRule="auto"/>
        <w:ind w:left="1855" w:right="-58" w:firstLine="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Latine: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4" w:after="0" w:line="308" w:lineRule="auto"/>
        <w:ind w:left="14" w:right="2797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XARDEANAN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  </w:t>
      </w:r>
      <w:r>
        <w:rPr>
          <w:rFonts w:ascii="Times New Roman" w:hAnsi="Times New Roman" w:cs="Times New Roman" w:eastAsia="Times New Roman"/>
          <w:sz w:val="18"/>
          <w:szCs w:val="18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BALANOI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CASTANEA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16" w:lineRule="exact"/>
        <w:ind w:left="39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60" w:lineRule="atLeast"/>
        <w:ind w:left="14" w:right="3937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MARONE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CASTAGNA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2934" w:space="2175"/>
            <w:col w:w="5031"/>
          </w:cols>
        </w:sectPr>
      </w:pPr>
      <w:rPr/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5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31" w:after="0" w:line="240" w:lineRule="auto"/>
        <w:ind w:left="1833" w:right="1587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Pline: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52" w:lineRule="auto"/>
        <w:ind w:left="1869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1" w:after="0" w:line="300" w:lineRule="auto"/>
        <w:ind w:right="39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CASTAGNO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CASTAGNO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9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CASTAGNU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21"/>
        </w:rPr>
        <w:t>(LE</w:t>
      </w:r>
      <w:r>
        <w:rPr>
          <w:rFonts w:ascii="Times New Roman" w:hAnsi="Times New Roman" w:cs="Times New Roman" w:eastAsia="Times New Roman"/>
          <w:sz w:val="18"/>
          <w:szCs w:val="18"/>
          <w:spacing w:val="22"/>
          <w:w w:val="12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21"/>
        </w:rPr>
        <w:t>CHATAIGNIER)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4115" w:space="1016"/>
            <w:col w:w="5009"/>
          </w:cols>
        </w:sectPr>
      </w:pPr>
      <w:rPr/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7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39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SOMMAIRES</w:t>
      </w:r>
      <w:r>
        <w:rPr>
          <w:rFonts w:ascii="Times New Roman" w:hAnsi="Times New Roman" w:cs="Times New Roman" w:eastAsia="Times New Roman"/>
          <w:sz w:val="24"/>
          <w:szCs w:val="24"/>
          <w:spacing w:val="16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46" w:after="0" w:line="248" w:lineRule="auto"/>
        <w:ind w:left="1884" w:right="-58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Autofertile</w:t>
      </w:r>
      <w:r>
        <w:rPr>
          <w:rFonts w:ascii="Times New Roman" w:hAnsi="Times New Roman" w:cs="Times New Roman" w:eastAsia="Times New Roman"/>
          <w:sz w:val="22"/>
          <w:szCs w:val="22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hétérofertile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Novembre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5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Senzis,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Drageons,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b/>
          <w:bCs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Franc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3694" w:space="1415"/>
            <w:col w:w="5031"/>
          </w:cols>
        </w:sectPr>
      </w:pPr>
      <w:rPr/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8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3"/>
          <w:position w:val="-1"/>
        </w:rPr>
        <w:t>D'ECOLOGIE: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39" w:after="0" w:line="240" w:lineRule="auto"/>
        <w:ind w:left="1891" w:right="-7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52" w:lineRule="auto"/>
        <w:ind w:left="1898" w:right="1984" w:firstLine="-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Altitude: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7"/>
          <w:i/>
        </w:rPr>
        <w:t>Sol: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52" w:lineRule="auto"/>
        <w:ind w:right="3967" w:firstLine="7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Probable*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Oà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900m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Acide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both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4764" w:space="359"/>
            <w:col w:w="5017"/>
          </w:cols>
        </w:sectPr>
      </w:pPr>
      <w:rPr/>
    </w:p>
    <w:p>
      <w:pPr>
        <w:spacing w:before="0" w:after="0" w:line="239" w:lineRule="exact"/>
        <w:ind w:left="1898" w:right="2640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                                                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Précipitations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suffisantes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1898" w:right="3957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                                         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64" w:lineRule="auto"/>
        <w:ind w:left="1913" w:right="1557" w:firstLine="-14"/>
        <w:jc w:val="both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éthno-géographines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1"/>
          <w:i/>
        </w:rPr>
        <w:t>:Altitude</w:t>
      </w:r>
      <w:r>
        <w:rPr>
          <w:rFonts w:ascii="Times New Roman" w:hAnsi="Times New Roman" w:cs="Times New Roman" w:eastAsia="Times New Roman"/>
          <w:sz w:val="22"/>
          <w:szCs w:val="22"/>
          <w:spacing w:val="-15"/>
          <w:w w:val="111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300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700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m,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arboriculture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intensive</w:t>
      </w:r>
      <w:r>
        <w:rPr>
          <w:rFonts w:ascii="Times New Roman" w:hAnsi="Times New Roman" w:cs="Times New Roman" w:eastAsia="Times New Roman"/>
          <w:sz w:val="22"/>
          <w:szCs w:val="22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forte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économie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montagne</w:t>
      </w:r>
      <w:r>
        <w:rPr>
          <w:rFonts w:ascii="Times New Roman" w:hAnsi="Times New Roman" w:cs="Times New Roman" w:eastAsia="Times New Roman"/>
          <w:sz w:val="22"/>
          <w:szCs w:val="22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2"/>
          <w:szCs w:val="22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zones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propices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aux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b/>
          <w:bCs/>
          <w:i/>
        </w:rPr>
        <w:t>invasions.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214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2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Formes</w:t>
      </w:r>
      <w:r>
        <w:rPr>
          <w:rFonts w:ascii="Times New Roman" w:hAnsi="Times New Roman" w:cs="Times New Roman" w:eastAsia="Times New Roman"/>
          <w:sz w:val="22"/>
          <w:szCs w:val="22"/>
          <w:spacing w:val="33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multiples</w:t>
      </w:r>
      <w:r>
        <w:rPr>
          <w:rFonts w:ascii="Times New Roman" w:hAnsi="Times New Roman" w:cs="Times New Roman" w:eastAsia="Times New Roman"/>
          <w:sz w:val="22"/>
          <w:szCs w:val="22"/>
          <w:spacing w:val="40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  <w:position w:val="0"/>
        </w:rPr>
        <w:t>consommation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1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tLeast"/>
        <w:ind w:left="1373" w:right="877" w:firstLine="-130"/>
        <w:jc w:val="left"/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Times New Roman" w:hAnsi="Times New Roman" w:cs="Times New Roman" w:eastAsia="Times New Roman"/>
          <w:sz w:val="19"/>
          <w:szCs w:val="19"/>
          <w:spacing w:val="0"/>
          <w:w w:val="115"/>
          <w:i/>
        </w:rPr>
        <w:t>*Probable</w:t>
      </w:r>
      <w:r>
        <w:rPr>
          <w:rFonts w:ascii="Times New Roman" w:hAnsi="Times New Roman" w:cs="Times New Roman" w:eastAsia="Times New Roman"/>
          <w:sz w:val="19"/>
          <w:szCs w:val="19"/>
          <w:spacing w:val="-4"/>
          <w:w w:val="115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car</w:t>
      </w:r>
      <w:r>
        <w:rPr>
          <w:rFonts w:ascii="Times New Roman" w:hAnsi="Times New Roman" w:cs="Times New Roman" w:eastAsia="Times New Roman"/>
          <w:sz w:val="19"/>
          <w:szCs w:val="19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on</w:t>
      </w:r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retrouve</w:t>
      </w:r>
      <w:r>
        <w:rPr>
          <w:rFonts w:ascii="Times New Roman" w:hAnsi="Times New Roman" w:cs="Times New Roman" w:eastAsia="Times New Roman"/>
          <w:sz w:val="19"/>
          <w:szCs w:val="19"/>
          <w:spacing w:val="33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sous</w:t>
      </w:r>
      <w:r>
        <w:rPr>
          <w:rFonts w:ascii="Times New Roman" w:hAnsi="Times New Roman" w:cs="Times New Roman" w:eastAsia="Times New Roman"/>
          <w:sz w:val="19"/>
          <w:szCs w:val="19"/>
          <w:spacing w:val="28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19"/>
          <w:szCs w:val="19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pozz</w:t>
      </w:r>
      <w:r>
        <w:rPr>
          <w:rFonts w:ascii="Times New Roman" w:hAnsi="Times New Roman" w:cs="Times New Roman" w:eastAsia="Times New Roman"/>
          <w:sz w:val="19"/>
          <w:szCs w:val="19"/>
          <w:spacing w:val="-4"/>
          <w:w w:val="100"/>
          <w:i/>
        </w:rPr>
        <w:t>i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nes</w:t>
      </w:r>
      <w:r>
        <w:rPr>
          <w:rFonts w:ascii="Times New Roman" w:hAnsi="Times New Roman" w:cs="Times New Roman" w:eastAsia="Times New Roman"/>
          <w:sz w:val="19"/>
          <w:szCs w:val="19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(tourbières</w:t>
      </w:r>
      <w:r>
        <w:rPr>
          <w:rFonts w:ascii="Times New Roman" w:hAnsi="Times New Roman" w:cs="Times New Roman" w:eastAsia="Times New Roman"/>
          <w:sz w:val="19"/>
          <w:szCs w:val="19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19"/>
          <w:szCs w:val="19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montagne)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du</w:t>
      </w:r>
      <w:r>
        <w:rPr>
          <w:rFonts w:ascii="Times New Roman" w:hAnsi="Times New Roman" w:cs="Times New Roman" w:eastAsia="Times New Roman"/>
          <w:sz w:val="19"/>
          <w:szCs w:val="19"/>
          <w:spacing w:val="24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pollen</w:t>
      </w:r>
      <w:r>
        <w:rPr>
          <w:rFonts w:ascii="Times New Roman" w:hAnsi="Times New Roman" w:cs="Times New Roman" w:eastAsia="Times New Roman"/>
          <w:sz w:val="19"/>
          <w:szCs w:val="19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dont</w:t>
      </w:r>
      <w:r>
        <w:rPr>
          <w:rFonts w:ascii="Times New Roman" w:hAnsi="Times New Roman" w:cs="Times New Roman" w:eastAsia="Times New Roman"/>
          <w:sz w:val="19"/>
          <w:szCs w:val="19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19"/>
          <w:szCs w:val="19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6"/>
          <w:i/>
        </w:rPr>
        <w:t>analyses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décelent</w:t>
      </w:r>
      <w:r>
        <w:rPr>
          <w:rFonts w:ascii="Times New Roman" w:hAnsi="Times New Roman" w:cs="Times New Roman" w:eastAsia="Times New Roman"/>
          <w:sz w:val="19"/>
          <w:szCs w:val="19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sa</w:t>
      </w:r>
      <w:r>
        <w:rPr>
          <w:rFonts w:ascii="Times New Roman" w:hAnsi="Times New Roman" w:cs="Times New Roman" w:eastAsia="Times New Roman"/>
          <w:sz w:val="19"/>
          <w:szCs w:val="19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19"/>
          <w:szCs w:val="19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depuis</w:t>
      </w:r>
      <w:r>
        <w:rPr>
          <w:rFonts w:ascii="Times New Roman" w:hAnsi="Times New Roman" w:cs="Times New Roman" w:eastAsia="Times New Roman"/>
          <w:sz w:val="19"/>
          <w:szCs w:val="19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déjà</w:t>
      </w:r>
      <w:r>
        <w:rPr>
          <w:rFonts w:ascii="Times New Roman" w:hAnsi="Times New Roman" w:cs="Times New Roman" w:eastAsia="Times New Roman"/>
          <w:sz w:val="19"/>
          <w:szCs w:val="19"/>
          <w:spacing w:val="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i/>
        </w:rPr>
        <w:t>/2000</w:t>
      </w:r>
      <w:r>
        <w:rPr>
          <w:rFonts w:ascii="Times New Roman" w:hAnsi="Times New Roman" w:cs="Times New Roman" w:eastAsia="Times New Roman"/>
          <w:sz w:val="19"/>
          <w:szCs w:val="19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7"/>
          <w:i/>
        </w:rPr>
        <w:t>ans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60" w:after="0" w:line="240" w:lineRule="auto"/>
        <w:ind w:left="194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i/>
        </w:rPr>
        <w:t>CASATA: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6" w:after="0" w:line="251" w:lineRule="exact"/>
        <w:ind w:left="1934" w:right="-73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4"/>
          <w:i/>
        </w:rPr>
        <w:t>FAMIGLIA: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5" w:after="0" w:line="250" w:lineRule="auto"/>
        <w:ind w:right="2946" w:firstLine="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CASTAGNA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FAGACHJATA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3174" w:space="2008"/>
            <w:col w:w="4958"/>
          </w:cols>
        </w:sectPr>
      </w:pPr>
      <w:rPr/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/>
        <w:pict>
          <v:group style="position:absolute;margin-left:129.231369pt;margin-top:.539795pt;width:44.277043pt;height:.1pt;mso-position-horizontal-relative:page;mso-position-vertical-relative:page;z-index:-13702" coordorigin="2585,11" coordsize="886,2">
            <v:shape style="position:absolute;left:2585;top:11;width:886;height:2" coordorigin="2585,11" coordsize="886,0" path="m2585,11l3470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54.862976pt;margin-top:.899658pt;width:69.835336pt;height:.1pt;mso-position-horizontal-relative:page;mso-position-vertical-relative:page;z-index:-13701" coordorigin="5097,18" coordsize="1397,2">
            <v:shape style="position:absolute;left:5097;top:18;width:1397;height:2" coordorigin="5097,18" coordsize="1397,0" path="m5097,18l6494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772.266153pt;mso-position-horizontal-relative:page;mso-position-vertical-relative:page;z-index:-13700" coordorigin="11915,0" coordsize="2,15445">
            <v:shape style="position:absolute;left:11915;top:0;width:2;height:15445" coordorigin="11915,0" coordsize="0,15445" path="m11915,15445l11915,0e" filled="f" stroked="t" strokeweight=".719952pt" strokecolor="#000000">
              <v:path arrowok="t"/>
            </v:shape>
          </v:group>
          <w10:wrap type="none"/>
        </w:pict>
      </w:r>
      <w:r>
        <w:rPr/>
        <w:pict>
          <v:group style="position:absolute;margin-left:595.940186pt;margin-top:797.456543pt;width:.1pt;height:43.543432pt;mso-position-horizontal-relative:page;mso-position-vertical-relative:page;z-index:-13699" coordorigin="11919,15949" coordsize="2,871">
            <v:shape style="position:absolute;left:11919;top:15949;width:2;height:871" coordorigin="11919,15949" coordsize="0,871" path="m11919,16820l11919,15949e" filled="f" stroked="t" strokeweight=".359976pt" strokecolor="#000000">
              <v:path arrowok="t"/>
            </v:shape>
          </v:group>
          <w10:wrap type="none"/>
        </w:pict>
      </w:r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96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96"/>
        </w:rPr>
        <w:t>42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74" w:after="0" w:line="240" w:lineRule="auto"/>
        <w:ind w:left="1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.399639pt;margin-top:.539795pt;width:51.476563pt;height:.1pt;mso-position-horizontal-relative:page;mso-position-vertical-relative:page;z-index:-13698" coordorigin="108,11" coordsize="1030,2">
            <v:shape style="position:absolute;left:108;top:11;width:1030;height:2" coordorigin="108,11" coordsize="1030,0" path="m108,11l1138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33.191101pt;margin-top:1.079589pt;width:98.993389pt;height:.1pt;mso-position-horizontal-relative:page;mso-position-vertical-relative:page;z-index:-13697" coordorigin="2664,22" coordsize="1980,2">
            <v:shape style="position:absolute;left:2664;top:22;width:1980;height:2" coordorigin="2664,22" coordsize="1980,0" path="m2664,22l4644,22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84.814301pt;margin-top:.539795pt;width:60.115985pt;height:.1pt;mso-position-horizontal-relative:page;mso-position-vertical-relative:page;z-index:-13696" coordorigin="7696,11" coordsize="1202,2">
            <v:shape style="position:absolute;left:7696;top:11;width:1202;height:2" coordorigin="7696,11" coordsize="1202,0" path="m7696,11l889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50.509918pt;margin-top:0pt;width:145.790264pt;height:841pt;mso-position-horizontal-relative:page;mso-position-vertical-relative:page;z-index:-13695" coordorigin="9010,0" coordsize="2916,16820">
            <v:group style="position:absolute;left:9014;top:7;width:2909;height:2" coordorigin="9014,7" coordsize="2909,2">
              <v:shape style="position:absolute;left:9014;top:7;width:2909;height:2" coordorigin="9014,7" coordsize="2909,0" path="m9014,7l11922,7e" filled="f" stroked="t" strokeweight=".359976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w w:val="105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23"/>
          <w:szCs w:val="23"/>
          <w:spacing w:val="6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  <w:u w:val="thick" w:color="000000"/>
        </w:rPr>
        <w:t>CASTAGNU</w:t>
      </w:r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4" w:lineRule="auto"/>
        <w:ind w:left="116" w:right="688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question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s'attarder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production.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étude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compléte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VINCENSINI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CASABIANCA.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8" w:lineRule="auto"/>
        <w:ind w:left="123" w:right="709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longtemps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souligné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civilisation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fortifiant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peuple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moments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cruciaux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soutenir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lorsqu'elle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manifestait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signes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d'étiolement.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8" w:lineRule="auto"/>
        <w:ind w:left="123" w:right="716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Malheureusement</w:t>
      </w:r>
      <w:r>
        <w:rPr>
          <w:rFonts w:ascii="Arial" w:hAnsi="Arial" w:cs="Arial" w:eastAsia="Arial"/>
          <w:sz w:val="23"/>
          <w:szCs w:val="23"/>
          <w:spacing w:val="2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actuellement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chataigneraie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s'étiole.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reconnaissance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penchés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savent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désormais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adapter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thérapeutique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souhaitable.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37" w:right="725" w:firstLine="68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Atteinte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maladie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I'Encre(Phytophtora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cinnamoni)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endroits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humides,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délicat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d'y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remédier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taille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quelquefois.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8" w:lineRule="auto"/>
        <w:ind w:left="137" w:right="705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épreuve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chancre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(I'Endothia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parasitica),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l'opération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traiter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inoculum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spécifique,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grand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espoir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sauver.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37" w:right="691" w:firstLine="713"/>
        <w:jc w:val="both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28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inventoriées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classées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cloisons.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total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décelé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47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79"/>
        </w:rPr>
        <w:t>!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3" w:after="0" w:line="530" w:lineRule="atLeast"/>
        <w:ind w:left="857" w:right="5630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7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principales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50" w:right="7457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MORIANINCA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CAMPANESE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TIGHJULANA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INSETU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PINZUTU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GRATU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LACCIA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ARI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483" w:lineRule="auto"/>
        <w:ind w:left="865" w:right="5412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principale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GHJENTILE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9" w:after="0" w:line="240" w:lineRule="auto"/>
        <w:ind w:left="87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Cinq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fréquentes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1" w:lineRule="auto"/>
        <w:ind w:left="879" w:right="773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6"/>
        </w:rPr>
        <w:t>MARUNAGHJA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38" w:lineRule="auto"/>
        <w:ind w:left="872" w:right="7513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RADA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CAMPANA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TRICCIUTA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CARPINAGHJA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86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43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40" w:bottom="0" w:left="1540" w:right="220"/>
        </w:sectPr>
      </w:pPr>
      <w:rPr/>
    </w:p>
    <w:p>
      <w:pPr>
        <w:spacing w:before="70" w:after="0" w:line="240" w:lineRule="auto"/>
        <w:ind w:left="7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.89994pt;margin-top:.179875pt;width:239.74399pt;height:.539908pt;mso-position-horizontal-relative:page;mso-position-vertical-relative:page;z-index:-13694" coordorigin="18,4" coordsize="4795,11">
            <v:group style="position:absolute;left:22;top:11;width:3981;height:2" coordorigin="22,11" coordsize="3981,2">
              <v:shape style="position:absolute;left:22;top:11;width:3981;height:2" coordorigin="22,11" coordsize="3981,0" path="m22,11l4003,11e" filled="f" stroked="t" strokeweight=".359976pt" strokecolor="#000000">
                <v:path arrowok="t"/>
              </v:shape>
            </v:group>
            <v:group style="position:absolute;left:4017;top:7;width:792;height:2" coordorigin="4017,7" coordsize="792,2">
              <v:shape style="position:absolute;left:4017;top:7;width:792;height:2" coordorigin="4017,7" coordsize="792,0" path="m4017,7l4809,7e" filled="f" stroked="t" strokeweight=".35997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86.507507pt;margin-top:0pt;width:109.792668pt;height:841pt;mso-position-horizontal-relative:page;mso-position-vertical-relative:page;z-index:-13693" coordorigin="9730,0" coordsize="2196,16820">
            <v:group style="position:absolute;left:9734;top:4;width:835;height:2" coordorigin="9734,4" coordsize="835,2">
              <v:shape style="position:absolute;left:9734;top:4;width:835;height:2" coordorigin="9734,4" coordsize="835,0" path="m9734,4l10569,4e" filled="f" stroked="t" strokeweight=".359976pt" strokecolor="#000000">
                <v:path arrowok="t"/>
              </v:shape>
            </v:group>
            <v:group style="position:absolute;left:10598;top:7;width:1325;height:2" coordorigin="10598,7" coordsize="1325,2">
              <v:shape style="position:absolute;left:10598;top:7;width:1325;height:2" coordorigin="10598,7" coordsize="1325,0" path="m10598,7l11922,7e" filled="f" stroked="t" strokeweight=".359976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Quinze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secondaires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1" w:lineRule="auto"/>
        <w:ind w:left="785" w:right="7857" w:firstLine="7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7"/>
        </w:rPr>
        <w:t>INCITINA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LECCIA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FRISGIATA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RUSSELLA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CAMPANARI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ZITINI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8"/>
        </w:rPr>
        <w:t>MILEDDI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4" w:after="0" w:line="264" w:lineRule="auto"/>
        <w:ind w:left="792" w:right="72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0"/>
        </w:rPr>
        <w:t>PETRA</w:t>
      </w:r>
      <w:r>
        <w:rPr>
          <w:rFonts w:ascii="Arial" w:hAnsi="Arial" w:cs="Arial" w:eastAsia="Arial"/>
          <w:sz w:val="21"/>
          <w:szCs w:val="21"/>
          <w:spacing w:val="4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FERRIGNA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6"/>
        </w:rPr>
        <w:t>P</w:t>
      </w:r>
      <w:r>
        <w:rPr>
          <w:rFonts w:ascii="Arial" w:hAnsi="Arial" w:cs="Arial" w:eastAsia="Arial"/>
          <w:sz w:val="21"/>
          <w:szCs w:val="21"/>
          <w:spacing w:val="1"/>
          <w:w w:val="116"/>
        </w:rPr>
        <w:t>l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LOSA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0" w:after="0" w:line="260" w:lineRule="auto"/>
        <w:ind w:left="799" w:right="7249" w:firstLine="-14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0"/>
        </w:rPr>
        <w:t>TERRA</w:t>
      </w:r>
      <w:r>
        <w:rPr>
          <w:rFonts w:ascii="Arial" w:hAnsi="Arial" w:cs="Arial" w:eastAsia="Arial"/>
          <w:sz w:val="21"/>
          <w:szCs w:val="21"/>
          <w:spacing w:val="49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MAGNESA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ROSSA</w:t>
      </w:r>
      <w:r>
        <w:rPr>
          <w:rFonts w:ascii="Arial" w:hAnsi="Arial" w:cs="Arial" w:eastAsia="Arial"/>
          <w:sz w:val="21"/>
          <w:szCs w:val="21"/>
          <w:spacing w:val="5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6"/>
        </w:rPr>
        <w:t>P</w:t>
      </w:r>
      <w:r>
        <w:rPr>
          <w:rFonts w:ascii="Arial" w:hAnsi="Arial" w:cs="Arial" w:eastAsia="Arial"/>
          <w:sz w:val="21"/>
          <w:szCs w:val="21"/>
          <w:spacing w:val="-10"/>
          <w:w w:val="116"/>
        </w:rPr>
        <w:t>l</w:t>
      </w:r>
      <w:r>
        <w:rPr>
          <w:rFonts w:ascii="Arial" w:hAnsi="Arial" w:cs="Arial" w:eastAsia="Arial"/>
          <w:sz w:val="21"/>
          <w:szCs w:val="21"/>
          <w:spacing w:val="0"/>
          <w:w w:val="104"/>
        </w:rPr>
        <w:t>LOSA</w:t>
      </w:r>
      <w:r>
        <w:rPr>
          <w:rFonts w:ascii="Arial" w:hAnsi="Arial" w:cs="Arial" w:eastAsia="Arial"/>
          <w:sz w:val="21"/>
          <w:szCs w:val="21"/>
          <w:spacing w:val="0"/>
          <w:w w:val="104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ROSSULA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ROSUCCIA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POARU</w:t>
      </w:r>
      <w:r>
        <w:rPr>
          <w:rFonts w:ascii="Arial" w:hAnsi="Arial" w:cs="Arial" w:eastAsia="Arial"/>
          <w:sz w:val="21"/>
          <w:szCs w:val="21"/>
          <w:spacing w:val="4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PA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NOCELLA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7" w:lineRule="auto"/>
        <w:ind w:left="101" w:right="505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conclusions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analyses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semblerait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marrons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intéressants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2" w:lineRule="auto"/>
        <w:ind w:left="799" w:right="7308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6"/>
        </w:rPr>
        <w:t>CARINAGHJA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MORIANINCA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ROSSA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TIGHJULANA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9"/>
        </w:rPr>
        <w:t>PIAN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ELLA</w:t>
      </w:r>
      <w:r>
        <w:rPr>
          <w:rFonts w:ascii="Arial" w:hAnsi="Arial" w:cs="Arial" w:eastAsia="Arial"/>
          <w:sz w:val="21"/>
          <w:szCs w:val="21"/>
          <w:spacing w:val="0"/>
          <w:w w:val="106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TRICCIUTA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CAMPANESE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MARUNGHJA</w:t>
      </w:r>
      <w:r>
        <w:rPr>
          <w:rFonts w:ascii="Arial" w:hAnsi="Arial" w:cs="Arial" w:eastAsia="Arial"/>
          <w:sz w:val="21"/>
          <w:szCs w:val="21"/>
          <w:spacing w:val="0"/>
          <w:w w:val="107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INSETU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PINZUTU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RADA</w:t>
      </w:r>
      <w:r>
        <w:rPr>
          <w:rFonts w:ascii="Arial" w:hAnsi="Arial" w:cs="Arial" w:eastAsia="Arial"/>
          <w:sz w:val="21"/>
          <w:szCs w:val="21"/>
          <w:spacing w:val="53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</w:rPr>
        <w:t>CAMPANA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502" w:lineRule="auto"/>
        <w:ind w:left="821" w:right="78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confiserie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seule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finalité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2"/>
        </w:rPr>
        <w:t>).</w:t>
      </w:r>
      <w:r>
        <w:rPr>
          <w:rFonts w:ascii="Arial" w:hAnsi="Arial" w:cs="Arial" w:eastAsia="Arial"/>
          <w:sz w:val="23"/>
          <w:szCs w:val="23"/>
          <w:spacing w:val="0"/>
          <w:w w:val="12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utilisations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57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40" w:lineRule="auto"/>
        <w:ind w:left="82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confiserie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2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confiturerie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1" w:lineRule="auto"/>
        <w:ind w:left="2246" w:right="4741" w:firstLine="-1426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"fruits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bouche"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fresca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verde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22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passa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2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o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secca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828" w:right="-20"/>
        <w:jc w:val="left"/>
        <w:tabs>
          <w:tab w:pos="226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-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ballotte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peau)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2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pilate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décortiquées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22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fasgioli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rôties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farine,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laquelle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préparer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5" w:after="0" w:line="240" w:lineRule="auto"/>
        <w:ind w:left="22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granajola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liquide)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2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polenta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228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frascajolu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pain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228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pisticinu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pain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levain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2" w:lineRule="auto"/>
        <w:ind w:left="144" w:right="473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habitant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I'Aiisgjiani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eu·</w:t>
      </w:r>
      <w:r>
        <w:rPr>
          <w:rFonts w:ascii="Arial" w:hAnsi="Arial" w:cs="Arial" w:eastAsia="Arial"/>
          <w:sz w:val="23"/>
          <w:szCs w:val="23"/>
          <w:spacing w:val="-2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l'idée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préparer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22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mets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mariage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fille,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précédent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fruit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unique.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35" w:after="0" w:line="240" w:lineRule="auto"/>
        <w:ind w:right="97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4"/>
        </w:rPr>
        <w:t>44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0" w:left="1620" w:right="340"/>
        </w:sectPr>
      </w:pPr>
      <w:rPr/>
    </w:p>
    <w:p>
      <w:pPr>
        <w:spacing w:before="0" w:after="0" w:line="54" w:lineRule="exact"/>
        <w:ind w:left="5501" w:right="4211"/>
        <w:jc w:val="center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133.191101pt;margin-top:1.079589pt;width:124.191707pt;height:.1pt;mso-position-horizontal-relative:page;mso-position-vertical-relative:paragraph;z-index:-13691" coordorigin="2664,22" coordsize="2484,2">
            <v:shape style="position:absolute;left:2664;top:22;width:2484;height:2" coordorigin="2664,22" coordsize="2484,0" path="m2664,22l5148,22e" filled="f" stroked="t" strokeweight=".359976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1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1"/>
        </w:rPr>
        <w:t>    </w:t>
      </w:r>
      <w:r>
        <w:rPr>
          <w:rFonts w:ascii="Times New Roman" w:hAnsi="Times New Roman" w:cs="Times New Roman" w:eastAsia="Times New Roman"/>
          <w:sz w:val="9"/>
          <w:szCs w:val="9"/>
          <w:spacing w:val="1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364"/>
          <w:position w:val="1"/>
        </w:rPr>
        <w:t>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left="3606" w:right="4438"/>
        <w:jc w:val="center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w w:val="111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12"/>
          <w:b/>
          <w:bCs/>
          <w:u w:val="single" w:color="000000"/>
        </w:rPr>
        <w:t>CASTAGN</w:t>
      </w:r>
      <w:r>
        <w:rPr>
          <w:rFonts w:ascii="Arial" w:hAnsi="Arial" w:cs="Arial" w:eastAsia="Arial"/>
          <w:sz w:val="21"/>
          <w:szCs w:val="21"/>
          <w:spacing w:val="0"/>
          <w:w w:val="112"/>
          <w:b/>
          <w:bCs/>
          <w:u w:val="single" w:color="000000"/>
        </w:rPr>
      </w:r>
      <w:r>
        <w:rPr>
          <w:rFonts w:ascii="Arial" w:hAnsi="Arial" w:cs="Arial" w:eastAsia="Arial"/>
          <w:sz w:val="21"/>
          <w:szCs w:val="21"/>
          <w:spacing w:val="0"/>
          <w:w w:val="112"/>
          <w:b/>
          <w:bCs/>
          <w:u w:val="single" w:color="000000"/>
        </w:rPr>
        <w:t>A</w:t>
      </w:r>
      <w:r>
        <w:rPr>
          <w:rFonts w:ascii="Arial" w:hAnsi="Arial" w:cs="Arial" w:eastAsia="Arial"/>
          <w:sz w:val="21"/>
          <w:szCs w:val="21"/>
          <w:spacing w:val="-1"/>
          <w:w w:val="112"/>
          <w:b/>
          <w:bCs/>
          <w:u w:val="single" w:color="0000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12"/>
          <w:b/>
          <w:bCs/>
          <w:u w:val="single" w:color="000000"/>
        </w:rPr>
        <w:t>CORSA</w:t>
      </w:r>
      <w:r>
        <w:rPr>
          <w:rFonts w:ascii="Arial" w:hAnsi="Arial" w:cs="Arial" w:eastAsia="Arial"/>
          <w:sz w:val="21"/>
          <w:szCs w:val="21"/>
          <w:spacing w:val="0"/>
          <w:w w:val="112"/>
          <w:b/>
          <w:bCs/>
        </w:rPr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13" w:right="910" w:firstLine="742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22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recettes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châtaignes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offertes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19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ème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banquet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mariage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fille,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habitant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I'Aiisghjani.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1" w:lineRule="exact"/>
        <w:ind w:left="85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Que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pouvaient</w:t>
      </w:r>
      <w:r>
        <w:rPr>
          <w:rFonts w:ascii="Arial" w:hAnsi="Arial" w:cs="Arial" w:eastAsia="Arial"/>
          <w:sz w:val="23"/>
          <w:szCs w:val="23"/>
          <w:spacing w:val="5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elles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être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parmi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celles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ci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dessous</w:t>
      </w:r>
      <w:r>
        <w:rPr>
          <w:rFonts w:ascii="Arial" w:hAnsi="Arial" w:cs="Arial" w:eastAsia="Arial"/>
          <w:sz w:val="23"/>
          <w:szCs w:val="23"/>
          <w:spacing w:val="4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6"/>
          <w:position w:val="-1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80" w:h="16820"/>
          <w:pgMar w:top="0" w:bottom="0" w:left="1420" w:right="180"/>
        </w:sectPr>
      </w:pPr>
      <w:rPr/>
    </w:p>
    <w:p>
      <w:pPr>
        <w:spacing w:before="38" w:after="0" w:line="240" w:lineRule="auto"/>
        <w:ind w:left="14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1.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BALLOTTE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2.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BRILLULI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3.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CASGIATE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2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4.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CASTAGNICCI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5.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FARRICHJULI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6.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FASGIOLE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7.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(FIADONE)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3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8.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FALCULELLE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35" w:right="-7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9.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FRASCAGHJOLA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-9"/>
          <w:w w:val="119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O.FRITELLE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11.GRANAGHJOLI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3"/>
        </w:rPr>
        <w:t>12.1MBRUCCIATE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13.MIGLIACCI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14.NICCI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15.PICCIOLA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8"/>
        </w:rPr>
        <w:t>16.PILATE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8"/>
        </w:rPr>
        <w:t>17.PILLULI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18.PISTICCINA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19.PULENTA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20.SBUCHJATE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21.TORTA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2"/>
        </w:rPr>
        <w:t>22VULTATA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23.BISCUITS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30" w:after="0" w:line="261" w:lineRule="auto"/>
        <w:ind w:right="1490"/>
        <w:jc w:val="left"/>
        <w:tabs>
          <w:tab w:pos="5020" w:val="left"/>
        </w:tabs>
        <w:rPr>
          <w:rFonts w:ascii="Arial" w:hAnsi="Arial" w:cs="Arial" w:eastAsia="Arial"/>
          <w:sz w:val="23"/>
          <w:szCs w:val="23"/>
        </w:rPr>
      </w:pPr>
      <w:rPr/>
      <w:r>
        <w:rPr/>
        <w:br w:type="column"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Châtaignes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peau</w:t>
      </w:r>
      <w:r>
        <w:rPr>
          <w:rFonts w:ascii="Arial" w:hAnsi="Arial" w:cs="Arial" w:eastAsia="Arial"/>
          <w:sz w:val="23"/>
          <w:szCs w:val="23"/>
          <w:spacing w:val="-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liquide</w:t>
      </w:r>
      <w:r>
        <w:rPr>
          <w:rFonts w:ascii="Arial" w:hAnsi="Arial" w:cs="Arial" w:eastAsia="Arial"/>
          <w:sz w:val="23"/>
          <w:szCs w:val="23"/>
          <w:spacing w:val="-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Galetti's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brocciu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cuites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four,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feuilles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C­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Galettes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brocciu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cuites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four,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feuilles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6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liquide</w:t>
      </w:r>
      <w:r>
        <w:rPr>
          <w:rFonts w:ascii="Arial" w:hAnsi="Arial" w:cs="Arial" w:eastAsia="Arial"/>
          <w:sz w:val="23"/>
          <w:szCs w:val="23"/>
          <w:spacing w:val="-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Rôties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fente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peau</w:t>
      </w:r>
      <w:r>
        <w:rPr>
          <w:rFonts w:ascii="Arial" w:hAnsi="Arial" w:cs="Arial" w:eastAsia="Arial"/>
          <w:sz w:val="23"/>
          <w:szCs w:val="23"/>
          <w:spacing w:val="-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(Appellation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contrôlée)</w:t>
      </w:r>
      <w:r>
        <w:rPr>
          <w:rFonts w:ascii="Arial" w:hAnsi="Arial" w:cs="Arial" w:eastAsia="Arial"/>
          <w:sz w:val="23"/>
          <w:szCs w:val="23"/>
          <w:spacing w:val="-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Galettes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brocciu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cuites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four,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feuilles</w:t>
      </w:r>
      <w:r>
        <w:rPr>
          <w:rFonts w:ascii="Arial" w:hAnsi="Arial" w:cs="Arial" w:eastAsia="Arial"/>
          <w:sz w:val="23"/>
          <w:szCs w:val="23"/>
          <w:spacing w:val="-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Pain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mou,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levain</w:t>
      </w:r>
      <w:r>
        <w:rPr>
          <w:rFonts w:ascii="Arial" w:hAnsi="Arial" w:cs="Arial" w:eastAsia="Arial"/>
          <w:sz w:val="23"/>
          <w:szCs w:val="23"/>
          <w:spacing w:val="-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Beignets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saveur</w:t>
      </w:r>
      <w:r>
        <w:rPr>
          <w:rFonts w:ascii="Arial" w:hAnsi="Arial" w:cs="Arial" w:eastAsia="Arial"/>
          <w:sz w:val="23"/>
          <w:szCs w:val="23"/>
          <w:spacing w:val="-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Bouillie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liquide</w:t>
      </w:r>
      <w:r>
        <w:rPr>
          <w:rFonts w:ascii="Arial" w:hAnsi="Arial" w:cs="Arial" w:eastAsia="Arial"/>
          <w:sz w:val="23"/>
          <w:szCs w:val="23"/>
          <w:spacing w:val="-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beignets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brocciu</w:t>
      </w:r>
      <w:r>
        <w:rPr>
          <w:rFonts w:ascii="Arial" w:hAnsi="Arial" w:cs="Arial" w:eastAsia="Arial"/>
          <w:sz w:val="23"/>
          <w:szCs w:val="23"/>
          <w:spacing w:val="-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6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H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Galettes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brocciu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cuites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four,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feuilles</w:t>
      </w:r>
      <w:r>
        <w:rPr>
          <w:rFonts w:ascii="Arial" w:hAnsi="Arial" w:cs="Arial" w:eastAsia="Arial"/>
          <w:sz w:val="23"/>
          <w:szCs w:val="23"/>
          <w:spacing w:val="-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Crepes</w:t>
      </w:r>
      <w:r>
        <w:rPr>
          <w:rFonts w:ascii="Arial" w:hAnsi="Arial" w:cs="Arial" w:eastAsia="Arial"/>
          <w:sz w:val="23"/>
          <w:szCs w:val="23"/>
          <w:spacing w:val="-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auto"/>
        <w:ind w:left="14" w:right="1452"/>
        <w:jc w:val="left"/>
        <w:tabs>
          <w:tab w:pos="504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Gateau</w:t>
      </w:r>
      <w:r>
        <w:rPr>
          <w:rFonts w:ascii="Arial" w:hAnsi="Arial" w:cs="Arial" w:eastAsia="Arial"/>
          <w:sz w:val="23"/>
          <w:szCs w:val="23"/>
          <w:spacing w:val="-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J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Châtaignes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cuites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sans</w:t>
      </w:r>
      <w:r>
        <w:rPr>
          <w:rFonts w:ascii="Arial" w:hAnsi="Arial" w:cs="Arial" w:eastAsia="Arial"/>
          <w:sz w:val="23"/>
          <w:szCs w:val="23"/>
          <w:spacing w:val="3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la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peau</w:t>
      </w:r>
      <w:r>
        <w:rPr>
          <w:rFonts w:ascii="Arial" w:hAnsi="Arial" w:cs="Arial" w:eastAsia="Arial"/>
          <w:sz w:val="23"/>
          <w:szCs w:val="23"/>
          <w:spacing w:val="-38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</w:r>
      <w:r>
        <w:rPr>
          <w:rFonts w:ascii="Arial" w:hAnsi="Arial" w:cs="Arial" w:eastAsia="Arial"/>
          <w:sz w:val="22"/>
          <w:szCs w:val="22"/>
          <w:spacing w:val="0"/>
          <w:w w:val="103"/>
          <w:position w:val="0"/>
        </w:rPr>
        <w:t>Kx</w:t>
      </w:r>
      <w:r>
        <w:rPr>
          <w:rFonts w:ascii="Arial" w:hAnsi="Arial" w:cs="Arial" w:eastAsia="Arial"/>
          <w:sz w:val="22"/>
          <w:szCs w:val="22"/>
          <w:spacing w:val="0"/>
          <w:w w:val="103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Bouillie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liquide</w:t>
      </w:r>
      <w:r>
        <w:rPr>
          <w:rFonts w:ascii="Arial" w:hAnsi="Arial" w:cs="Arial" w:eastAsia="Arial"/>
          <w:sz w:val="23"/>
          <w:szCs w:val="23"/>
          <w:spacing w:val="-5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  <w:r>
        <w:rPr>
          <w:rFonts w:ascii="Arial" w:hAnsi="Arial" w:cs="Arial" w:eastAsia="Arial"/>
          <w:sz w:val="22"/>
          <w:szCs w:val="22"/>
          <w:spacing w:val="0"/>
          <w:w w:val="109"/>
          <w:position w:val="0"/>
        </w:rPr>
        <w:t>B.</w:t>
      </w:r>
      <w:r>
        <w:rPr>
          <w:rFonts w:ascii="Arial" w:hAnsi="Arial" w:cs="Arial" w:eastAsia="Arial"/>
          <w:sz w:val="22"/>
          <w:szCs w:val="22"/>
          <w:spacing w:val="0"/>
          <w:w w:val="109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Pain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normal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sans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levain</w:t>
      </w:r>
      <w:r>
        <w:rPr>
          <w:rFonts w:ascii="Arial" w:hAnsi="Arial" w:cs="Arial" w:eastAsia="Arial"/>
          <w:sz w:val="23"/>
          <w:szCs w:val="23"/>
          <w:spacing w:val="-4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  <w:position w:val="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12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Bouillie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dure</w:t>
      </w:r>
      <w:r>
        <w:rPr>
          <w:rFonts w:ascii="Arial" w:hAnsi="Arial" w:cs="Arial" w:eastAsia="Arial"/>
          <w:sz w:val="23"/>
          <w:szCs w:val="23"/>
          <w:spacing w:val="-54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  <w:r>
        <w:rPr>
          <w:rFonts w:ascii="Arial" w:hAnsi="Arial" w:cs="Arial" w:eastAsia="Arial"/>
          <w:sz w:val="22"/>
          <w:szCs w:val="22"/>
          <w:spacing w:val="0"/>
          <w:w w:val="105"/>
          <w:position w:val="0"/>
        </w:rPr>
        <w:t>M</w:t>
      </w:r>
      <w:r>
        <w:rPr>
          <w:rFonts w:ascii="Arial" w:hAnsi="Arial" w:cs="Arial" w:eastAsia="Arial"/>
          <w:sz w:val="22"/>
          <w:szCs w:val="22"/>
          <w:spacing w:val="0"/>
          <w:w w:val="105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Châtaignes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cuites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sans</w:t>
      </w:r>
      <w:r>
        <w:rPr>
          <w:rFonts w:ascii="Arial" w:hAnsi="Arial" w:cs="Arial" w:eastAsia="Arial"/>
          <w:sz w:val="23"/>
          <w:szCs w:val="23"/>
          <w:spacing w:val="3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peau</w:t>
      </w:r>
      <w:r>
        <w:rPr>
          <w:rFonts w:ascii="Arial" w:hAnsi="Arial" w:cs="Arial" w:eastAsia="Arial"/>
          <w:sz w:val="23"/>
          <w:szCs w:val="23"/>
          <w:spacing w:val="-38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  <w:r>
        <w:rPr>
          <w:rFonts w:ascii="Arial" w:hAnsi="Arial" w:cs="Arial" w:eastAsia="Arial"/>
          <w:sz w:val="22"/>
          <w:szCs w:val="22"/>
          <w:spacing w:val="0"/>
          <w:w w:val="103"/>
          <w:position w:val="0"/>
        </w:rPr>
        <w:t>Kx</w:t>
      </w:r>
      <w:r>
        <w:rPr>
          <w:rFonts w:ascii="Arial" w:hAnsi="Arial" w:cs="Arial" w:eastAsia="Arial"/>
          <w:sz w:val="22"/>
          <w:szCs w:val="22"/>
          <w:spacing w:val="0"/>
          <w:w w:val="103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Tourte</w:t>
      </w:r>
      <w:r>
        <w:rPr>
          <w:rFonts w:ascii="Arial" w:hAnsi="Arial" w:cs="Arial" w:eastAsia="Arial"/>
          <w:sz w:val="23"/>
          <w:szCs w:val="23"/>
          <w:spacing w:val="-57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  <w:r>
        <w:rPr>
          <w:rFonts w:ascii="Arial" w:hAnsi="Arial" w:cs="Arial" w:eastAsia="Arial"/>
          <w:sz w:val="22"/>
          <w:szCs w:val="22"/>
          <w:spacing w:val="0"/>
          <w:w w:val="104"/>
          <w:position w:val="1"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4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Crêpe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très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épaisse</w:t>
      </w:r>
      <w:r>
        <w:rPr>
          <w:rFonts w:ascii="Arial" w:hAnsi="Arial" w:cs="Arial" w:eastAsia="Arial"/>
          <w:sz w:val="23"/>
          <w:szCs w:val="23"/>
          <w:spacing w:val="-48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54"/>
          <w:position w:val="0"/>
        </w:rPr>
        <w:t>0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right="1627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p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20" w:right="180"/>
          <w:cols w:num="2" w:equalWidth="0">
            <w:col w:w="2397" w:space="1130"/>
            <w:col w:w="6853"/>
          </w:cols>
        </w:sectPr>
      </w:pPr>
      <w:rPr/>
    </w:p>
    <w:p>
      <w:pPr>
        <w:spacing w:before="21" w:after="0" w:line="240" w:lineRule="auto"/>
        <w:ind w:left="157" w:right="-20"/>
        <w:jc w:val="left"/>
        <w:tabs>
          <w:tab w:pos="86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24.CONFITURE</w:t>
      </w:r>
      <w:r>
        <w:rPr>
          <w:rFonts w:ascii="Arial" w:hAnsi="Arial" w:cs="Arial" w:eastAsia="Arial"/>
          <w:sz w:val="23"/>
          <w:szCs w:val="23"/>
          <w:spacing w:val="1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</w:t>
      </w:r>
      <w:r>
        <w:rPr>
          <w:rFonts w:ascii="Arial" w:hAnsi="Arial" w:cs="Arial" w:eastAsia="Arial"/>
          <w:sz w:val="23"/>
          <w:szCs w:val="23"/>
          <w:spacing w:val="-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3" w:after="0" w:line="239" w:lineRule="exact"/>
        <w:ind w:left="157" w:right="-20"/>
        <w:jc w:val="left"/>
        <w:tabs>
          <w:tab w:pos="86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position w:val="-2"/>
        </w:rPr>
        <w:t>25.CREME</w:t>
      </w:r>
      <w:r>
        <w:rPr>
          <w:rFonts w:ascii="Arial" w:hAnsi="Arial" w:cs="Arial" w:eastAsia="Arial"/>
          <w:sz w:val="23"/>
          <w:szCs w:val="23"/>
          <w:spacing w:val="0"/>
          <w:w w:val="107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MARRONS</w:t>
      </w:r>
      <w:r>
        <w:rPr>
          <w:rFonts w:ascii="Arial" w:hAnsi="Arial" w:cs="Arial" w:eastAsia="Arial"/>
          <w:sz w:val="23"/>
          <w:szCs w:val="23"/>
          <w:spacing w:val="-40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</w:r>
      <w:r>
        <w:rPr>
          <w:rFonts w:ascii="Arial" w:hAnsi="Arial" w:cs="Arial" w:eastAsia="Arial"/>
          <w:sz w:val="22"/>
          <w:szCs w:val="22"/>
          <w:spacing w:val="0"/>
          <w:w w:val="104"/>
          <w:position w:val="-2"/>
        </w:rPr>
        <w:t>R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352" w:lineRule="exact"/>
        <w:ind w:left="157" w:right="-20"/>
        <w:jc w:val="left"/>
        <w:tabs>
          <w:tab w:pos="8600" w:val="left"/>
        </w:tabs>
        <w:rPr>
          <w:rFonts w:ascii="Times New Roman" w:hAnsi="Times New Roman" w:cs="Times New Roman" w:eastAsia="Times New Roman"/>
          <w:sz w:val="37"/>
          <w:szCs w:val="37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2"/>
        </w:rPr>
        <w:t>26.FLAN</w:t>
      </w:r>
      <w:r>
        <w:rPr>
          <w:rFonts w:ascii="Arial" w:hAnsi="Arial" w:cs="Arial" w:eastAsia="Arial"/>
          <w:sz w:val="23"/>
          <w:szCs w:val="23"/>
          <w:spacing w:val="-9"/>
          <w:w w:val="100"/>
          <w:position w:val="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15"/>
          <w:position w:val="1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  <w:position w:val="0"/>
        </w:rPr>
      </w:r>
    </w:p>
    <w:p>
      <w:pPr>
        <w:spacing w:before="0" w:after="0" w:line="247" w:lineRule="exact"/>
        <w:ind w:left="157" w:right="-20"/>
        <w:jc w:val="left"/>
        <w:tabs>
          <w:tab w:pos="858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27.MARRONS</w:t>
      </w:r>
      <w:r>
        <w:rPr>
          <w:rFonts w:ascii="Arial" w:hAnsi="Arial" w:cs="Arial" w:eastAsia="Arial"/>
          <w:sz w:val="23"/>
          <w:szCs w:val="23"/>
          <w:spacing w:val="2"/>
          <w:w w:val="106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GLACES</w:t>
      </w:r>
      <w:r>
        <w:rPr>
          <w:rFonts w:ascii="Arial" w:hAnsi="Arial" w:cs="Arial" w:eastAsia="Arial"/>
          <w:sz w:val="23"/>
          <w:szCs w:val="23"/>
          <w:spacing w:val="-2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</w:r>
      <w:r>
        <w:rPr>
          <w:rFonts w:ascii="Arial" w:hAnsi="Arial" w:cs="Arial" w:eastAsia="Arial"/>
          <w:sz w:val="22"/>
          <w:szCs w:val="22"/>
          <w:spacing w:val="0"/>
          <w:w w:val="104"/>
          <w:position w:val="-1"/>
        </w:rPr>
        <w:t>T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82" w:lineRule="exact"/>
        <w:ind w:left="157" w:right="-20"/>
        <w:jc w:val="left"/>
        <w:tabs>
          <w:tab w:pos="860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  <w:position w:val="-2"/>
        </w:rPr>
        <w:t>28.MARRONS</w:t>
      </w:r>
      <w:r>
        <w:rPr>
          <w:rFonts w:ascii="Arial" w:hAnsi="Arial" w:cs="Arial" w:eastAsia="Arial"/>
          <w:sz w:val="23"/>
          <w:szCs w:val="23"/>
          <w:spacing w:val="10"/>
          <w:w w:val="106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CONFITS</w:t>
      </w:r>
      <w:r>
        <w:rPr>
          <w:rFonts w:ascii="Arial" w:hAnsi="Arial" w:cs="Arial" w:eastAsia="Arial"/>
          <w:sz w:val="23"/>
          <w:szCs w:val="23"/>
          <w:spacing w:val="-33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2"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93" w:lineRule="exact"/>
        <w:ind w:left="164" w:right="-20"/>
        <w:jc w:val="left"/>
        <w:tabs>
          <w:tab w:pos="8580" w:val="left"/>
        </w:tabs>
        <w:rPr>
          <w:rFonts w:ascii="Times New Roman" w:hAnsi="Times New Roman" w:cs="Times New Roman" w:eastAsia="Times New Roman"/>
          <w:sz w:val="36"/>
          <w:szCs w:val="36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  <w:position w:val="-2"/>
        </w:rPr>
        <w:t>29.MARRQNS</w:t>
      </w:r>
      <w:r>
        <w:rPr>
          <w:rFonts w:ascii="Arial" w:hAnsi="Arial" w:cs="Arial" w:eastAsia="Arial"/>
          <w:sz w:val="23"/>
          <w:szCs w:val="23"/>
          <w:spacing w:val="8"/>
          <w:w w:val="106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A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L'ALCOOL</w:t>
      </w:r>
      <w:r>
        <w:rPr>
          <w:rFonts w:ascii="Arial" w:hAnsi="Arial" w:cs="Arial" w:eastAsia="Arial"/>
          <w:sz w:val="23"/>
          <w:szCs w:val="23"/>
          <w:spacing w:val="-31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36"/>
          <w:szCs w:val="36"/>
          <w:spacing w:val="0"/>
          <w:w w:val="100"/>
          <w:position w:val="-2"/>
        </w:rPr>
        <w:t>v</w:t>
      </w:r>
      <w:r>
        <w:rPr>
          <w:rFonts w:ascii="Times New Roman" w:hAnsi="Times New Roman" w:cs="Times New Roman" w:eastAsia="Times New Roman"/>
          <w:sz w:val="36"/>
          <w:szCs w:val="36"/>
          <w:spacing w:val="0"/>
          <w:w w:val="100"/>
          <w:position w:val="0"/>
        </w:rPr>
      </w:r>
    </w:p>
    <w:p>
      <w:pPr>
        <w:spacing w:before="0" w:after="0" w:line="299" w:lineRule="exact"/>
        <w:ind w:left="171" w:right="-20"/>
        <w:jc w:val="left"/>
        <w:tabs>
          <w:tab w:pos="8580" w:val="left"/>
        </w:tabs>
        <w:rPr>
          <w:rFonts w:ascii="Times New Roman" w:hAnsi="Times New Roman" w:cs="Times New Roman" w:eastAsia="Times New Roman"/>
          <w:sz w:val="36"/>
          <w:szCs w:val="36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30.PAIN</w:t>
      </w:r>
      <w:r>
        <w:rPr>
          <w:rFonts w:ascii="Arial" w:hAnsi="Arial" w:cs="Arial" w:eastAsia="Arial"/>
          <w:sz w:val="23"/>
          <w:szCs w:val="23"/>
          <w:spacing w:val="5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AU</w:t>
      </w:r>
      <w:r>
        <w:rPr>
          <w:rFonts w:ascii="Arial" w:hAnsi="Arial" w:cs="Arial" w:eastAsia="Arial"/>
          <w:sz w:val="23"/>
          <w:szCs w:val="23"/>
          <w:spacing w:val="3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LEVAIN</w:t>
      </w:r>
      <w:r>
        <w:rPr>
          <w:rFonts w:ascii="Arial" w:hAnsi="Arial" w:cs="Arial" w:eastAsia="Arial"/>
          <w:sz w:val="23"/>
          <w:szCs w:val="23"/>
          <w:spacing w:val="-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36"/>
          <w:szCs w:val="36"/>
          <w:spacing w:val="0"/>
          <w:w w:val="100"/>
          <w:position w:val="-1"/>
        </w:rPr>
        <w:t>w</w:t>
      </w:r>
      <w:r>
        <w:rPr>
          <w:rFonts w:ascii="Times New Roman" w:hAnsi="Times New Roman" w:cs="Times New Roman" w:eastAsia="Times New Roman"/>
          <w:sz w:val="36"/>
          <w:szCs w:val="36"/>
          <w:spacing w:val="0"/>
          <w:w w:val="100"/>
          <w:position w:val="0"/>
        </w:rPr>
      </w:r>
    </w:p>
    <w:p>
      <w:pPr>
        <w:spacing w:before="0" w:after="0" w:line="282" w:lineRule="exact"/>
        <w:ind w:left="171" w:right="-20"/>
        <w:jc w:val="left"/>
        <w:tabs>
          <w:tab w:pos="860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position w:val="-1"/>
        </w:rPr>
        <w:t>31.PUREE</w:t>
      </w:r>
      <w:r>
        <w:rPr>
          <w:rFonts w:ascii="Arial" w:hAnsi="Arial" w:cs="Arial" w:eastAsia="Arial"/>
          <w:sz w:val="23"/>
          <w:szCs w:val="23"/>
          <w:spacing w:val="-2"/>
          <w:w w:val="107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MARRONS</w:t>
      </w:r>
      <w:r>
        <w:rPr>
          <w:rFonts w:ascii="Arial" w:hAnsi="Arial" w:cs="Arial" w:eastAsia="Arial"/>
          <w:sz w:val="23"/>
          <w:szCs w:val="23"/>
          <w:spacing w:val="-2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-1"/>
        </w:rPr>
        <w:t>x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56" w:lineRule="exact"/>
        <w:ind w:left="171" w:right="-20"/>
        <w:jc w:val="left"/>
        <w:tabs>
          <w:tab w:pos="8600" w:val="left"/>
        </w:tabs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8"/>
          <w:position w:val="-4"/>
        </w:rPr>
        <w:t>32.SOUFFLET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4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4"/>
        </w:rPr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18"/>
          <w:position w:val="2"/>
        </w:rPr>
        <w:t>y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0"/>
        </w:rPr>
      </w:r>
    </w:p>
    <w:p>
      <w:pPr>
        <w:spacing w:before="0" w:after="0" w:line="353" w:lineRule="exact"/>
        <w:ind w:left="171" w:right="-20"/>
        <w:jc w:val="left"/>
        <w:tabs>
          <w:tab w:pos="8600" w:val="left"/>
        </w:tabs>
        <w:rPr>
          <w:rFonts w:ascii="Times New Roman" w:hAnsi="Times New Roman" w:cs="Times New Roman" w:eastAsia="Times New Roman"/>
          <w:sz w:val="39"/>
          <w:szCs w:val="39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33.Bière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châtaigne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  <w:r>
        <w:rPr>
          <w:rFonts w:ascii="Times New Roman" w:hAnsi="Times New Roman" w:cs="Times New Roman" w:eastAsia="Times New Roman"/>
          <w:sz w:val="39"/>
          <w:szCs w:val="39"/>
          <w:spacing w:val="0"/>
          <w:w w:val="100"/>
          <w:position w:val="1"/>
        </w:rPr>
        <w:t>z</w:t>
      </w:r>
      <w:r>
        <w:rPr>
          <w:rFonts w:ascii="Times New Roman" w:hAnsi="Times New Roman" w:cs="Times New Roman" w:eastAsia="Times New Roman"/>
          <w:sz w:val="39"/>
          <w:szCs w:val="39"/>
          <w:spacing w:val="0"/>
          <w:w w:val="100"/>
          <w:position w:val="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61" w:lineRule="auto"/>
        <w:ind w:left="185" w:right="878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Hormis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bière,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récente,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pourrions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citer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33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appellations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l'hexagone,</w:t>
      </w:r>
      <w:r>
        <w:rPr>
          <w:rFonts w:ascii="Arial" w:hAnsi="Arial" w:cs="Arial" w:eastAsia="Arial"/>
          <w:sz w:val="23"/>
          <w:szCs w:val="23"/>
          <w:spacing w:val="34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polygone,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supposant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26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préparations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(cf.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Lettres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l'alphabet)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distinguent,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plutôt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honorable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Alisghjanincu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22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nommer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15,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beaucoup*.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90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*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"quantitatif'</w:t>
      </w:r>
      <w:r>
        <w:rPr>
          <w:rFonts w:ascii="Arial" w:hAnsi="Arial" w:cs="Arial" w:eastAsia="Arial"/>
          <w:sz w:val="23"/>
          <w:szCs w:val="23"/>
          <w:spacing w:val="8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pourrait-il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propos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châtaigne,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propos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savoir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Chine.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54" w:lineRule="auto"/>
        <w:ind w:left="185" w:right="859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shape style="position:absolute;margin-left:384.480011pt;margin-top:21.962082pt;width:99.360001pt;height:30.24pt;mso-position-horizontal-relative:page;mso-position-vertical-relative:paragraph;z-index:-13692" type="#_x0000_t75">
            <v:imagedata r:id="rId48" o:title=""/>
          </v:shape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*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centaines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gâteaux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lesquels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peut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incorporer</w:t>
      </w:r>
      <w:r>
        <w:rPr>
          <w:rFonts w:ascii="Arial" w:hAnsi="Arial" w:cs="Arial" w:eastAsia="Arial"/>
          <w:sz w:val="23"/>
          <w:szCs w:val="23"/>
          <w:spacing w:val="-2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farine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                            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·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group style="position:absolute;margin-left:595.400269pt;margin-top:-811.194275pt;width:.719952pt;height:718.826543pt;mso-position-horizontal-relative:page;mso-position-vertical-relative:paragraph;z-index:-13690" coordorigin="11908,-16224" coordsize="14,14377">
            <v:group style="position:absolute;left:11915;top:-16224;width:2;height:12955" coordorigin="11915,-16224" coordsize="2,12955">
              <v:shape style="position:absolute;left:11915;top:-16224;width:2;height:12955" coordorigin="11915,-16224" coordsize="0,12955" path="m11915,-3269l11915,-16224e" filled="f" stroked="t" strokeweight=".719952pt" strokecolor="#000000">
                <v:path arrowok="t"/>
              </v:shape>
            </v:group>
            <v:group style="position:absolute;left:11919;top:-3233;width:2;height:1382" coordorigin="11919,-3233" coordsize="2,1382">
              <v:shape style="position:absolute;left:11919;top:-3233;width:2;height:1382" coordorigin="11919,-3233" coordsize="0,1382" path="m11919,-1851l11919,-3233e" filled="f" stroked="t" strokeweight=".359976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45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20" w:right="180"/>
        </w:sectPr>
      </w:pPr>
      <w:rPr/>
    </w:p>
    <w:p>
      <w:pPr>
        <w:spacing w:before="28" w:after="0" w:line="340" w:lineRule="atLeast"/>
        <w:ind w:left="1777" w:right="-20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FRUIT: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ARBRE: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8" w:after="0" w:line="255" w:lineRule="auto"/>
        <w:ind w:left="7" w:right="3202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COING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</w:rPr>
        <w:t>COGNASSIER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60" w:bottom="0" w:left="1540" w:right="200"/>
          <w:cols w:num="2" w:equalWidth="0">
            <w:col w:w="2679" w:space="2455"/>
            <w:col w:w="5106"/>
          </w:cols>
        </w:sectPr>
      </w:pPr>
      <w:rPr/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01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3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6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43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29" w:after="0" w:line="253" w:lineRule="auto"/>
        <w:ind w:left="1124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2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85" w:after="0" w:line="325" w:lineRule="auto"/>
        <w:ind w:left="14" w:right="3228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MOYEN</w:t>
      </w:r>
      <w:r>
        <w:rPr>
          <w:rFonts w:ascii="Times New Roman" w:hAnsi="Times New Roman" w:cs="Times New Roman" w:eastAsia="Times New Roman"/>
          <w:sz w:val="18"/>
          <w:szCs w:val="18"/>
          <w:spacing w:val="27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CYDONIA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3"/>
        </w:rPr>
        <w:t>VULGARIS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10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  <w:cols w:num="2" w:equalWidth="0">
            <w:col w:w="4512" w:space="565"/>
            <w:col w:w="5163"/>
          </w:cols>
        </w:sectPr>
      </w:pPr>
      <w:rPr/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3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31" w:after="0" w:line="251" w:lineRule="auto"/>
        <w:ind w:left="1837" w:right="-58" w:firstLine="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Latine: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1" w:after="0" w:line="306" w:lineRule="auto"/>
        <w:ind w:left="7" w:right="3472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KUDONIAE</w:t>
      </w:r>
      <w:r>
        <w:rPr>
          <w:rFonts w:ascii="Times New Roman" w:hAnsi="Times New Roman" w:cs="Times New Roman" w:eastAsia="Times New Roman"/>
          <w:sz w:val="18"/>
          <w:szCs w:val="18"/>
          <w:spacing w:val="-14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COTONEA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SAFFARGAL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MEMBRILHOS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4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COTOGNO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  <w:cols w:num="2" w:equalWidth="0">
            <w:col w:w="2896" w:space="2195"/>
            <w:col w:w="5149"/>
          </w:cols>
        </w:sectPr>
      </w:pPr>
      <w:rPr/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71" w:lineRule="exact"/>
        <w:ind w:left="114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1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31" w:after="0" w:line="240" w:lineRule="auto"/>
        <w:ind w:left="1814" w:right="1576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Pline: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52" w:lineRule="exact"/>
        <w:ind w:left="1858" w:right="-73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48" w:lineRule="exact"/>
        <w:ind w:left="1858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  <w:position w:val="-1"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54" w:after="0" w:line="300" w:lineRule="auto"/>
        <w:ind w:left="14" w:right="3556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MELOCOTOGNO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COTOGNO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9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CITÉE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  <w:cols w:num="2" w:equalWidth="0">
            <w:col w:w="4069" w:space="1036"/>
            <w:col w:w="5135"/>
          </w:cols>
        </w:sectPr>
      </w:pPr>
      <w:rPr/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7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39" w:after="0" w:line="252" w:lineRule="auto"/>
        <w:ind w:left="1865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-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w w:val="109"/>
          <w:i/>
        </w:rPr>
        <w:t>Aut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9"/>
          <w:i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Septembre</w:t>
      </w:r>
      <w:r>
        <w:rPr>
          <w:rFonts w:ascii="Times New Roman" w:hAnsi="Times New Roman" w:cs="Times New Roman" w:eastAsia="Times New Roman"/>
          <w:sz w:val="22"/>
          <w:szCs w:val="22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Semis,</w:t>
      </w:r>
      <w:r>
        <w:rPr>
          <w:rFonts w:ascii="Times New Roman" w:hAnsi="Times New Roman" w:cs="Times New Roman" w:eastAsia="Times New Roman"/>
          <w:sz w:val="22"/>
          <w:szCs w:val="22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Bouture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4"/>
          <w:i/>
        </w:rPr>
        <w:t>,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Marcottage,</w:t>
      </w:r>
      <w:r>
        <w:rPr>
          <w:rFonts w:ascii="Times New Roman" w:hAnsi="Times New Roman" w:cs="Times New Roman" w:eastAsia="Times New Roman"/>
          <w:sz w:val="22"/>
          <w:szCs w:val="22"/>
          <w:spacing w:val="-22"/>
          <w:w w:val="104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Greffe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Franc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  <w:cols w:num="2" w:equalWidth="0">
            <w:col w:w="3655" w:space="1443"/>
            <w:col w:w="5142"/>
          </w:cols>
        </w:sectPr>
      </w:pPr>
      <w:rPr/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71" w:lineRule="exact"/>
        <w:ind w:left="117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15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39" w:after="0" w:line="240" w:lineRule="auto"/>
        <w:ind w:left="1880" w:right="-7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52" w:lineRule="auto"/>
        <w:ind w:left="1887" w:right="2024" w:firstLine="-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Non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left="22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Oà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1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5"/>
          <w:i/>
        </w:rPr>
        <w:t>900m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1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  <w:cols w:num="2" w:equalWidth="0">
            <w:col w:w="4770" w:space="349"/>
            <w:col w:w="5121"/>
          </w:cols>
        </w:sectPr>
      </w:pPr>
      <w:rPr/>
    </w:p>
    <w:p>
      <w:pPr>
        <w:spacing w:before="0" w:after="0" w:line="232" w:lineRule="exact"/>
        <w:ind w:left="1887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2"/>
          <w:szCs w:val="22"/>
          <w:spacing w:val="-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Apport</w:t>
      </w:r>
      <w:r>
        <w:rPr>
          <w:rFonts w:ascii="Times New Roman" w:hAnsi="Times New Roman" w:cs="Times New Roman" w:eastAsia="Times New Roman"/>
          <w:sz w:val="22"/>
          <w:szCs w:val="22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non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1"/>
          <w:i/>
        </w:rPr>
        <w:t>nécessaire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1894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59" w:lineRule="auto"/>
        <w:ind w:left="1901" w:right="1622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éihno-géographines:</w:t>
      </w:r>
      <w:r>
        <w:rPr>
          <w:rFonts w:ascii="Times New Roman" w:hAnsi="Times New Roman" w:cs="Times New Roman" w:eastAsia="Times New Roman"/>
          <w:sz w:val="22"/>
          <w:szCs w:val="22"/>
          <w:spacing w:val="-11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fonction</w:t>
      </w:r>
      <w:r>
        <w:rPr>
          <w:rFonts w:ascii="Times New Roman" w:hAnsi="Times New Roman" w:cs="Times New Roman" w:eastAsia="Times New Roman"/>
          <w:sz w:val="22"/>
          <w:szCs w:val="22"/>
          <w:spacing w:val="3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vogue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localisée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certains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villages,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sans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grande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précision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4" w:lineRule="exact"/>
        <w:ind w:left="1217" w:right="-20"/>
        <w:jc w:val="left"/>
        <w:tabs>
          <w:tab w:pos="516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Consommation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cuite,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1"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  <w:position w:val="1"/>
        </w:rPr>
        <w:t>compote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79" w:after="0" w:line="314" w:lineRule="auto"/>
        <w:ind w:left="1930" w:right="-58" w:firstLine="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CASATA: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FAMIGLIA: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5" w:after="0" w:line="330" w:lineRule="atLeast"/>
        <w:ind w:left="7" w:right="2732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MELACUTOGNA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spacing w:before="0" w:after="0" w:line="183" w:lineRule="exact"/>
        <w:ind w:left="1094" w:right="-20"/>
        <w:jc w:val="left"/>
        <w:rPr>
          <w:rFonts w:ascii="Arial" w:hAnsi="Arial" w:cs="Arial" w:eastAsia="Arial"/>
          <w:sz w:val="25"/>
          <w:szCs w:val="25"/>
        </w:rPr>
      </w:pPr>
      <w:rPr/>
      <w:r>
        <w:rPr>
          <w:rFonts w:ascii="Arial" w:hAnsi="Arial" w:cs="Arial" w:eastAsia="Arial"/>
          <w:sz w:val="25"/>
          <w:szCs w:val="25"/>
          <w:spacing w:val="0"/>
          <w:w w:val="259"/>
          <w:position w:val="1"/>
        </w:rPr>
        <w:t>'</w:t>
      </w:r>
      <w:r>
        <w:rPr>
          <w:rFonts w:ascii="Arial" w:hAnsi="Arial" w:cs="Arial" w:eastAsia="Arial"/>
          <w:sz w:val="25"/>
          <w:szCs w:val="25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200"/>
          <w:cols w:num="2" w:equalWidth="0">
            <w:col w:w="3148" w:space="2022"/>
            <w:col w:w="5070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.719952pt;margin-top:0pt;width:595.760216pt;height:841pt;mso-position-horizontal-relative:page;mso-position-vertical-relative:page;z-index:-13689" coordorigin="14,0" coordsize="11915,16820">
            <v:group style="position:absolute;left:22;top:11;width:11901;height:2" coordorigin="22,11" coordsize="11901,2">
              <v:shape style="position:absolute;left:22;top:11;width:11901;height:2" coordorigin="22,11" coordsize="11901,0" path="m22,11l11922,11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8" w:after="0" w:line="240" w:lineRule="auto"/>
        <w:ind w:right="93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0"/>
          <w:w w:val="76"/>
        </w:rPr>
        <w:t>4t!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40" w:right="200"/>
        </w:sectPr>
      </w:pPr>
      <w:rPr/>
    </w:p>
    <w:p>
      <w:pPr>
        <w:spacing w:before="0" w:after="0" w:line="46" w:lineRule="exact"/>
        <w:ind w:left="5214" w:right="-20"/>
        <w:jc w:val="left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109.072716pt;margin-top:.899658pt;width:38.157452pt;height:.1pt;mso-position-horizontal-relative:page;mso-position-vertical-relative:paragraph;z-index:-13688" coordorigin="2181,18" coordsize="763,2">
            <v:shape style="position:absolute;left:2181;top:18;width:763;height:2" coordorigin="2181,18" coordsize="763,0" path="m2181,18l2945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42.770447pt;margin-top:0pt;width:153.709735pt;height:841pt;mso-position-horizontal-relative:page;mso-position-vertical-relative:page;z-index:-13687" coordorigin="8855,0" coordsize="3074,16820">
            <v:group style="position:absolute;left:8863;top:7;width:3060;height:2" coordorigin="8863,7" coordsize="3060,2">
              <v:shape style="position:absolute;left:8863;top:7;width:3060;height:2" coordorigin="8863,7" coordsize="3060,0" path="m8863,7l11922,7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355"/>
          <w:position w:val="1"/>
        </w:rPr>
        <w:t>--------------------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11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10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23"/>
          <w:szCs w:val="23"/>
          <w:spacing w:val="16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MEL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U</w:t>
      </w:r>
      <w:r>
        <w:rPr>
          <w:rFonts w:ascii="Arial" w:hAnsi="Arial" w:cs="Arial" w:eastAsia="Arial"/>
          <w:sz w:val="23"/>
          <w:szCs w:val="23"/>
          <w:spacing w:val="51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b/>
          <w:bCs/>
          <w:u w:val="thick" w:color="000000"/>
        </w:rPr>
        <w:t>CUTOGNU</w:t>
      </w:r>
      <w:r>
        <w:rPr>
          <w:rFonts w:ascii="Arial" w:hAnsi="Arial" w:cs="Arial" w:eastAsia="Arial"/>
          <w:sz w:val="23"/>
          <w:szCs w:val="23"/>
          <w:spacing w:val="0"/>
          <w:w w:val="107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8" w:lineRule="auto"/>
        <w:ind w:left="109" w:right="825" w:firstLine="74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qu'arbre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Babylone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plusieurs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millénaires,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apparition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l'île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fraîche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date.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8" w:lineRule="auto"/>
        <w:ind w:left="124" w:right="843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cutogna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cuite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cotta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moindrement</w:t>
      </w:r>
      <w:r>
        <w:rPr>
          <w:rFonts w:ascii="Arial" w:hAnsi="Arial" w:cs="Arial" w:eastAsia="Arial"/>
          <w:sz w:val="23"/>
          <w:szCs w:val="23"/>
          <w:spacing w:val="44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influé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appellation</w:t>
      </w:r>
      <w:r>
        <w:rPr>
          <w:rFonts w:ascii="Arial" w:hAnsi="Arial" w:cs="Arial" w:eastAsia="Arial"/>
          <w:sz w:val="23"/>
          <w:szCs w:val="23"/>
          <w:spacing w:val="24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locale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appréciée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concurrence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composition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confitures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familiales.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3" w:lineRule="auto"/>
        <w:ind w:left="131" w:right="825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n'y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locaux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désigner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nommé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pera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cutogna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logique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étant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l'affinité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porte-greffe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l'aspect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pyriforme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cotoneux.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4" w:lineRule="auto"/>
        <w:ind w:left="138" w:right="810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nommé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Jesus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Christ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jours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signification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"fruit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cotoneux"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"pomme"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parcequ'autrefois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tutti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</w:t>
      </w:r>
      <w:r>
        <w:rPr>
          <w:rFonts w:ascii="Arial" w:hAnsi="Arial" w:cs="Arial" w:eastAsia="Arial"/>
          <w:sz w:val="23"/>
          <w:szCs w:val="23"/>
          <w:spacing w:val="-4"/>
          <w:w w:val="103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désignaient</w:t>
      </w:r>
      <w:r>
        <w:rPr>
          <w:rFonts w:ascii="Arial" w:hAnsi="Arial" w:cs="Arial" w:eastAsia="Arial"/>
          <w:sz w:val="23"/>
          <w:szCs w:val="23"/>
          <w:spacing w:val="29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pêle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mêle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pomoïdées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pomoïdale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non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13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très</w:t>
      </w:r>
      <w:r>
        <w:rPr>
          <w:rFonts w:ascii="Arial" w:hAnsi="Arial" w:cs="Arial" w:eastAsia="Arial"/>
          <w:sz w:val="23"/>
          <w:szCs w:val="23"/>
          <w:spacing w:val="4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position w:val="-1"/>
        </w:rPr>
        <w:t>spécifiquement</w:t>
      </w:r>
      <w:r>
        <w:rPr>
          <w:rFonts w:ascii="Arial" w:hAnsi="Arial" w:cs="Arial" w:eastAsia="Arial"/>
          <w:sz w:val="23"/>
          <w:szCs w:val="23"/>
          <w:spacing w:val="2"/>
          <w:w w:val="106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pommes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nos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jours.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6" w:after="0" w:line="240" w:lineRule="auto"/>
        <w:ind w:right="91"/>
        <w:jc w:val="right"/>
        <w:rPr>
          <w:rFonts w:ascii="Courier New" w:hAnsi="Courier New" w:cs="Courier New" w:eastAsia="Courier New"/>
          <w:sz w:val="24"/>
          <w:szCs w:val="24"/>
        </w:rPr>
      </w:pPr>
      <w:rPr/>
      <w:r>
        <w:rPr>
          <w:rFonts w:ascii="Courier New" w:hAnsi="Courier New" w:cs="Courier New" w:eastAsia="Courier New"/>
          <w:sz w:val="24"/>
          <w:szCs w:val="24"/>
          <w:spacing w:val="0"/>
          <w:w w:val="86"/>
        </w:rPr>
        <w:t>47</w:t>
      </w:r>
      <w:r>
        <w:rPr>
          <w:rFonts w:ascii="Courier New" w:hAnsi="Courier New" w:cs="Courier New" w:eastAsia="Courier New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460" w:right="160"/>
        </w:sectPr>
      </w:pPr>
      <w:rPr/>
    </w:p>
    <w:p>
      <w:pPr>
        <w:spacing w:before="66" w:after="0" w:line="307" w:lineRule="exact"/>
        <w:ind w:left="3079" w:right="-20"/>
        <w:jc w:val="left"/>
        <w:rPr>
          <w:rFonts w:ascii="Courier New" w:hAnsi="Courier New" w:cs="Courier New" w:eastAsia="Courier New"/>
          <w:sz w:val="28"/>
          <w:szCs w:val="28"/>
        </w:rPr>
      </w:pPr>
      <w:rPr/>
      <w:r>
        <w:rPr/>
        <w:pict>
          <v:group style="position:absolute;margin-left:133.191101pt;margin-top:1.079589pt;width:140.030649pt;height:.1pt;mso-position-horizontal-relative:page;mso-position-vertical-relative:page;z-index:-13685" coordorigin="2664,22" coordsize="2801,2">
            <v:shape style="position:absolute;left:2664;top:22;width:2801;height:2" coordorigin="2664,22" coordsize="2801,0" path="m2664,22l5464,22e" filled="f" stroked="t" strokeweight=".359976pt" strokecolor="#A0A3A0">
              <v:path arrowok="t"/>
            </v:shape>
          </v:group>
          <w10:wrap type="none"/>
        </w:pict>
      </w:r>
      <w:r>
        <w:rPr/>
        <w:pict>
          <v:group style="position:absolute;margin-left:498.926697pt;margin-top:.539795pt;width:80.274639pt;height:.1pt;mso-position-horizontal-relative:page;mso-position-vertical-relative:page;z-index:-13684" coordorigin="9979,11" coordsize="1605,2">
            <v:shape style="position:absolute;left:9979;top:11;width:1605;height:2" coordorigin="9979,11" coordsize="1605,0" path="m9979,11l11584,11e" filled="f" stroked="t" strokeweight=".359976pt" strokecolor="#707070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28"/>
          <w:szCs w:val="28"/>
          <w:color w:val="282828"/>
          <w:spacing w:val="0"/>
          <w:w w:val="115"/>
          <w:b/>
          <w:bCs/>
          <w:position w:val="1"/>
        </w:rPr>
        <w:t>MELACUTOGNA</w:t>
      </w:r>
      <w:r>
        <w:rPr>
          <w:rFonts w:ascii="Courier New" w:hAnsi="Courier New" w:cs="Courier New" w:eastAsia="Courier New"/>
          <w:sz w:val="28"/>
          <w:szCs w:val="28"/>
          <w:color w:val="000000"/>
          <w:spacing w:val="0"/>
          <w:w w:val="100"/>
          <w:position w:val="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8" w:lineRule="exact"/>
        <w:ind w:left="612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118.080002pt;margin-top:-229.93779pt;width:244.800003pt;height:353.519989pt;mso-position-horizontal-relative:page;mso-position-vertical-relative:paragraph;z-index:-13686" type="#_x0000_t75">
            <v:imagedata r:id="rId49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9"/>
          <w:position w:val="-1"/>
        </w:rPr>
        <w:t>l'échelle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1" w:after="0" w:line="676" w:lineRule="auto"/>
        <w:ind w:left="876" w:right="937" w:firstLine="29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raison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sa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duveteuse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fut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nommée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latin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"la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pomme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cotoneuse"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Mala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5"/>
        </w:rPr>
        <w:t>Cotogna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appelée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certaines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pièves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PERA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CUTOGNA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ce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qui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semble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11111"/>
          <w:spacing w:val="0"/>
          <w:w w:val="100"/>
        </w:rPr>
        <w:t>lo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gique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étant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</w:rPr>
        <w:t>donnée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5"/>
        </w:rPr>
        <w:t>sa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9" w:after="0" w:line="248" w:lineRule="exact"/>
        <w:ind w:left="890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0"/>
          <w:position w:val="-1"/>
        </w:rPr>
        <w:t>forme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1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2"/>
          <w:position w:val="-1"/>
        </w:rPr>
        <w:t>Poire.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521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82828"/>
          <w:spacing w:val="0"/>
          <w:w w:val="104"/>
        </w:rPr>
        <w:t>1983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right="99"/>
        <w:jc w:val="righ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color w:val="565656"/>
          <w:spacing w:val="0"/>
          <w:w w:val="94"/>
          <w:b/>
          <w:bCs/>
        </w:rPr>
        <w:t>48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80" w:bottom="0" w:left="1680" w:right="300"/>
        </w:sectPr>
      </w:pPr>
      <w:rPr/>
    </w:p>
    <w:p>
      <w:pPr>
        <w:spacing w:before="46" w:after="0" w:line="330" w:lineRule="atLeast"/>
        <w:ind w:left="1779" w:right="-20" w:firstLine="14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38" w:after="0" w:line="340" w:lineRule="atLeast"/>
        <w:ind w:left="137" w:right="2831" w:firstLine="-13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9"/>
        </w:rPr>
        <w:t>·FIGUE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9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2"/>
        </w:rPr>
        <w:t>FIGUIER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940" w:bottom="280" w:left="1500" w:right="1260"/>
          <w:cols w:num="2" w:equalWidth="0">
            <w:col w:w="2699" w:space="2295"/>
            <w:col w:w="4226"/>
          </w:cols>
        </w:sectPr>
      </w:pPr>
      <w:rPr/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05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21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37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</w:sectPr>
      </w:pPr>
      <w:rPr/>
    </w:p>
    <w:p>
      <w:pPr>
        <w:spacing w:before="29" w:after="0" w:line="253" w:lineRule="auto"/>
        <w:ind w:left="1128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9" w:after="0" w:line="280" w:lineRule="atLeast"/>
        <w:ind w:right="2596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MOYEN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FICUS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CARICA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MO</w:t>
      </w:r>
      <w:r>
        <w:rPr>
          <w:rFonts w:ascii="Times New Roman" w:hAnsi="Times New Roman" w:cs="Times New Roman" w:eastAsia="Times New Roman"/>
          <w:sz w:val="18"/>
          <w:szCs w:val="18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RACÉE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  <w:cols w:num="2" w:equalWidth="0">
            <w:col w:w="4505" w:space="568"/>
            <w:col w:w="4147"/>
          </w:cols>
        </w:sectPr>
      </w:pPr>
      <w:rPr/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3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</w:sectPr>
      </w:pPr>
      <w:rPr/>
    </w:p>
    <w:p>
      <w:pPr>
        <w:spacing w:before="33" w:after="0" w:line="264" w:lineRule="auto"/>
        <w:ind w:left="1833" w:right="-56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260" w:lineRule="atLeast"/>
        <w:ind w:right="3488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XUCA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FICUS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SIN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0"/>
        </w:rPr>
        <w:t>H</w:t>
      </w:r>
      <w:r>
        <w:rPr>
          <w:rFonts w:ascii="Times New Roman" w:hAnsi="Times New Roman" w:cs="Times New Roman" w:eastAsia="Times New Roman"/>
          <w:sz w:val="18"/>
          <w:szCs w:val="18"/>
          <w:spacing w:val="1"/>
          <w:w w:val="130"/>
        </w:rPr>
        <w:t>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GAS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FICHA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  <w:cols w:num="2" w:equalWidth="0">
            <w:col w:w="2883" w:space="2190"/>
            <w:col w:w="4147"/>
          </w:cols>
        </w:sectPr>
      </w:pPr>
      <w:rPr/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</w:sectPr>
      </w:pPr>
      <w:rPr/>
    </w:p>
    <w:p>
      <w:pPr>
        <w:spacing w:before="33" w:after="0" w:line="240" w:lineRule="auto"/>
        <w:ind w:left="1812" w:right="1574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55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61" w:after="0" w:line="300" w:lineRule="auto"/>
        <w:ind w:right="218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FICHI</w:t>
      </w:r>
      <w:r>
        <w:rPr>
          <w:rFonts w:ascii="Times New Roman" w:hAnsi="Times New Roman" w:cs="Times New Roman" w:eastAsia="Times New Roman"/>
          <w:sz w:val="18"/>
          <w:szCs w:val="18"/>
          <w:spacing w:val="43"/>
          <w:w w:val="11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FIGUES</w:t>
      </w:r>
      <w:r>
        <w:rPr>
          <w:rFonts w:ascii="Times New Roman" w:hAnsi="Times New Roman" w:cs="Times New Roman" w:eastAsia="Times New Roman"/>
          <w:sz w:val="18"/>
          <w:szCs w:val="1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9"/>
        </w:rPr>
        <w:t>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23"/>
        </w:rPr>
        <w:t>F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23"/>
        </w:rPr>
        <w:t>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23"/>
        </w:rPr>
        <w:t>CHI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2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23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5"/>
          <w:w w:val="12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FIGUES)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9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FIGA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  </w:t>
      </w:r>
      <w:r>
        <w:rPr>
          <w:rFonts w:ascii="Times New Roman" w:hAnsi="Times New Roman" w:cs="Times New Roman" w:eastAsia="Times New Roman"/>
          <w:sz w:val="18"/>
          <w:szCs w:val="18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18"/>
          <w:szCs w:val="18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FIGUIER)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  <w:cols w:num="2" w:equalWidth="0">
            <w:col w:w="4067" w:space="1006"/>
            <w:col w:w="4147"/>
          </w:cols>
        </w:sectPr>
      </w:pPr>
      <w:rPr/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4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8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4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</w:sectPr>
      </w:pPr>
      <w:rPr/>
    </w:p>
    <w:p>
      <w:pPr>
        <w:spacing w:before="33" w:after="0" w:line="262" w:lineRule="auto"/>
        <w:ind w:left="1855" w:right="-5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Porte-greffes: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9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quelque</w:t>
      </w:r>
      <w:r>
        <w:rPr>
          <w:rFonts w:ascii="Times New Roman" w:hAnsi="Times New Roman" w:cs="Times New Roman" w:eastAsia="Times New Roman"/>
          <w:sz w:val="21"/>
          <w:szCs w:val="21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fois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partlzénocarpique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4" w:right="204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Arial" w:hAnsi="Arial" w:cs="Arial" w:eastAsia="Arial"/>
          <w:sz w:val="20"/>
          <w:szCs w:val="20"/>
          <w:spacing w:val="-6"/>
          <w:w w:val="115"/>
          <w:i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ain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septembre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Bouturage</w:t>
      </w:r>
      <w:r>
        <w:rPr>
          <w:rFonts w:ascii="Times New Roman" w:hAnsi="Times New Roman" w:cs="Times New Roman" w:eastAsia="Times New Roman"/>
          <w:sz w:val="21"/>
          <w:szCs w:val="21"/>
          <w:spacing w:val="-8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Franc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  <w:cols w:num="2" w:equalWidth="0">
            <w:col w:w="3632" w:space="1427"/>
            <w:col w:w="4161"/>
          </w:cols>
        </w:sectPr>
      </w:pPr>
      <w:rPr/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5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5"/>
        </w:rPr>
        <w:t>D'ECOLOGIE: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848" w:right="3108" w:firstLine="7"/>
        <w:jc w:val="left"/>
        <w:tabs>
          <w:tab w:pos="50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7"/>
          <w:w w:val="11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7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7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700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" w:after="0" w:line="240" w:lineRule="auto"/>
        <w:ind w:left="186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1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:Dans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tous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secteurs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disposition</w:t>
      </w:r>
      <w:r>
        <w:rPr>
          <w:rFonts w:ascii="Times New Roman" w:hAnsi="Times New Roman" w:cs="Times New Roman" w:eastAsia="Times New Roman"/>
          <w:sz w:val="21"/>
          <w:szCs w:val="21"/>
          <w:spacing w:val="-6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tous.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1178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-1"/>
        </w:rPr>
        <w:t>Consommation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frais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  <w:position w:val="-1"/>
        </w:rPr>
        <w:t>sec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</w:sectPr>
      </w:pPr>
      <w:rPr/>
    </w:p>
    <w:p>
      <w:pPr>
        <w:spacing w:before="69" w:after="0" w:line="240" w:lineRule="auto"/>
        <w:ind w:left="1898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pict>
          <v:group style="position:absolute;margin-left:147.230164pt;margin-top:.899658pt;width:99.713342pt;height:.1pt;mso-position-horizontal-relative:page;mso-position-vertical-relative:page;z-index:-13683" coordorigin="2945,18" coordsize="1994,2">
            <v:shape style="position:absolute;left:2945;top:18;width:1994;height:2" coordorigin="2945,18" coordsize="1994,0" path="m2945,18l4939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18.112091pt;margin-top:0pt;width:178.188101pt;height:657.829809pt;mso-position-horizontal-relative:page;mso-position-vertical-relative:page;z-index:-13682" coordorigin="8362,0" coordsize="3564,13157">
            <v:group style="position:absolute;left:8366;top:7;width:3557;height:2" coordorigin="8366,7" coordsize="3557,2">
              <v:shape style="position:absolute;left:8366;top:7;width:3557;height:2" coordorigin="8366,7" coordsize="3557,0" path="m8366,7l11922,7e" filled="f" stroked="t" strokeweight=".359976pt" strokecolor="#000000">
                <v:path arrowok="t"/>
              </v:shape>
            </v:group>
            <v:group style="position:absolute;left:11915;top:0;width:2;height:13149" coordorigin="11915,0" coordsize="2,13149">
              <v:shape style="position:absolute;left:11915;top:0;width:2;height:13149" coordorigin="11915,0" coordsize="0,13149" path="m11915,13149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CASATA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22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85" w:after="0" w:line="240" w:lineRule="auto"/>
        <w:ind w:left="1891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FAMIGLIA: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FICU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spacing w:before="18" w:after="0" w:line="240" w:lineRule="auto"/>
        <w:ind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</w:rPr>
        <w:t>MORACHJATA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60"/>
          <w:cols w:num="2" w:equalWidth="0">
            <w:col w:w="3095" w:space="2007"/>
            <w:col w:w="4118"/>
          </w:cols>
        </w:sectPr>
      </w:pPr>
      <w:rPr/>
    </w:p>
    <w:p>
      <w:pPr>
        <w:spacing w:before="79" w:after="0" w:line="240" w:lineRule="auto"/>
        <w:ind w:left="11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309.939301pt;margin-top:.899658pt;width:51.116586pt;height:.1pt;mso-position-horizontal-relative:page;mso-position-vertical-relative:page;z-index:-13681" coordorigin="6199,18" coordsize="1022,2">
            <v:shape style="position:absolute;left:6199;top:18;width:1022;height:2" coordorigin="6199,18" coordsize="1022,0" path="m6199,18l7221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73.54837pt;margin-top:0pt;width:122.751803pt;height:764.709142pt;mso-position-horizontal-relative:page;mso-position-vertical-relative:page;z-index:-13680" coordorigin="9471,0" coordsize="2455,15294">
            <v:group style="position:absolute;left:9475;top:7;width:2448;height:2" coordorigin="9475,7" coordsize="2448,2">
              <v:shape style="position:absolute;left:9475;top:7;width:2448;height:2" coordorigin="9475,7" coordsize="2448,0" path="m9475,7l11922,7e" filled="f" stroked="t" strokeweight=".359976pt" strokecolor="#000000">
                <v:path arrowok="t"/>
              </v:shape>
            </v:group>
            <v:group style="position:absolute;left:11915;top:0;width:2;height:15287" coordorigin="11915,0" coordsize="2,15287">
              <v:shape style="position:absolute;left:11915;top:0;width:2;height:15287" coordorigin="11915,0" coordsize="0,15287" path="m11915,15287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940186pt;margin-top:798.895996pt;width:.1pt;height:42.103979pt;mso-position-horizontal-relative:page;mso-position-vertical-relative:page;z-index:-13679" coordorigin="11919,15978" coordsize="2,842">
            <v:shape style="position:absolute;left:11919;top:15978;width:2;height:842" coordorigin="11919,15978" coordsize="0,842" path="m11919,16820l11919,15978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2"/>
          <w:szCs w:val="22"/>
          <w:w w:val="52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52"/>
          <w:b/>
          <w:bCs/>
          <w:u w:val="single" w:color="000000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52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52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  <w:b/>
          <w:bCs/>
          <w:u w:val="single" w:color="000000"/>
        </w:rPr>
        <w:t>FICHI</w:t>
      </w:r>
      <w:r>
        <w:rPr>
          <w:rFonts w:ascii="Arial" w:hAnsi="Arial" w:cs="Arial" w:eastAsia="Arial"/>
          <w:sz w:val="22"/>
          <w:szCs w:val="22"/>
          <w:spacing w:val="0"/>
          <w:w w:val="111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vernaculaires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d'expliquer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Ficus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Carica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fruit.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4" w:lineRule="auto"/>
        <w:ind w:left="116" w:right="407" w:firstLine="74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réceptacle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charnu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conceptacle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Caratini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inflorescence</w:t>
      </w:r>
      <w:r>
        <w:rPr>
          <w:rFonts w:ascii="Arial" w:hAnsi="Arial" w:cs="Arial" w:eastAsia="Arial"/>
          <w:sz w:val="23"/>
          <w:szCs w:val="23"/>
          <w:spacing w:val="7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sycone,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renfermant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mâles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femelles.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7" w:lineRule="auto"/>
        <w:ind w:left="123" w:right="403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receptacles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contiennent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mâles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fertiles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émission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grains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pollen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caprifiguiers.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2" w:lineRule="auto"/>
        <w:ind w:left="123" w:right="383" w:firstLine="82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fécondation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femelles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établie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artificiellement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insecte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vecteur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grains,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cela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commentaires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concerne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simple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l'insecte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BLASTOPHAGA</w:t>
      </w:r>
      <w:r>
        <w:rPr>
          <w:rFonts w:ascii="Arial" w:hAnsi="Arial" w:cs="Arial" w:eastAsia="Arial"/>
          <w:sz w:val="23"/>
          <w:szCs w:val="23"/>
          <w:spacing w:val="55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toujours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peuvent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éventuellement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fécondation</w:t>
      </w:r>
      <w:r>
        <w:rPr>
          <w:rFonts w:ascii="Arial" w:hAnsi="Arial" w:cs="Arial" w:eastAsia="Arial"/>
          <w:sz w:val="23"/>
          <w:szCs w:val="23"/>
          <w:spacing w:val="2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parthénocarpie)</w:t>
      </w:r>
      <w:r>
        <w:rPr>
          <w:rFonts w:ascii="Arial" w:hAnsi="Arial" w:cs="Arial" w:eastAsia="Arial"/>
          <w:sz w:val="23"/>
          <w:szCs w:val="23"/>
          <w:spacing w:val="1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AKENES.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4" w:lineRule="auto"/>
        <w:ind w:left="123" w:right="395" w:firstLine="75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résumé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fleurs,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craque_nt</w:t>
      </w:r>
      <w:r>
        <w:rPr>
          <w:rFonts w:ascii="Arial" w:hAnsi="Arial" w:cs="Arial" w:eastAsia="Arial"/>
          <w:sz w:val="23"/>
          <w:szCs w:val="23"/>
          <w:spacing w:val="45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dents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savoureux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ensemble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57"/>
        </w:rPr>
        <w:t>:</w:t>
      </w:r>
      <w:r>
        <w:rPr>
          <w:rFonts w:ascii="Arial" w:hAnsi="Arial" w:cs="Arial" w:eastAsia="Arial"/>
          <w:sz w:val="23"/>
          <w:szCs w:val="23"/>
          <w:spacing w:val="-51"/>
          <w:w w:val="15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chair,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soutenue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réceptacle.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79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devient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noble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</w:t>
      </w:r>
      <w:r>
        <w:rPr>
          <w:rFonts w:ascii="Arial" w:hAnsi="Arial" w:cs="Arial" w:eastAsia="Arial"/>
          <w:sz w:val="23"/>
          <w:szCs w:val="23"/>
          <w:spacing w:val="-14"/>
          <w:w w:val="100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urane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parlent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29"/>
        </w:rPr>
        <w:t>?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7" w:lineRule="auto"/>
        <w:ind w:left="159" w:right="359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"figue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fleur"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vérité,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restée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attente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bois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l'année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précédente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s'est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épanouie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printemps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début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l'été.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5" w:lineRule="auto"/>
        <w:ind w:left="166" w:right="380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(dit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bifère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bifloraison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issue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pousses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printemps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24"/>
          <w:szCs w:val="24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63"/>
        </w:rPr>
        <w:t>.</w:t>
      </w:r>
      <w:r>
        <w:rPr>
          <w:rFonts w:ascii="Arial" w:hAnsi="Arial" w:cs="Arial" w:eastAsia="Arial"/>
          <w:sz w:val="23"/>
          <w:szCs w:val="23"/>
          <w:spacing w:val="25"/>
          <w:w w:val="6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s'appelle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(Casinca)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RUMUALU.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9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figuier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unifère,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NURMALU.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73" w:right="341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vernaculaires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déterminer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CORSI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évoquent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parfois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attributs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s'attribuer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n'avoir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l'esprit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étroit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(strintu)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femme.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6" w:after="0" w:line="158" w:lineRule="exact"/>
        <w:ind w:left="188" w:right="-20"/>
        <w:jc w:val="left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0"/>
          <w:w w:val="59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240" w:lineRule="auto"/>
        <w:ind w:right="80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92"/>
        </w:rPr>
        <w:t>50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0" w:left="1540" w:right="480"/>
        </w:sectPr>
      </w:pPr>
      <w:rPr/>
    </w:p>
    <w:p>
      <w:pPr>
        <w:spacing w:before="0" w:after="0" w:line="66" w:lineRule="exact"/>
        <w:ind w:left="6202" w:right="-20"/>
        <w:jc w:val="left"/>
        <w:rPr>
          <w:rFonts w:ascii="Arial" w:hAnsi="Arial" w:cs="Arial" w:eastAsia="Arial"/>
          <w:sz w:val="8"/>
          <w:szCs w:val="8"/>
        </w:rPr>
      </w:pPr>
      <w:rPr/>
      <w:r>
        <w:rPr/>
        <w:pict>
          <v:group style="position:absolute;margin-left:17.638823pt;margin-top:.899658pt;width:54.716346pt;height:.1pt;mso-position-horizontal-relative:page;mso-position-vertical-relative:page;z-index:-13678" coordorigin="353,18" coordsize="1094,2">
            <v:shape style="position:absolute;left:353;top:18;width:1094;height:2" coordorigin="353,18" coordsize="1094,0" path="m353,18l1447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75.381622pt;margin-top:.899658pt;width:62.275841pt;height:.1pt;mso-position-horizontal-relative:page;mso-position-vertical-relative:paragraph;z-index:-13677" coordorigin="5508,18" coordsize="1246,2">
            <v:shape style="position:absolute;left:5508;top:18;width:1246;height:2" coordorigin="5508,18" coordsize="1246,0" path="m5508,18l6753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841pt;mso-position-horizontal-relative:page;mso-position-vertical-relative:page;z-index:-13676" coordorigin="11915,0" coordsize="2,16820">
            <v:shape style="position:absolute;left:11915;top:0;width:2;height:16820" coordorigin="11915,0" coordsize="0,16820" path="m11915,16820l11915,0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8"/>
          <w:szCs w:val="8"/>
          <w:spacing w:val="0"/>
          <w:w w:val="557"/>
        </w:rPr>
        <w:t>-----·---·</w:t>
      </w:r>
      <w:r>
        <w:rPr>
          <w:rFonts w:ascii="Arial" w:hAnsi="Arial" w:cs="Arial" w:eastAsia="Arial"/>
          <w:sz w:val="8"/>
          <w:szCs w:val="8"/>
          <w:spacing w:val="0"/>
          <w:w w:val="10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0" w:lineRule="auto"/>
        <w:ind w:left="10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w w:val="52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52"/>
          <w:b/>
          <w:bCs/>
          <w:u w:val="single" w:color="000000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52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52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single" w:color="000000"/>
        </w:rPr>
        <w:t>FICH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single" w:color="000000"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  <w:u w:val="single" w:color="000000"/>
        </w:rPr>
        <w:t>CORS!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1)</w:t>
      </w:r>
      <w:r>
        <w:rPr>
          <w:rFonts w:ascii="Arial" w:hAnsi="Arial" w:cs="Arial" w:eastAsia="Arial"/>
          <w:sz w:val="22"/>
          <w:szCs w:val="22"/>
          <w:spacing w:val="34"/>
          <w:w w:val="100"/>
          <w:b/>
          <w:bCs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55"/>
          <w:b/>
          <w:bCs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55"/>
          <w:b/>
          <w:bCs/>
        </w:rPr>
        <w:t> </w:t>
      </w:r>
      <w:r>
        <w:rPr>
          <w:rFonts w:ascii="Arial" w:hAnsi="Arial" w:cs="Arial" w:eastAsia="Arial"/>
          <w:sz w:val="21"/>
          <w:szCs w:val="21"/>
          <w:spacing w:val="8"/>
          <w:w w:val="55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fichi</w:t>
      </w:r>
      <w:r>
        <w:rPr>
          <w:rFonts w:ascii="Arial" w:hAnsi="Arial" w:cs="Arial" w:eastAsia="Arial"/>
          <w:sz w:val="22"/>
          <w:szCs w:val="22"/>
          <w:spacing w:val="44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  <w:b/>
          <w:bCs/>
        </w:rPr>
        <w:t>Fiurone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4" w:lineRule="auto"/>
        <w:ind w:left="111" w:right="828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volume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amené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appelation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courante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BUTTACCHJI.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FIURONE</w:t>
      </w:r>
      <w:r>
        <w:rPr>
          <w:rFonts w:ascii="Arial" w:hAnsi="Arial" w:cs="Arial" w:eastAsia="Arial"/>
          <w:sz w:val="23"/>
          <w:szCs w:val="23"/>
          <w:spacing w:val="1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11"/>
          <w:szCs w:val="11"/>
          <w:spacing w:val="0"/>
          <w:w w:val="264"/>
        </w:rPr>
        <w:t>•</w:t>
      </w:r>
      <w:r>
        <w:rPr>
          <w:rFonts w:ascii="Arial" w:hAnsi="Arial" w:cs="Arial" w:eastAsia="Arial"/>
          <w:sz w:val="11"/>
          <w:szCs w:val="11"/>
          <w:spacing w:val="0"/>
          <w:w w:val="264"/>
        </w:rPr>
        <w:t> </w:t>
      </w:r>
      <w:r>
        <w:rPr>
          <w:rFonts w:ascii="Arial" w:hAnsi="Arial" w:cs="Arial" w:eastAsia="Arial"/>
          <w:sz w:val="11"/>
          <w:szCs w:val="11"/>
          <w:spacing w:val="33"/>
          <w:w w:val="264"/>
        </w:rPr>
        <w:t> </w:t>
      </w:r>
      <w:r>
        <w:rPr>
          <w:rFonts w:ascii="Arial" w:hAnsi="Arial" w:cs="Arial" w:eastAsia="Arial"/>
          <w:sz w:val="11"/>
          <w:szCs w:val="11"/>
          <w:spacing w:val="0"/>
          <w:w w:val="63"/>
          <w:b/>
          <w:bCs/>
        </w:rPr>
        <w:t>1</w:t>
      </w:r>
      <w:r>
        <w:rPr>
          <w:rFonts w:ascii="Arial" w:hAnsi="Arial" w:cs="Arial" w:eastAsia="Arial"/>
          <w:sz w:val="11"/>
          <w:szCs w:val="11"/>
          <w:spacing w:val="0"/>
          <w:w w:val="63"/>
          <w:b/>
          <w:bCs/>
        </w:rPr>
        <w:t>   </w:t>
      </w:r>
      <w:r>
        <w:rPr>
          <w:rFonts w:ascii="Arial" w:hAnsi="Arial" w:cs="Arial" w:eastAsia="Arial"/>
          <w:sz w:val="11"/>
          <w:szCs w:val="11"/>
          <w:spacing w:val="7"/>
          <w:w w:val="63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NERBICONI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4" w:lineRule="auto"/>
        <w:ind w:left="125" w:right="795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Noires,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allongées,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savoureuses,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précoces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juin,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Marana,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Casinca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Venacais,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I'ARBICONE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Violetta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trouverait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Italie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SAUVAIGO.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2" w:lineRule="exact"/>
        <w:ind w:left="86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petits.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6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6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6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MATTALI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7" w:lineRule="auto"/>
        <w:ind w:left="147" w:right="803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fiurones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blanc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sale,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savoureuses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même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légèrement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précoces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précédentes.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exact"/>
        <w:ind w:left="87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Bonifacio,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Venaco.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74" w:lineRule="auto"/>
        <w:ind w:left="154" w:right="80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Cependant,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Vecchio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57"/>
          <w:b/>
          <w:bCs/>
        </w:rPr>
        <w:t>1</w:t>
      </w:r>
      <w:r>
        <w:rPr>
          <w:rFonts w:ascii="Arial" w:hAnsi="Arial" w:cs="Arial" w:eastAsia="Arial"/>
          <w:sz w:val="12"/>
          <w:szCs w:val="12"/>
          <w:spacing w:val="0"/>
          <w:w w:val="57"/>
          <w:b/>
          <w:bCs/>
        </w:rPr>
        <w:t>         </w:t>
      </w:r>
      <w:r>
        <w:rPr>
          <w:rFonts w:ascii="Arial" w:hAnsi="Arial" w:cs="Arial" w:eastAsia="Arial"/>
          <w:sz w:val="12"/>
          <w:szCs w:val="12"/>
          <w:spacing w:val="3"/>
          <w:w w:val="57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MATTALI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comme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unifères.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4" w:lineRule="exact"/>
        <w:ind w:left="87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Mattali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"MACCHIALI"</w:t>
      </w:r>
      <w:r>
        <w:rPr>
          <w:rFonts w:ascii="Arial" w:hAnsi="Arial" w:cs="Arial" w:eastAsia="Arial"/>
          <w:sz w:val="23"/>
          <w:szCs w:val="23"/>
          <w:spacing w:val="19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Corté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SICURANI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"M</w:t>
      </w:r>
      <w:r>
        <w:rPr>
          <w:rFonts w:ascii="Arial" w:hAnsi="Arial" w:cs="Arial" w:eastAsia="Arial"/>
          <w:sz w:val="23"/>
          <w:szCs w:val="23"/>
          <w:spacing w:val="10"/>
          <w:w w:val="96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TARI"</w:t>
      </w:r>
      <w:r>
        <w:rPr>
          <w:rFonts w:ascii="Arial" w:hAnsi="Arial" w:cs="Arial" w:eastAsia="Arial"/>
          <w:sz w:val="23"/>
          <w:szCs w:val="23"/>
          <w:spacing w:val="1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Cap.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2)</w:t>
      </w:r>
      <w:r>
        <w:rPr>
          <w:rFonts w:ascii="Arial" w:hAnsi="Arial" w:cs="Arial" w:eastAsia="Arial"/>
          <w:sz w:val="20"/>
          <w:szCs w:val="20"/>
          <w:spacing w:val="3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57"/>
          <w:b/>
          <w:bCs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57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57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fichi</w:t>
      </w:r>
      <w:r>
        <w:rPr>
          <w:rFonts w:ascii="Arial" w:hAnsi="Arial" w:cs="Arial" w:eastAsia="Arial"/>
          <w:sz w:val="22"/>
          <w:szCs w:val="22"/>
          <w:spacing w:val="39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b/>
          <w:bCs/>
        </w:rPr>
        <w:t>Nurmali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unifères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rencontrent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FICU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Napolitanu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Napulitanu.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7" w:lineRule="auto"/>
        <w:ind w:left="169" w:right="788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blanche,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séchage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distingue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goutte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sucre.</w:t>
      </w:r>
    </w:p>
    <w:p>
      <w:pPr>
        <w:spacing w:before="0" w:after="0" w:line="251" w:lineRule="exact"/>
        <w:ind w:left="89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Casinca,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Venacais,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Vecchiais,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8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Bonifacio.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9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FICHI</w:t>
      </w:r>
      <w:r>
        <w:rPr>
          <w:rFonts w:ascii="Arial" w:hAnsi="Arial" w:cs="Arial" w:eastAsia="Arial"/>
          <w:sz w:val="23"/>
          <w:szCs w:val="23"/>
          <w:spacing w:val="-1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PENCIULESCHI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4" w:lineRule="auto"/>
        <w:ind w:left="183" w:right="770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Celles-ci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pâle,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volumineuses,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pourvues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bonne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attache,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lorsqu'elles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restent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suspendues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amorcent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ainsi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phase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dessication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quinzaine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Septembre.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2" w:lineRule="exact"/>
        <w:ind w:left="91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universellement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sauf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Bonifacio.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1" w:lineRule="auto"/>
        <w:ind w:left="205" w:right="77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PRINCIUDESCHI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Sartenais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PRUNCIULESCHI</w:t>
      </w:r>
      <w:r>
        <w:rPr>
          <w:rFonts w:ascii="Arial" w:hAnsi="Arial" w:cs="Arial" w:eastAsia="Arial"/>
          <w:sz w:val="23"/>
          <w:szCs w:val="23"/>
          <w:spacing w:val="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Bastelica.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92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FICHI</w:t>
      </w:r>
      <w:r>
        <w:rPr>
          <w:rFonts w:ascii="Arial" w:hAnsi="Arial" w:cs="Arial" w:eastAsia="Arial"/>
          <w:sz w:val="23"/>
          <w:szCs w:val="23"/>
          <w:spacing w:val="-1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PISCIATINI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1" w:lineRule="auto"/>
        <w:ind w:left="212" w:right="762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Noires,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sèchent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l'arbre,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phase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caractéristique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précédentes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VENACAIS,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MORIANI,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MARANA,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PORTO</w:t>
      </w:r>
      <w:r>
        <w:rPr>
          <w:rFonts w:ascii="Arial" w:hAnsi="Arial" w:cs="Arial" w:eastAsia="Arial"/>
          <w:sz w:val="23"/>
          <w:szCs w:val="23"/>
          <w:spacing w:val="3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VECCHIO.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28" w:lineRule="exact"/>
        <w:ind w:left="94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Lorsqu'elles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ridées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crevassées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on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appelle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-3"/>
        </w:rPr>
        <w:t> </w:t>
      </w:r>
      <w:r>
        <w:rPr>
          <w:rFonts w:ascii="Arial" w:hAnsi="Arial" w:cs="Arial" w:eastAsia="Arial"/>
          <w:sz w:val="11"/>
          <w:szCs w:val="11"/>
          <w:spacing w:val="0"/>
          <w:w w:val="63"/>
          <w:b/>
          <w:bCs/>
          <w:position w:val="-3"/>
        </w:rPr>
        <w:t>1</w:t>
      </w:r>
      <w:r>
        <w:rPr>
          <w:rFonts w:ascii="Arial" w:hAnsi="Arial" w:cs="Arial" w:eastAsia="Arial"/>
          <w:sz w:val="11"/>
          <w:szCs w:val="11"/>
          <w:spacing w:val="0"/>
          <w:w w:val="63"/>
          <w:b/>
          <w:bCs/>
          <w:position w:val="-3"/>
        </w:rPr>
        <w:t>       </w:t>
      </w:r>
      <w:r>
        <w:rPr>
          <w:rFonts w:ascii="Arial" w:hAnsi="Arial" w:cs="Arial" w:eastAsia="Arial"/>
          <w:sz w:val="11"/>
          <w:szCs w:val="11"/>
          <w:spacing w:val="3"/>
          <w:w w:val="63"/>
          <w:b/>
          <w:bCs/>
          <w:position w:val="-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3"/>
        </w:rPr>
        <w:t>FICHI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330" w:lineRule="exact"/>
        <w:ind w:left="219" w:right="-20"/>
        <w:jc w:val="left"/>
        <w:tabs>
          <w:tab w:pos="73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8"/>
          <w:position w:val="-2"/>
        </w:rPr>
        <w:t>SCRITTI</w:t>
      </w:r>
      <w:r>
        <w:rPr>
          <w:rFonts w:ascii="Arial" w:hAnsi="Arial" w:cs="Arial" w:eastAsia="Arial"/>
          <w:sz w:val="23"/>
          <w:szCs w:val="23"/>
          <w:spacing w:val="-10"/>
          <w:w w:val="98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  <w:position w:val="-2"/>
        </w:rPr>
        <w:t>(écrites?</w:t>
      </w:r>
      <w:r>
        <w:rPr>
          <w:rFonts w:ascii="Arial" w:hAnsi="Arial" w:cs="Arial" w:eastAsia="Arial"/>
          <w:sz w:val="23"/>
          <w:szCs w:val="23"/>
          <w:spacing w:val="-9"/>
          <w:w w:val="119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signes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5"/>
          <w:position w:val="-2"/>
        </w:rPr>
        <w:t>gravés?).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</w:r>
      <w:r>
        <w:rPr>
          <w:rFonts w:ascii="Arial" w:hAnsi="Arial" w:cs="Arial" w:eastAsia="Arial"/>
          <w:sz w:val="22"/>
          <w:szCs w:val="22"/>
          <w:spacing w:val="0"/>
          <w:w w:val="196"/>
          <w:position w:val="9"/>
        </w:rPr>
        <w:t>'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82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8"/>
        </w:rPr>
        <w:t>51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480" w:right="200"/>
        </w:sectPr>
      </w:pPr>
      <w:rPr/>
    </w:p>
    <w:p>
      <w:pPr>
        <w:spacing w:before="74" w:after="0" w:line="240" w:lineRule="auto"/>
        <w:ind w:left="83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449.339508pt;margin-top:1.974178pt;width:83.065152pt;height:.1pt;mso-position-horizontal-relative:page;mso-position-vertical-relative:page;z-index:-13675" coordorigin="8987,39" coordsize="1661,2">
            <v:shape style="position:absolute;left:8987;top:39;width:1661;height:2" coordorigin="8987,39" coordsize="1661,0" path="m8987,39l10648,39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3.271362pt;margin-top:558.154053pt;width:.1pt;height:282.845924pt;mso-position-horizontal-relative:page;mso-position-vertical-relative:page;z-index:-13674" coordorigin="11865,11163" coordsize="2,5657">
            <v:shape style="position:absolute;left:11865;top:11163;width:2;height:5657" coordorigin="11865,11163" coordsize="0,5657" path="m11865,16820l11865,11163e" filled="f" stroked="t" strokeweight=".71607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FICHI</w:t>
      </w:r>
      <w:r>
        <w:rPr>
          <w:rFonts w:ascii="Arial" w:hAnsi="Arial" w:cs="Arial" w:eastAsia="Arial"/>
          <w:sz w:val="23"/>
          <w:szCs w:val="23"/>
          <w:spacing w:val="-20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NIGRACHJOLI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4" w:lineRule="auto"/>
        <w:ind w:left="114" w:right="427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"trés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noirs",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PIGHJATINI</w:t>
      </w:r>
      <w:r>
        <w:rPr>
          <w:rFonts w:ascii="Arial" w:hAnsi="Arial" w:cs="Arial" w:eastAsia="Arial"/>
          <w:sz w:val="23"/>
          <w:szCs w:val="23"/>
          <w:spacing w:val="-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selon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certains,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taille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petite.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chair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généralement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rouge.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Bonnes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séchage,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passées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four,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repassées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légèrement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40" w:lineRule="auto"/>
        <w:ind w:left="12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l'huile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aromates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(feuilles</w:t>
      </w:r>
      <w:r>
        <w:rPr>
          <w:rFonts w:ascii="Arial" w:hAnsi="Arial" w:cs="Arial" w:eastAsia="Arial"/>
          <w:sz w:val="23"/>
          <w:szCs w:val="23"/>
          <w:spacing w:val="-1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lauriers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Bastia-</w:t>
      </w:r>
      <w:r>
        <w:rPr>
          <w:rFonts w:ascii="Arial" w:hAnsi="Arial" w:cs="Arial" w:eastAsia="Arial"/>
          <w:sz w:val="23"/>
          <w:szCs w:val="23"/>
          <w:spacing w:val="32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Corte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23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Août.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PINSALUTI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25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7" w:lineRule="auto"/>
        <w:ind w:left="136" w:right="426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Août,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  </w:t>
      </w:r>
      <w:r>
        <w:rPr>
          <w:rFonts w:ascii="Arial" w:hAnsi="Arial" w:cs="Arial" w:eastAsia="Arial"/>
          <w:sz w:val="23"/>
          <w:szCs w:val="23"/>
          <w:spacing w:val="22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MUSCADELLI.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PISSALUTIES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d'origine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génoise?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18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29" w:right="452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ressembleraient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NIGRACHJOLI</w:t>
      </w:r>
      <w:r>
        <w:rPr>
          <w:rFonts w:ascii="Arial" w:hAnsi="Arial" w:cs="Arial" w:eastAsia="Arial"/>
          <w:sz w:val="23"/>
          <w:szCs w:val="23"/>
          <w:spacing w:val="2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goulées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{lUe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elles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blettes,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MORIANI</w:t>
      </w:r>
      <w:r>
        <w:rPr>
          <w:rFonts w:ascii="Arial" w:hAnsi="Arial" w:cs="Arial" w:eastAsia="Arial"/>
          <w:sz w:val="23"/>
          <w:szCs w:val="23"/>
          <w:spacing w:val="-1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VENACAIS.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5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SCARABIGHJI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Noires,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PORTO-VECCHIAIS</w:t>
      </w:r>
      <w:r>
        <w:rPr>
          <w:rFonts w:ascii="Arial" w:hAnsi="Arial" w:cs="Arial" w:eastAsia="Arial"/>
          <w:sz w:val="23"/>
          <w:szCs w:val="23"/>
          <w:spacing w:val="-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qu'à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MORIANI.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20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GRISGJIONI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grises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-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VENACAIS.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CAGAROGNULI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4" w:lineRule="auto"/>
        <w:ind w:left="136" w:right="389" w:firstLine="73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Dites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"caca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chèvre",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noires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VENACAIS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l'appellation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NIELLI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FICHI</w:t>
      </w:r>
      <w:r>
        <w:rPr>
          <w:rFonts w:ascii="Arial" w:hAnsi="Arial" w:cs="Arial" w:eastAsia="Arial"/>
          <w:sz w:val="23"/>
          <w:szCs w:val="23"/>
          <w:spacing w:val="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NANNULI</w:t>
      </w:r>
      <w:r>
        <w:rPr>
          <w:rFonts w:ascii="Arial" w:hAnsi="Arial" w:cs="Arial" w:eastAsia="Arial"/>
          <w:sz w:val="23"/>
          <w:szCs w:val="23"/>
          <w:spacing w:val="1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(petits</w:t>
      </w:r>
      <w:r>
        <w:rPr>
          <w:rFonts w:ascii="Arial" w:hAnsi="Arial" w:cs="Arial" w:eastAsia="Arial"/>
          <w:sz w:val="23"/>
          <w:szCs w:val="23"/>
          <w:spacing w:val="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fruits</w:t>
      </w:r>
      <w:r>
        <w:rPr>
          <w:rFonts w:ascii="Arial" w:hAnsi="Arial" w:cs="Arial" w:eastAsia="Arial"/>
          <w:sz w:val="23"/>
          <w:szCs w:val="23"/>
          <w:spacing w:val="-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nains).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59" w:lineRule="exact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  <w:position w:val="-1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8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38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  <w:position w:val="-1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47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  <w:position w:val="-1"/>
        </w:rPr>
        <w:t>FICHI</w:t>
      </w:r>
      <w:r>
        <w:rPr>
          <w:rFonts w:ascii="Arial" w:hAnsi="Arial" w:cs="Arial" w:eastAsia="Arial"/>
          <w:sz w:val="23"/>
          <w:szCs w:val="23"/>
          <w:spacing w:val="-1"/>
          <w:w w:val="95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AMARICHJULI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254" w:lineRule="auto"/>
        <w:ind w:left="157" w:right="433" w:firstLine="70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noires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légèrement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amères,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d'où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CAP</w:t>
      </w:r>
      <w:r>
        <w:rPr>
          <w:rFonts w:ascii="Arial" w:hAnsi="Arial" w:cs="Arial" w:eastAsia="Arial"/>
          <w:sz w:val="23"/>
          <w:szCs w:val="23"/>
          <w:spacing w:val="-2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7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19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PISCINI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7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couleur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violette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7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5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3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FICHI</w:t>
      </w:r>
      <w:r>
        <w:rPr>
          <w:rFonts w:ascii="Arial" w:hAnsi="Arial" w:cs="Arial" w:eastAsia="Arial"/>
          <w:sz w:val="23"/>
          <w:szCs w:val="23"/>
          <w:spacing w:val="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CURNIOLI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BALAGNE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noires.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FICHI</w:t>
      </w:r>
      <w:r>
        <w:rPr>
          <w:rFonts w:ascii="Arial" w:hAnsi="Arial" w:cs="Arial" w:eastAsia="Arial"/>
          <w:sz w:val="23"/>
          <w:szCs w:val="23"/>
          <w:spacing w:val="-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CALABRESI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9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blànches.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59" w:lineRule="exact"/>
        <w:ind w:left="17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NAP,ULITANA?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96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</w:rPr>
        <w:t>52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80" w:bottom="0" w:left="1640" w:right="420"/>
        </w:sectPr>
      </w:pPr>
      <w:rPr/>
    </w:p>
    <w:p>
      <w:pPr>
        <w:spacing w:before="66" w:after="0" w:line="240" w:lineRule="auto"/>
        <w:ind w:left="92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22.031853pt;margin-top:.539795pt;width:43.917067pt;height:.1pt;mso-position-horizontal-relative:page;mso-position-vertical-relative:page;z-index:-13673" coordorigin="2441,11" coordsize="878,2">
            <v:shape style="position:absolute;left:2441;top:11;width:878;height:2" coordorigin="2441,11" coordsize="878,0" path="m2441,11l331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33.231079pt;margin-top:0pt;width:163.06911pt;height:714.328311pt;mso-position-horizontal-relative:page;mso-position-vertical-relative:page;z-index:-13672" coordorigin="8665,0" coordsize="3261,14287">
            <v:group style="position:absolute;left:8668;top:7;width:3254;height:2" coordorigin="8668,7" coordsize="3254,2">
              <v:shape style="position:absolute;left:8668;top:7;width:3254;height:2" coordorigin="8668,7" coordsize="3254,0" path="m8668,7l11922,7e" filled="f" stroked="t" strokeweight=".359976pt" strokecolor="#000000">
                <v:path arrowok="t"/>
              </v:shape>
            </v:group>
            <v:group style="position:absolute;left:11915;top:0;width:2;height:14279" coordorigin="11915,0" coordsize="2,14279">
              <v:shape style="position:absolute;left:11915;top:0;width:2;height:14279" coordorigin="11915,0" coordsize="0,14279" path="m11915,14279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7"/>
          <w:szCs w:val="17"/>
          <w:spacing w:val="0"/>
          <w:w w:val="171"/>
        </w:rPr>
        <w:t>•</w:t>
      </w:r>
      <w:r>
        <w:rPr>
          <w:rFonts w:ascii="Arial" w:hAnsi="Arial" w:cs="Arial" w:eastAsia="Arial"/>
          <w:sz w:val="17"/>
          <w:szCs w:val="17"/>
          <w:spacing w:val="0"/>
          <w:w w:val="171"/>
        </w:rPr>
        <w:t> </w:t>
      </w:r>
      <w:r>
        <w:rPr>
          <w:rFonts w:ascii="Arial" w:hAnsi="Arial" w:cs="Arial" w:eastAsia="Arial"/>
          <w:sz w:val="17"/>
          <w:szCs w:val="17"/>
          <w:spacing w:val="25"/>
          <w:w w:val="171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54"/>
          <w:b/>
          <w:bCs/>
        </w:rPr>
        <w:t>1</w:t>
      </w:r>
      <w:r>
        <w:rPr>
          <w:rFonts w:ascii="Arial" w:hAnsi="Arial" w:cs="Arial" w:eastAsia="Arial"/>
          <w:sz w:val="17"/>
          <w:szCs w:val="17"/>
          <w:spacing w:val="0"/>
          <w:w w:val="54"/>
          <w:b/>
          <w:bCs/>
        </w:rPr>
        <w:t>  </w:t>
      </w:r>
      <w:r>
        <w:rPr>
          <w:rFonts w:ascii="Arial" w:hAnsi="Arial" w:cs="Arial" w:eastAsia="Arial"/>
          <w:sz w:val="17"/>
          <w:szCs w:val="17"/>
          <w:spacing w:val="2"/>
          <w:w w:val="54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FICHI</w:t>
      </w:r>
      <w:r>
        <w:rPr>
          <w:rFonts w:ascii="Arial" w:hAnsi="Arial" w:cs="Arial" w:eastAsia="Arial"/>
          <w:sz w:val="22"/>
          <w:szCs w:val="22"/>
          <w:spacing w:val="-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CAGNANESI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(de</w:t>
      </w:r>
      <w:r>
        <w:rPr>
          <w:rFonts w:ascii="Arial" w:hAnsi="Arial" w:cs="Arial" w:eastAsia="Arial"/>
          <w:sz w:val="22"/>
          <w:szCs w:val="22"/>
          <w:spacing w:val="-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CAGNANO)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2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s'y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trouve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91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-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Fichi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di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SAN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PETRONE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91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-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Fichi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BIANCARELLI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1" w:after="0" w:line="252" w:lineRule="auto"/>
        <w:ind w:left="169" w:right="675" w:firstLine="742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-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FICALOTII</w:t>
      </w:r>
      <w:r>
        <w:rPr>
          <w:rFonts w:ascii="Arial" w:hAnsi="Arial" w:cs="Arial" w:eastAsia="Arial"/>
          <w:sz w:val="22"/>
          <w:szCs w:val="22"/>
          <w:spacing w:val="15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(soit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peut-être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FICALETII)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figues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aussi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lisibles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3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0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FICASCRITII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"écrites"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représentation</w:t>
      </w:r>
      <w:r>
        <w:rPr>
          <w:rFonts w:ascii="Arial" w:hAnsi="Arial" w:cs="Arial" w:eastAsia="Arial"/>
          <w:sz w:val="22"/>
          <w:szCs w:val="22"/>
          <w:spacing w:val="3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craquelures</w:t>
      </w:r>
      <w:r>
        <w:rPr>
          <w:rFonts w:ascii="Arial" w:hAnsi="Arial" w:cs="Arial" w:eastAsia="Arial"/>
          <w:sz w:val="22"/>
          <w:szCs w:val="22"/>
          <w:spacing w:val="26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représentant</w:t>
      </w:r>
      <w:r>
        <w:rPr>
          <w:rFonts w:ascii="Arial" w:hAnsi="Arial" w:cs="Arial" w:eastAsia="Arial"/>
          <w:sz w:val="22"/>
          <w:szCs w:val="22"/>
          <w:spacing w:val="24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GLYPHES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sur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leur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robe.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91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33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   </w:t>
      </w:r>
      <w:r>
        <w:rPr>
          <w:rFonts w:ascii="Arial" w:hAnsi="Arial" w:cs="Arial" w:eastAsia="Arial"/>
          <w:sz w:val="22"/>
          <w:szCs w:val="22"/>
          <w:spacing w:val="9"/>
          <w:w w:val="3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f'ICHI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GHJENUVESE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TARI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61" w:lineRule="auto"/>
        <w:ind w:left="911" w:right="1223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0"/>
        </w:rPr>
        <w:t>Encore</w:t>
      </w:r>
      <w:r>
        <w:rPr>
          <w:rFonts w:ascii="Arial" w:hAnsi="Arial" w:cs="Arial" w:eastAsia="Arial"/>
          <w:sz w:val="22"/>
          <w:szCs w:val="22"/>
          <w:spacing w:val="15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blanches</w:t>
      </w:r>
      <w:r>
        <w:rPr>
          <w:rFonts w:ascii="Arial" w:hAnsi="Arial" w:cs="Arial" w:eastAsia="Arial"/>
          <w:sz w:val="22"/>
          <w:szCs w:val="22"/>
          <w:spacing w:val="-5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Cap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Corse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pourraient</w:t>
      </w:r>
      <w:r>
        <w:rPr>
          <w:rFonts w:ascii="Arial" w:hAnsi="Arial" w:cs="Arial" w:eastAsia="Arial"/>
          <w:sz w:val="22"/>
          <w:szCs w:val="22"/>
          <w:spacing w:val="3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être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fiurone</w:t>
      </w:r>
      <w:r>
        <w:rPr>
          <w:rFonts w:ascii="Arial" w:hAnsi="Arial" w:cs="Arial" w:eastAsia="Arial"/>
          <w:sz w:val="22"/>
          <w:szCs w:val="22"/>
          <w:spacing w:val="61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BONIFACIO.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même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que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0" w:after="0" w:line="240" w:lineRule="auto"/>
        <w:ind w:left="90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33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  </w:t>
      </w:r>
      <w:r>
        <w:rPr>
          <w:rFonts w:ascii="Arial" w:hAnsi="Arial" w:cs="Arial" w:eastAsia="Arial"/>
          <w:sz w:val="22"/>
          <w:szCs w:val="22"/>
          <w:spacing w:val="15"/>
          <w:w w:val="3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FICHI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SAN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PEDRONE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9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2"/>
        </w:rPr>
        <w:t>Citées</w:t>
      </w:r>
      <w:r>
        <w:rPr>
          <w:rFonts w:ascii="Arial" w:hAnsi="Arial" w:cs="Arial" w:eastAsia="Arial"/>
          <w:sz w:val="22"/>
          <w:szCs w:val="22"/>
          <w:spacing w:val="2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CAP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CORSE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tant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fiurone.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exact"/>
        <w:ind w:left="148" w:right="709" w:firstLine="756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Enfin,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notre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connaissance,</w:t>
      </w:r>
      <w:r>
        <w:rPr>
          <w:rFonts w:ascii="Arial" w:hAnsi="Arial" w:cs="Arial" w:eastAsia="Arial"/>
          <w:sz w:val="22"/>
          <w:szCs w:val="22"/>
          <w:spacing w:val="19"/>
          <w:w w:val="10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dernières</w:t>
      </w:r>
      <w:r>
        <w:rPr>
          <w:rFonts w:ascii="Arial" w:hAnsi="Arial" w:cs="Arial" w:eastAsia="Arial"/>
          <w:sz w:val="22"/>
          <w:szCs w:val="22"/>
          <w:spacing w:val="9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NURMALI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qui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ne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peut-être</w:t>
      </w:r>
      <w:r>
        <w:rPr>
          <w:rFonts w:ascii="Arial" w:hAnsi="Arial" w:cs="Arial" w:eastAsia="Arial"/>
          <w:sz w:val="22"/>
          <w:szCs w:val="22"/>
          <w:spacing w:val="28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pas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tout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fait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sont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54" w:after="0" w:line="240" w:lineRule="auto"/>
        <w:ind w:left="88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50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5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5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FICHI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PANASCIATI</w:t>
      </w:r>
      <w:r>
        <w:rPr>
          <w:rFonts w:ascii="Arial" w:hAnsi="Arial" w:cs="Arial" w:eastAsia="Arial"/>
          <w:sz w:val="22"/>
          <w:szCs w:val="22"/>
          <w:spacing w:val="-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récoltés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septembre.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5" w:lineRule="auto"/>
        <w:ind w:left="148" w:right="708" w:firstLine="749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peau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ornée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rubans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bicolores,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verts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jaunes,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ces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intérêt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ornemental</w:t>
      </w:r>
      <w:r>
        <w:rPr>
          <w:rFonts w:ascii="Arial" w:hAnsi="Arial" w:cs="Arial" w:eastAsia="Arial"/>
          <w:sz w:val="22"/>
          <w:szCs w:val="22"/>
          <w:spacing w:val="-17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trés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privilégié</w:t>
      </w:r>
      <w:r>
        <w:rPr>
          <w:rFonts w:ascii="Arial" w:hAnsi="Arial" w:cs="Arial" w:eastAsia="Arial"/>
          <w:sz w:val="22"/>
          <w:szCs w:val="22"/>
          <w:spacing w:val="-5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s'ajoutant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leur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qualité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gustative.</w:t>
      </w:r>
      <w:r>
        <w:rPr>
          <w:rFonts w:ascii="Arial" w:hAnsi="Arial" w:cs="Arial" w:eastAsia="Arial"/>
          <w:sz w:val="22"/>
          <w:szCs w:val="22"/>
          <w:spacing w:val="-8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Elles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situent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CAP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CORSE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89"/>
        </w:rPr>
        <w:t>tr·és</w:t>
      </w:r>
      <w:r>
        <w:rPr>
          <w:rFonts w:ascii="Arial" w:hAnsi="Arial" w:cs="Arial" w:eastAsia="Arial"/>
          <w:sz w:val="22"/>
          <w:szCs w:val="22"/>
          <w:spacing w:val="23"/>
          <w:w w:val="8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aptes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5"/>
        </w:rPr>
        <w:t>séchage.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33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  </w:t>
      </w:r>
      <w:r>
        <w:rPr>
          <w:rFonts w:ascii="Arial" w:hAnsi="Arial" w:cs="Arial" w:eastAsia="Arial"/>
          <w:sz w:val="22"/>
          <w:szCs w:val="22"/>
          <w:spacing w:val="22"/>
          <w:w w:val="3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FICHI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AVRONI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8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fruits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fin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saison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goût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dédaigner.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3)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3"/>
          <w:szCs w:val="23"/>
          <w:spacing w:val="13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</w:rPr>
        <w:t>Salvatica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7" w:after="0" w:line="570" w:lineRule="atLeast"/>
        <w:ind w:left="882" w:right="730" w:firstLine="-7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Cet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arbre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n'est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facile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discerner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figuiers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cultivés</w:t>
      </w:r>
      <w:r>
        <w:rPr>
          <w:rFonts w:ascii="Arial" w:hAnsi="Arial" w:cs="Arial" w:eastAsia="Arial"/>
          <w:sz w:val="22"/>
          <w:szCs w:val="22"/>
          <w:spacing w:val="2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non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cultivés.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L'orthodoxie</w:t>
      </w:r>
      <w:r>
        <w:rPr>
          <w:rFonts w:ascii="Arial" w:hAnsi="Arial" w:cs="Arial" w:eastAsia="Arial"/>
          <w:sz w:val="22"/>
          <w:szCs w:val="22"/>
          <w:spacing w:val="53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botanique</w:t>
      </w:r>
      <w:r>
        <w:rPr>
          <w:rFonts w:ascii="Arial" w:hAnsi="Arial" w:cs="Arial" w:eastAsia="Arial"/>
          <w:sz w:val="22"/>
          <w:szCs w:val="22"/>
          <w:spacing w:val="27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veut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qu'il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trifère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avec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l'appellation</w:t>
      </w:r>
      <w:r>
        <w:rPr>
          <w:rFonts w:ascii="Arial" w:hAnsi="Arial" w:cs="Arial" w:eastAsia="Arial"/>
          <w:sz w:val="22"/>
          <w:szCs w:val="22"/>
          <w:spacing w:val="28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"figuier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mâle"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52" w:lineRule="exact"/>
        <w:ind w:left="13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1"/>
        </w:rPr>
        <w:t>encore</w:t>
      </w:r>
      <w:r>
        <w:rPr>
          <w:rFonts w:ascii="Arial" w:hAnsi="Arial" w:cs="Arial" w:eastAsia="Arial"/>
          <w:sz w:val="22"/>
          <w:szCs w:val="22"/>
          <w:spacing w:val="11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nommé</w:t>
      </w:r>
      <w:r>
        <w:rPr>
          <w:rFonts w:ascii="Arial" w:hAnsi="Arial" w:cs="Arial" w:eastAsia="Arial"/>
          <w:sz w:val="22"/>
          <w:szCs w:val="22"/>
          <w:spacing w:val="6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caprifiguier.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8" w:after="0" w:line="249" w:lineRule="auto"/>
        <w:ind w:left="126" w:right="708" w:firstLine="749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27"/>
        </w:rPr>
        <w:t>Il</w:t>
      </w:r>
      <w:r>
        <w:rPr>
          <w:rFonts w:ascii="Arial" w:hAnsi="Arial" w:cs="Arial" w:eastAsia="Arial"/>
          <w:sz w:val="22"/>
          <w:szCs w:val="22"/>
          <w:spacing w:val="-2"/>
          <w:w w:val="12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aurait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alors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comme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autres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pays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circumméditérranéens</w:t>
      </w:r>
      <w:r>
        <w:rPr>
          <w:rFonts w:ascii="Arial" w:hAnsi="Arial" w:cs="Arial" w:eastAsia="Arial"/>
          <w:sz w:val="22"/>
          <w:szCs w:val="22"/>
          <w:spacing w:val="25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première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production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petites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sycones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avril,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deuxième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juin,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troisième</w:t>
      </w:r>
      <w:r>
        <w:rPr>
          <w:rFonts w:ascii="Arial" w:hAnsi="Arial" w:cs="Arial" w:eastAsia="Arial"/>
          <w:sz w:val="22"/>
          <w:szCs w:val="22"/>
          <w:spacing w:val="53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en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septembre.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existe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appellation</w:t>
      </w:r>
      <w:r>
        <w:rPr>
          <w:rFonts w:ascii="Arial" w:hAnsi="Arial" w:cs="Arial" w:eastAsia="Arial"/>
          <w:sz w:val="22"/>
          <w:szCs w:val="22"/>
          <w:spacing w:val="-4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EURO-MAURE</w:t>
      </w:r>
      <w:r>
        <w:rPr>
          <w:rFonts w:ascii="Arial" w:hAnsi="Arial" w:cs="Arial" w:eastAsia="Arial"/>
          <w:sz w:val="22"/>
          <w:szCs w:val="22"/>
          <w:spacing w:val="-1"/>
          <w:w w:val="9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fruits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3"/>
        </w:rPr>
        <w:t>CAPRIFIGUIER: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73" w:lineRule="auto"/>
        <w:ind w:left="861" w:right="6307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ceux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d'avril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-32"/>
          <w:w w:val="13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MAMMES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ceux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juin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-24"/>
          <w:w w:val="13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PROFICHIS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ceux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d'août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-32"/>
          <w:w w:val="13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MAMMONIS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26" w:right="726" w:firstLine="734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Sous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d'autres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latitudes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(ALGERIE,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TURQUIE)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6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Blastophaga*</w:t>
      </w:r>
      <w:r>
        <w:rPr>
          <w:rFonts w:ascii="Arial" w:hAnsi="Arial" w:cs="Arial" w:eastAsia="Arial"/>
          <w:sz w:val="22"/>
          <w:szCs w:val="22"/>
          <w:spacing w:val="18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pénètre</w:t>
      </w:r>
      <w:r>
        <w:rPr>
          <w:rFonts w:ascii="Arial" w:hAnsi="Arial" w:cs="Arial" w:eastAsia="Arial"/>
          <w:sz w:val="22"/>
          <w:szCs w:val="22"/>
          <w:spacing w:val="44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3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0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premiers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sycones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fleurs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mâles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normalement</w:t>
      </w:r>
      <w:r>
        <w:rPr>
          <w:rFonts w:ascii="Arial" w:hAnsi="Arial" w:cs="Arial" w:eastAsia="Arial"/>
          <w:sz w:val="22"/>
          <w:szCs w:val="22"/>
          <w:spacing w:val="55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constitués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29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femelles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stériles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pour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imprégner</w:t>
      </w:r>
      <w:r>
        <w:rPr>
          <w:rFonts w:ascii="Arial" w:hAnsi="Arial" w:cs="Arial" w:eastAsia="Arial"/>
          <w:sz w:val="22"/>
          <w:szCs w:val="22"/>
          <w:spacing w:val="12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pollen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sycones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étrangers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possédant</w:t>
      </w:r>
      <w:r>
        <w:rPr>
          <w:rFonts w:ascii="Arial" w:hAnsi="Arial" w:cs="Arial" w:eastAsia="Arial"/>
          <w:sz w:val="22"/>
          <w:szCs w:val="22"/>
          <w:spacing w:val="18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fleurs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femelles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normales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et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féconder</w:t>
      </w:r>
      <w:r>
        <w:rPr>
          <w:rFonts w:ascii="Arial" w:hAnsi="Arial" w:cs="Arial" w:eastAsia="Arial"/>
          <w:sz w:val="22"/>
          <w:szCs w:val="22"/>
          <w:spacing w:val="-4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manière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5"/>
        </w:rPr>
        <w:t>artificielle.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119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*</w:t>
      </w:r>
      <w:r>
        <w:rPr>
          <w:rFonts w:ascii="Arial" w:hAnsi="Arial" w:cs="Arial" w:eastAsia="Arial"/>
          <w:sz w:val="22"/>
          <w:szCs w:val="22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9"/>
          <w:i/>
          <w:position w:val="-1"/>
        </w:rPr>
        <w:t>Hymf!noptere</w:t>
      </w:r>
      <w:r>
        <w:rPr>
          <w:rFonts w:ascii="Arial" w:hAnsi="Arial" w:cs="Arial" w:eastAsia="Arial"/>
          <w:sz w:val="21"/>
          <w:szCs w:val="21"/>
          <w:spacing w:val="-1"/>
          <w:w w:val="109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qui</w:t>
      </w:r>
      <w:r>
        <w:rPr>
          <w:rFonts w:ascii="Arial" w:hAnsi="Arial" w:cs="Arial" w:eastAsia="Arial"/>
          <w:sz w:val="21"/>
          <w:szCs w:val="21"/>
          <w:spacing w:val="16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d'ailleurs</w:t>
      </w:r>
      <w:r>
        <w:rPr>
          <w:rFonts w:ascii="Arial" w:hAnsi="Arial" w:cs="Arial" w:eastAsia="Arial"/>
          <w:sz w:val="21"/>
          <w:szCs w:val="21"/>
          <w:spacing w:val="36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existe</w:t>
      </w:r>
      <w:r>
        <w:rPr>
          <w:rFonts w:ascii="Arial" w:hAnsi="Arial" w:cs="Arial" w:eastAsia="Arial"/>
          <w:sz w:val="21"/>
          <w:szCs w:val="21"/>
          <w:spacing w:val="3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en</w:t>
      </w:r>
      <w:r>
        <w:rPr>
          <w:rFonts w:ascii="Arial" w:hAnsi="Arial" w:cs="Arial" w:eastAsia="Arial"/>
          <w:sz w:val="21"/>
          <w:szCs w:val="21"/>
          <w:spacing w:val="3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Corse</w:t>
      </w:r>
      <w:r>
        <w:rPr>
          <w:rFonts w:ascii="Arial" w:hAnsi="Arial" w:cs="Arial" w:eastAsia="Arial"/>
          <w:sz w:val="21"/>
          <w:szCs w:val="21"/>
          <w:spacing w:val="18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mais</w:t>
      </w:r>
      <w:r>
        <w:rPr>
          <w:rFonts w:ascii="Arial" w:hAnsi="Arial" w:cs="Arial" w:eastAsia="Arial"/>
          <w:sz w:val="21"/>
          <w:szCs w:val="21"/>
          <w:spacing w:val="9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ne</w:t>
      </w:r>
      <w:r>
        <w:rPr>
          <w:rFonts w:ascii="Arial" w:hAnsi="Arial" w:cs="Arial" w:eastAsia="Arial"/>
          <w:sz w:val="21"/>
          <w:szCs w:val="21"/>
          <w:spacing w:val="17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semble</w:t>
      </w:r>
      <w:r>
        <w:rPr>
          <w:rFonts w:ascii="Arial" w:hAnsi="Arial" w:cs="Arial" w:eastAsia="Arial"/>
          <w:sz w:val="21"/>
          <w:szCs w:val="21"/>
          <w:spacing w:val="29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pas</w:t>
      </w:r>
      <w:r>
        <w:rPr>
          <w:rFonts w:ascii="Arial" w:hAnsi="Arial" w:cs="Arial" w:eastAsia="Arial"/>
          <w:sz w:val="21"/>
          <w:szCs w:val="21"/>
          <w:spacing w:val="22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àpérer</w:t>
      </w:r>
      <w:r>
        <w:rPr>
          <w:rFonts w:ascii="Arial" w:hAnsi="Arial" w:cs="Arial" w:eastAsia="Arial"/>
          <w:sz w:val="21"/>
          <w:szCs w:val="21"/>
          <w:spacing w:val="28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comme</w:t>
      </w:r>
      <w:r>
        <w:rPr>
          <w:rFonts w:ascii="Arial" w:hAnsi="Arial" w:cs="Arial" w:eastAsia="Arial"/>
          <w:sz w:val="21"/>
          <w:szCs w:val="21"/>
          <w:spacing w:val="38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  <w:i/>
          <w:position w:val="-1"/>
        </w:rPr>
        <w:t>en</w:t>
      </w:r>
      <w:r>
        <w:rPr>
          <w:rFonts w:ascii="Arial" w:hAnsi="Arial" w:cs="Arial" w:eastAsia="Arial"/>
          <w:sz w:val="21"/>
          <w:szCs w:val="21"/>
          <w:spacing w:val="18"/>
          <w:w w:val="100"/>
          <w:i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5"/>
          <w:i/>
          <w:position w:val="-1"/>
        </w:rPr>
        <w:t>turquie</w:t>
      </w:r>
      <w:r>
        <w:rPr>
          <w:rFonts w:ascii="Arial" w:hAnsi="Arial" w:cs="Arial" w:eastAsia="Arial"/>
          <w:sz w:val="21"/>
          <w:szCs w:val="21"/>
          <w:spacing w:val="0"/>
          <w:w w:val="100"/>
          <w:position w:val="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96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3"/>
          <w:b/>
          <w:bCs/>
        </w:rPr>
        <w:t>53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400" w:right="360"/>
        </w:sectPr>
      </w:pPr>
      <w:rPr/>
    </w:p>
    <w:p>
      <w:pPr>
        <w:spacing w:before="69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9.512016pt;margin-top:.179932pt;width:56.876202pt;height:.1pt;mso-position-horizontal-relative:page;mso-position-vertical-relative:page;z-index:-13671" coordorigin="2390,4" coordsize="1138,2">
            <v:shape style="position:absolute;left:2390;top:4;width:1138;height:2" coordorigin="2390,4" coordsize="1138,0" path="m2390,4l3528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9.103363pt;margin-top:.899658pt;width:41.397236pt;height:.1pt;mso-position-horizontal-relative:page;mso-position-vertical-relative:page;z-index:-13670" coordorigin="4982,18" coordsize="828,2">
            <v:shape style="position:absolute;left:4982;top:18;width:828;height:2" coordorigin="4982,18" coordsize="828,0" path="m4982,18l5810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22.178497pt;margin-top:.899658pt;width:55.436298pt;height:.1pt;mso-position-horizontal-relative:page;mso-position-vertical-relative:page;z-index:-13669" coordorigin="6444,18" coordsize="1109,2">
            <v:shape style="position:absolute;left:6444;top:18;width:1109;height:2" coordorigin="6444,18" coordsize="1109,0" path="m6444,18l7552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39.350647pt;margin-top:0pt;width:156.949519pt;height:757.691755pt;mso-position-horizontal-relative:page;mso-position-vertical-relative:page;z-index:-13668" coordorigin="8787,0" coordsize="3139,15154">
            <v:group style="position:absolute;left:8791;top:7;width:3132;height:2" coordorigin="8791,7" coordsize="3132,2">
              <v:shape style="position:absolute;left:8791;top:7;width:3132;height:2" coordorigin="8791,7" coordsize="3132,0" path="m8791,7l11922,7e" filled="f" stroked="t" strokeweight=".359976pt" strokecolor="#000000">
                <v:path arrowok="t"/>
              </v:shape>
            </v:group>
            <v:group style="position:absolute;left:11919;top:0;width:2;height:15150" coordorigin="11919,0" coordsize="2,15150">
              <v:shape style="position:absolute;left:11919;top:0;width:2;height:15150" coordorigin="11919,0" coordsize="0,15150" path="m11919,15150l11919,0e" filled="f" stroked="t" strokeweight=".35997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940186pt;margin-top:793.85791pt;width:.1pt;height:36.706033pt;mso-position-horizontal-relative:page;mso-position-vertical-relative:page;z-index:-13667" coordorigin="11919,15877" coordsize="2,734">
            <v:shape style="position:absolute;left:11919;top:15877;width:2;height:734" coordorigin="11919,15877" coordsize="0,734" path="m11919,16611l11919,15877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PRETAGHJE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8" w:lineRule="auto"/>
        <w:ind w:left="117" w:right="341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Madame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Hélène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NIVAGGIOLI,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PRETAGHJE</w:t>
      </w:r>
      <w:r>
        <w:rPr>
          <w:rFonts w:ascii="Arial" w:hAnsi="Arial" w:cs="Arial" w:eastAsia="Arial"/>
          <w:sz w:val="23"/>
          <w:szCs w:val="23"/>
          <w:spacing w:val="5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predaghje,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proies,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latin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PROEDAE),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prédateurs,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oiseaux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pourquoi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enfants.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7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1"/>
          <w:szCs w:val="21"/>
          <w:w w:val="102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u w:val="single" w:color="0000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u w:val="single" w:color="0000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u w:val="single" w:color="000000"/>
        </w:rPr>
        <w:t>FIC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u w:val="single" w:color="0000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u w:val="single" w:color="0000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  <w:u w:val="single" w:color="0000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1"/>
          <w:b/>
          <w:bCs/>
          <w:u w:val="single" w:color="0000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11"/>
          <w:b/>
          <w:bCs/>
          <w:u w:val="single" w:color="000000"/>
        </w:rPr>
      </w:r>
      <w:r>
        <w:rPr>
          <w:rFonts w:ascii="Arial" w:hAnsi="Arial" w:cs="Arial" w:eastAsia="Arial"/>
          <w:sz w:val="20"/>
          <w:szCs w:val="20"/>
          <w:spacing w:val="1"/>
          <w:w w:val="111"/>
          <w:b/>
          <w:bCs/>
          <w:u w:val="single" w:color="0000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11"/>
          <w:b/>
          <w:bCs/>
          <w:u w:val="single" w:color="000000"/>
        </w:rPr>
      </w:r>
      <w:r>
        <w:rPr>
          <w:rFonts w:ascii="Arial" w:hAnsi="Arial" w:cs="Arial" w:eastAsia="Arial"/>
          <w:sz w:val="20"/>
          <w:szCs w:val="20"/>
          <w:spacing w:val="0"/>
          <w:w w:val="108"/>
          <w:b/>
          <w:bCs/>
          <w:u w:val="single" w:color="000000"/>
        </w:rPr>
        <w:t>DIANA</w:t>
      </w:r>
      <w:r>
        <w:rPr>
          <w:rFonts w:ascii="Arial" w:hAnsi="Arial" w:cs="Arial" w:eastAsia="Arial"/>
          <w:sz w:val="20"/>
          <w:szCs w:val="20"/>
          <w:spacing w:val="0"/>
          <w:w w:val="108"/>
          <w:b/>
          <w:bCs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28" w:lineRule="auto"/>
        <w:ind w:left="873" w:right="5123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différemment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67" w:lineRule="auto"/>
        <w:ind w:left="873" w:right="7111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barbaresca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muresca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7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appelée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Karmouss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arabe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8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s'agit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OPUNTA</w:t>
      </w:r>
      <w:r>
        <w:rPr>
          <w:rFonts w:ascii="Arial" w:hAnsi="Arial" w:cs="Arial" w:eastAsia="Arial"/>
          <w:sz w:val="23"/>
          <w:szCs w:val="23"/>
          <w:spacing w:val="15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FICUS</w:t>
      </w:r>
      <w:r>
        <w:rPr>
          <w:rFonts w:ascii="Arial" w:hAnsi="Arial" w:cs="Arial" w:eastAsia="Arial"/>
          <w:sz w:val="23"/>
          <w:szCs w:val="23"/>
          <w:spacing w:val="-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INDICA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originaire,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Indes,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Barbarie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1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(Pays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Berbères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montagneux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d'afrique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nord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,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d'Amérique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Sud.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3" w:lineRule="auto"/>
        <w:ind w:left="161" w:right="333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jouissent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notable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enseigne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vendent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marchés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BASTIA</w:t>
      </w:r>
      <w:r>
        <w:rPr>
          <w:rFonts w:ascii="Arial" w:hAnsi="Arial" w:cs="Arial" w:eastAsia="Arial"/>
          <w:sz w:val="23"/>
          <w:szCs w:val="23"/>
          <w:spacing w:val="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d'AJACCIO.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75" w:right="310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L'appellation</w:t>
      </w:r>
      <w:r>
        <w:rPr>
          <w:rFonts w:ascii="Arial" w:hAnsi="Arial" w:cs="Arial" w:eastAsia="Arial"/>
          <w:sz w:val="23"/>
          <w:szCs w:val="23"/>
          <w:spacing w:val="4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fica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ANDIANA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tombe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"FICU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ANDES".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tombe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bouche,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consommer.</w:t>
      </w:r>
      <w:r>
        <w:rPr>
          <w:rFonts w:ascii="Arial" w:hAnsi="Arial" w:cs="Arial" w:eastAsia="Arial"/>
          <w:sz w:val="23"/>
          <w:szCs w:val="23"/>
          <w:spacing w:val="-7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peau,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couverte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épines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manipulation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délicate.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59" w:lineRule="exact"/>
        <w:ind w:left="90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malgré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difficulté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attrait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secteurs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indéniable.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</w:rPr>
        <w:t>54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80" w:bottom="280" w:left="1560" w:right="520"/>
        </w:sectPr>
      </w:pPr>
      <w:rPr/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28.880003pt;height:290.160pt;mso-position-horizontal-relative:char;mso-position-vertical-relative:line" type="#_x0000_t75">
            <v:imagedata r:id="rId5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79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181818"/>
          <w:w w:val="107"/>
        </w:rPr>
        <w:t>Fiuro</w:t>
      </w:r>
      <w:r>
        <w:rPr>
          <w:rFonts w:ascii="Arial" w:hAnsi="Arial" w:cs="Arial" w:eastAsia="Arial"/>
          <w:sz w:val="23"/>
          <w:szCs w:val="23"/>
          <w:color w:val="181818"/>
          <w:spacing w:val="-7"/>
          <w:w w:val="107"/>
        </w:rPr>
        <w:t>n</w:t>
      </w:r>
      <w:r>
        <w:rPr>
          <w:rFonts w:ascii="Arial" w:hAnsi="Arial" w:cs="Arial" w:eastAsia="Arial"/>
          <w:sz w:val="23"/>
          <w:szCs w:val="23"/>
          <w:color w:val="383838"/>
          <w:spacing w:val="0"/>
          <w:w w:val="112"/>
        </w:rPr>
        <w:t>e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58" w:after="0" w:line="240" w:lineRule="auto"/>
        <w:ind w:right="-79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6"/>
          <w:szCs w:val="26"/>
          <w:color w:val="282628"/>
          <w:w w:val="127"/>
        </w:rPr>
        <w:t>1</w:t>
      </w:r>
      <w:r>
        <w:rPr>
          <w:rFonts w:ascii="Times New Roman" w:hAnsi="Times New Roman" w:cs="Times New Roman" w:eastAsia="Times New Roman"/>
          <w:sz w:val="26"/>
          <w:szCs w:val="26"/>
          <w:color w:val="282628"/>
          <w:spacing w:val="-46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82628"/>
          <w:spacing w:val="0"/>
          <w:w w:val="111"/>
        </w:rPr>
        <w:t>FICCHI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/>
        <w:br w:type="column"/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shape style="position:absolute;margin-left:282.959991pt;margin-top:-219.38913pt;width:128.880005pt;height:200.880005pt;mso-position-horizontal-relative:page;mso-position-vertical-relative:paragraph;z-index:-13666" type="#_x0000_t75">
            <v:imagedata r:id="rId51" o:title=""/>
          </v:shape>
        </w:pict>
      </w:r>
      <w:r>
        <w:rPr>
          <w:rFonts w:ascii="Arial" w:hAnsi="Arial" w:cs="Arial" w:eastAsia="Arial"/>
          <w:sz w:val="23"/>
          <w:szCs w:val="23"/>
          <w:color w:val="282628"/>
          <w:w w:val="102"/>
          <w:position w:val="-1"/>
        </w:rPr>
        <w:t>Rumu</w:t>
      </w:r>
      <w:r>
        <w:rPr>
          <w:rFonts w:ascii="Arial" w:hAnsi="Arial" w:cs="Arial" w:eastAsia="Arial"/>
          <w:sz w:val="23"/>
          <w:szCs w:val="23"/>
          <w:color w:val="282628"/>
          <w:spacing w:val="-4"/>
          <w:w w:val="102"/>
          <w:position w:val="-1"/>
        </w:rPr>
        <w:t>a</w:t>
      </w:r>
      <w:r>
        <w:rPr>
          <w:rFonts w:ascii="Arial" w:hAnsi="Arial" w:cs="Arial" w:eastAsia="Arial"/>
          <w:sz w:val="23"/>
          <w:szCs w:val="23"/>
          <w:color w:val="050505"/>
          <w:spacing w:val="0"/>
          <w:w w:val="107"/>
          <w:position w:val="-1"/>
        </w:rPr>
        <w:t>lu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800" w:bottom="0" w:left="900" w:right="300"/>
          <w:cols w:num="3" w:equalWidth="0">
            <w:col w:w="2686" w:space="1468"/>
            <w:col w:w="1130" w:space="324"/>
            <w:col w:w="5172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3.959736pt;margin-top:0pt;width:43.917067pt;height:.1pt;mso-position-horizontal-relative:page;mso-position-vertical-relative:page;z-index:-13665" coordorigin="79,0" coordsize="878,2">
            <v:shape style="position:absolute;left:79;top:0;width:878;height:2" coordorigin="79,0" coordsize="878,0" path="m79,0l958,0e" filled="f" stroked="t" strokeweight="0pt" strokecolor="#9A9A99">
              <v:path arrowok="t"/>
            </v:shape>
          </v:group>
          <w10:wrap type="none"/>
        </w:pict>
      </w:r>
      <w:r>
        <w:rPr/>
        <w:pict>
          <v:group style="position:absolute;margin-left:512.245789pt;margin-top:.539795pt;width:48.596755pt;height:.1pt;mso-position-horizontal-relative:page;mso-position-vertical-relative:page;z-index:-13664" coordorigin="10245,11" coordsize="972,2">
            <v:shape style="position:absolute;left:10245;top:11;width:972;height:2" coordorigin="10245,11" coordsize="972,0" path="m10245,11l11217,11e" filled="f" stroked="t" strokeweight=".359976pt" strokecolor="#8C8C8C">
              <v:path arrowok="t"/>
            </v:shape>
          </v:group>
          <w10:wrap type="none"/>
        </w:pict>
      </w:r>
      <w:r>
        <w:rPr/>
        <w:pict>
          <v:group style="position:absolute;margin-left:594.680298pt;margin-top:0pt;width:.1pt;height:714.688062pt;mso-position-horizontal-relative:page;mso-position-vertical-relative:page;z-index:-13663" coordorigin="11894,0" coordsize="2,14294">
            <v:shape style="position:absolute;left:11894;top:0;width:2;height:14294" coordorigin="11894,0" coordsize="0,14294" path="m11894,14294l11894,0e" filled="f" stroked="t" strokeweight=".719952pt" strokecolor="#6B6B6B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0" w:after="0" w:line="240" w:lineRule="auto"/>
        <w:ind w:right="99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5B5B5B"/>
          <w:spacing w:val="0"/>
          <w:w w:val="106"/>
        </w:rPr>
        <w:t>55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900" w:right="300"/>
        </w:sectPr>
      </w:pPr>
      <w:rPr/>
    </w:p>
    <w:p>
      <w:pPr>
        <w:spacing w:before="62" w:after="0" w:line="282" w:lineRule="exact"/>
        <w:ind w:left="257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  <w:position w:val="-1"/>
        </w:rPr>
        <w:t>FICU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26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6"/>
          <w:b/>
          <w:bCs/>
          <w:position w:val="-1"/>
        </w:rPr>
        <w:t>PANACHJATU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640" w:bottom="0" w:left="1680" w:right="0"/>
        </w:sectPr>
      </w:pPr>
      <w:rPr/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49.759990pt;height:155.88pt;mso-position-horizontal-relative:char;mso-position-vertical-relative:line" type="#_x0000_t75">
            <v:imagedata r:id="rId5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2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8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1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-8"/>
          <w:w w:val="115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15"/>
        </w:rPr>
        <w:t>tri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4"/>
          <w:w w:val="115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15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-16"/>
          <w:w w:val="11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9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-1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2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2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-1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31.119995pt;margin-top:230.399994pt;width:157.679993pt;height:151.919998pt;mso-position-horizontal-relative:page;mso-position-vertical-relative:paragraph;z-index:-13662" type="#_x0000_t75">
            <v:imagedata r:id="rId53" o:title=""/>
          </v:shape>
        </w:pict>
      </w:r>
      <w:r>
        <w:rPr/>
        <w:pict>
          <v:shape style="width:152.640001pt;height:151.920pt;mso-position-horizontal-relative:char;mso-position-vertical-relative:line" type="#_x0000_t75">
            <v:imagedata r:id="rId5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13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FICU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95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7"/>
        </w:rPr>
        <w:t>ANAC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6"/>
          <w:w w:val="107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1"/>
          <w:w w:val="104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8"/>
        </w:rPr>
        <w:t>ATU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338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00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18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7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-2"/>
          <w:w w:val="102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2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-3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9"/>
          <w:position w:val="-1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09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24242"/>
          <w:spacing w:val="0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0"/>
          <w:cols w:num="2" w:equalWidth="0">
            <w:col w:w="3116" w:space="1728"/>
            <w:col w:w="5456"/>
          </w:cols>
        </w:sectPr>
      </w:pPr>
      <w:rPr/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/>
        <w:pict>
          <v:group style="position:absolute;margin-left:15.838942pt;margin-top:1.079589pt;width:64.435697pt;height:.1pt;mso-position-horizontal-relative:page;mso-position-vertical-relative:page;z-index:-13661" coordorigin="317,22" coordsize="1289,2">
            <v:shape style="position:absolute;left:317;top:22;width:1289;height:2" coordorigin="317,22" coordsize="1289,0" path="m317,22l1605,22e" filled="f" stroked="t" strokeweight=".359976pt" strokecolor="#ACAFAF">
              <v:path arrowok="t"/>
            </v:shape>
          </v:group>
          <w10:wrap type="none"/>
        </w:pict>
      </w:r>
      <w:r>
        <w:rPr/>
        <w:pict>
          <v:group style="position:absolute;margin-left:100.073318pt;margin-top:.899658pt;width:46.436899pt;height:.1pt;mso-position-horizontal-relative:page;mso-position-vertical-relative:page;z-index:-13660" coordorigin="2001,18" coordsize="929,2">
            <v:shape style="position:absolute;left:2001;top:18;width:929;height:2" coordorigin="2001,18" coordsize="929,0" path="m2001,18l2930,18e" filled="f" stroked="t" strokeweight=".359976pt" strokecolor="#A8ACA8">
              <v:path arrowok="t"/>
            </v:shape>
          </v:group>
          <w10:wrap type="none"/>
        </w:pict>
      </w:r>
      <w:r>
        <w:rPr/>
        <w:pict>
          <v:group style="position:absolute;margin-left:514.045654pt;margin-top:.539795pt;width:58.316106pt;height:.1pt;mso-position-horizontal-relative:page;mso-position-vertical-relative:page;z-index:-13659" coordorigin="10281,11" coordsize="1166,2">
            <v:shape style="position:absolute;left:10281;top:11;width:1166;height:2" coordorigin="10281,11" coordsize="1166,0" path="m10281,11l11447,11e" filled="f" stroked="t" strokeweight=".359976pt" strokecolor="#838383">
              <v:path arrowok="t"/>
            </v:shape>
          </v:group>
          <w10:wrap type="none"/>
        </w:pict>
      </w:r>
      <w:r>
        <w:rPr/>
        <w:pict>
          <v:group style="position:absolute;margin-left:594.320313pt;margin-top:0pt;width:.719952pt;height:836.681756pt;mso-position-horizontal-relative:page;mso-position-vertical-relative:page;z-index:-13658" coordorigin="11886,0" coordsize="14,16734">
            <v:group style="position:absolute;left:11894;top:7;width:2;height:16683" coordorigin="11894,7" coordsize="2,16683">
              <v:shape style="position:absolute;left:11894;top:7;width:2;height:16683" coordorigin="11894,7" coordsize="0,16683" path="m11894,16690l11894,7e" filled="f" stroked="t" strokeweight=".719952pt" strokecolor="#575757">
                <v:path arrowok="t"/>
              </v:shape>
            </v:group>
            <v:group style="position:absolute;left:11894;top:15906;width:2;height:820" coordorigin="11894,15906" coordsize="2,820">
              <v:shape style="position:absolute;left:11894;top:15906;width:2;height:820" coordorigin="11894,15906" coordsize="0,820" path="m11894,16726l11894,15906e" filled="f" stroked="t" strokeweight=".719952pt" strokecolor="#BCBCBC">
                <v:path arrowok="t"/>
              </v:shape>
            </v:group>
            <w10:wrap type="none"/>
          </v:group>
        </w:pict>
      </w:r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566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424242"/>
          <w:spacing w:val="0"/>
          <w:w w:val="92"/>
        </w:rPr>
        <w:t>56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62" w:after="0" w:line="240" w:lineRule="auto"/>
        <w:ind w:right="25"/>
        <w:jc w:val="right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color w:val="BFBFBF"/>
          <w:spacing w:val="0"/>
          <w:w w:val="100"/>
        </w:rPr>
        <w:t>•</w:t>
      </w:r>
      <w:r>
        <w:rPr>
          <w:rFonts w:ascii="Times New Roman" w:hAnsi="Times New Roman" w:cs="Times New Roman" w:eastAsia="Times New Roman"/>
          <w:sz w:val="14"/>
          <w:szCs w:val="14"/>
          <w:color w:val="BFBFBF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14"/>
          <w:szCs w:val="14"/>
          <w:color w:val="BFBFBF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14"/>
          <w:szCs w:val="14"/>
          <w:color w:val="BFBFBF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0"/>
        </w:sectPr>
      </w:pPr>
      <w:rPr/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68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45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38.960003pt;height:173.88pt;mso-position-horizontal-relative:char;mso-position-vertical-relative:line" type="#_x0000_t75">
            <v:imagedata r:id="rId5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37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w w:val="109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8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96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8"/>
          <w:w w:val="96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  <w:position w:val="-1"/>
        </w:rPr>
        <w:t>embre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27" w:after="0" w:line="240" w:lineRule="auto"/>
        <w:ind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</w:rPr>
        <w:t>1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6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6"/>
          <w:b/>
          <w:bCs/>
        </w:rPr>
        <w:t>FICHI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5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488.160004pt;margin-top:-203.236206pt;width:108.720001pt;height:697.679993pt;mso-position-horizontal-relative:page;mso-position-vertical-relative:paragraph;z-index:-13656" type="#_x0000_t75">
            <v:imagedata r:id="rId56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6"/>
        </w:rPr>
        <w:t>FIURONA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6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uleur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1"/>
        </w:rPr>
        <w:t>in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6"/>
        </w:rPr>
        <w:t>éfiniss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6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95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1"/>
          <w:w w:val="95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77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Gris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"/>
          <w:w w:val="11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32"/>
        </w:rPr>
        <w:t>le?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77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Dite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BUT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6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HJU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(la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8"/>
          <w:w w:val="122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4"/>
          <w:w w:val="104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8"/>
        </w:rPr>
        <w:t>sse)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0"/>
          <w:cols w:num="2" w:equalWidth="0">
            <w:col w:w="3231" w:space="237"/>
            <w:col w:w="6832"/>
          </w:cols>
        </w:sectPr>
      </w:pPr>
      <w:rPr/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/>
        <w:pict>
          <v:group style="position:absolute;margin-left:135.710938pt;margin-top:.899658pt;width:114.472355pt;height:.1pt;mso-position-horizontal-relative:page;mso-position-vertical-relative:page;z-index:-13655" coordorigin="2714,18" coordsize="2289,2">
            <v:shape style="position:absolute;left:2714;top:18;width:2289;height:2" coordorigin="2714,18" coordsize="2289,0" path="m2714,18l5004,18e" filled="f" stroked="t" strokeweight=".359976pt" strokecolor="#878783">
              <v:path arrowok="t"/>
            </v:shape>
          </v:group>
          <w10:wrap type="none"/>
        </w:pict>
      </w:r>
      <w:r>
        <w:rPr/>
        <w:pict>
          <v:group style="position:absolute;margin-left:341.617188pt;margin-top:.539795pt;width:129.951322pt;height:.1pt;mso-position-horizontal-relative:page;mso-position-vertical-relative:page;z-index:-13654" coordorigin="6832,11" coordsize="2599,2">
            <v:shape style="position:absolute;left:6832;top:11;width:2599;height:2" coordorigin="6832,11" coordsize="2599,0" path="m6832,11l9431,11e" filled="f" stroked="t" strokeweight=".359976pt" strokecolor="#80807C">
              <v:path arrowok="t"/>
            </v:shape>
          </v:group>
          <w10:wrap type="none"/>
        </w:pict>
      </w:r>
      <w:r>
        <w:rPr>
          <w:sz w:val="26"/>
          <w:szCs w:val="26"/>
        </w:rPr>
      </w:r>
    </w:p>
    <w:p>
      <w:pPr>
        <w:spacing w:before="33" w:after="0" w:line="240" w:lineRule="auto"/>
        <w:ind w:left="36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306pt;margin-top:-70.800354pt;width:149.759995pt;height:104.400002pt;mso-position-horizontal-relative:page;mso-position-vertical-relative:paragraph;z-index:-13657" type="#_x0000_t75">
            <v:imagedata r:id="rId57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io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5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ette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déta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5"/>
        </w:rPr>
        <w:t>difficilement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37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Dite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6"/>
        </w:rPr>
        <w:t>Ruallu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315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nt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0C0C0C"/>
          <w:spacing w:val="-18"/>
          <w:w w:val="143"/>
          <w:b/>
          <w:bCs/>
        </w:rPr>
        <w:t>l</w:t>
      </w:r>
      <w:r>
        <w:rPr>
          <w:rFonts w:ascii="Arial" w:hAnsi="Arial" w:cs="Arial" w:eastAsia="Arial"/>
          <w:sz w:val="22"/>
          <w:szCs w:val="22"/>
          <w:color w:val="4B4B4B"/>
          <w:spacing w:val="0"/>
          <w:w w:val="88"/>
          <w:b/>
          <w:bCs/>
        </w:rPr>
        <w:t>'</w:t>
      </w:r>
      <w:r>
        <w:rPr>
          <w:rFonts w:ascii="Arial" w:hAnsi="Arial" w:cs="Arial" w:eastAsia="Arial"/>
          <w:sz w:val="22"/>
          <w:szCs w:val="22"/>
          <w:color w:val="4B4B4B"/>
          <w:spacing w:val="-1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13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0"/>
          <w:w w:val="113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0"/>
        </w:rPr>
        <w:t>lle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71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72"/>
        </w:rPr>
        <w:t>11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3"/>
          <w:w w:val="7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'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agit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bien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même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6"/>
        </w:rPr>
        <w:t>arbre.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37" w:lineRule="exact"/>
        <w:ind w:left="46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  <w:position w:val="-1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7"/>
          <w:position w:val="-1"/>
        </w:rPr>
        <w:t>désinence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4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7"/>
          <w:position w:val="-1"/>
        </w:rPr>
        <w:t>"FIURON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20"/>
          <w:w w:val="107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  <w:position w:val="-1"/>
        </w:rPr>
        <w:t>"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6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indiq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8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8"/>
          <w:position w:val="-1"/>
        </w:rPr>
        <w:t>généralement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9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  <w:position w:val="-1"/>
        </w:rPr>
        <w:t>deux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5"/>
          <w:position w:val="-1"/>
        </w:rPr>
        <w:t>récolt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2"/>
          <w:w w:val="105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9"/>
          <w:position w:val="-1"/>
        </w:rPr>
        <w:t>s.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1225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7"/>
          <w:w w:val="100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9"/>
          <w:position w:val="-1"/>
        </w:rPr>
        <w:t>MAT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2"/>
          <w:w w:val="109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5"/>
          <w:position w:val="-1"/>
        </w:rPr>
        <w:t>ALI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42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6"/>
        </w:rPr>
        <w:t>57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0"/>
        </w:sectPr>
      </w:pPr>
      <w:rPr/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0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96.839998pt;height:240.12pt;mso-position-horizontal-relative:char;mso-position-vertical-relative:line" type="#_x0000_t75">
            <v:imagedata r:id="rId5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1099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14"/>
          <w:position w:val="-1"/>
        </w:rPr>
        <w:t>RUAL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7"/>
          <w:w w:val="114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4"/>
          <w:position w:val="-1"/>
        </w:rPr>
        <w:t>U: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6"/>
          <w:w w:val="114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  <w:position w:val="-1"/>
        </w:rPr>
        <w:t>1er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2"/>
          <w:position w:val="-1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2"/>
          <w:w w:val="112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7"/>
          <w:w w:val="102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3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8"/>
          <w:position w:val="-1"/>
        </w:rPr>
        <w:t>mbre.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74" w:after="0" w:line="240" w:lineRule="auto"/>
        <w:ind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color w:val="212121"/>
          <w:spacing w:val="0"/>
          <w:w w:val="100"/>
          <w:b/>
          <w:bCs/>
        </w:rPr>
        <w:t>1</w:t>
      </w:r>
      <w:r>
        <w:rPr>
          <w:rFonts w:ascii="Times New Roman" w:hAnsi="Times New Roman" w:cs="Times New Roman" w:eastAsia="Times New Roman"/>
          <w:sz w:val="24"/>
          <w:szCs w:val="24"/>
          <w:color w:val="212121"/>
          <w:spacing w:val="-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F2F2F"/>
          <w:spacing w:val="0"/>
          <w:w w:val="109"/>
          <w:b/>
          <w:bCs/>
        </w:rPr>
        <w:t>FICHI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12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2"/>
        </w:rPr>
        <w:t>nJR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12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2"/>
        </w:rPr>
        <w:t>NA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27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2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6"/>
        </w:rPr>
        <w:t>Juillet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Dit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BUTT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6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2"/>
          <w:w w:val="100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grosse)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580" w:bottom="0" w:left="1680" w:right="320"/>
          <w:cols w:num="2" w:equalWidth="0">
            <w:col w:w="3759" w:space="98"/>
            <w:col w:w="6123"/>
          </w:cols>
        </w:sectPr>
      </w:pPr>
      <w:rPr/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241.543869pt;margin-top:.539795pt;width:31.317909pt;height:.1pt;mso-position-horizontal-relative:page;mso-position-vertical-relative:page;z-index:-13652" coordorigin="4831,11" coordsize="626,2">
            <v:shape style="position:absolute;left:4831;top:11;width:626;height:2" coordorigin="4831,11" coordsize="626,0" path="m4831,11l5457,11e" filled="f" stroked="t" strokeweight=".359976pt" strokecolor="#A0A09C">
              <v:path arrowok="t"/>
            </v:shape>
          </v:group>
          <w10:wrap type="none"/>
        </w:pict>
      </w:r>
      <w:r>
        <w:rPr/>
        <w:pict>
          <v:group style="position:absolute;margin-left:382.294464pt;margin-top:.539795pt;width:76.314904pt;height:.1pt;mso-position-horizontal-relative:page;mso-position-vertical-relative:page;z-index:-13651" coordorigin="7646,11" coordsize="1526,2">
            <v:shape style="position:absolute;left:7646;top:11;width:1526;height:2" coordorigin="7646,11" coordsize="1526,0" path="m7646,11l9172,11e" filled="f" stroked="t" strokeweight=".359976pt" strokecolor="#909090">
              <v:path arrowok="t"/>
            </v:shape>
          </v:group>
          <w10:wrap type="none"/>
        </w:pict>
      </w:r>
      <w:r>
        <w:rPr/>
        <w:pict>
          <v:group style="position:absolute;margin-left:504.68631pt;margin-top:0pt;width:90.713942pt;height:841pt;mso-position-horizontal-relative:page;mso-position-vertical-relative:page;z-index:-13650" coordorigin="10094,0" coordsize="1814,16820">
            <v:group style="position:absolute;left:10101;top:14;width:1800;height:2" coordorigin="10101,14" coordsize="1800,2">
              <v:shape style="position:absolute;left:10101;top:14;width:1800;height:2" coordorigin="10101,14" coordsize="1800,0" path="m10101,14l11901,14e" filled="f" stroked="t" strokeweight=".719952pt" strokecolor="#707070">
                <v:path arrowok="t"/>
              </v:shape>
            </v:group>
            <v:group style="position:absolute;left:11894;top:0;width:2;height:16813" coordorigin="11894,0" coordsize="2,16813">
              <v:shape style="position:absolute;left:11894;top:0;width:2;height:16813" coordorigin="11894,0" coordsize="0,16813" path="m11894,16813l11894,0e" filled="f" stroked="t" strokeweight=".719952pt" strokecolor="#606060">
                <v:path arrowok="t"/>
              </v:shape>
            </v:group>
            <w10:wrap type="none"/>
          </v:group>
        </w:pict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left="112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357.119995pt;margin-top:-93.472542pt;width:83.519997pt;height:189.360001pt;mso-position-horizontal-relative:page;mso-position-vertical-relative:paragraph;z-index:-13653" type="#_x0000_t75">
            <v:imagedata r:id="rId59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6"/>
          <w:w w:val="108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2"/>
          <w:w w:val="108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8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08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8"/>
        </w:rPr>
        <w:t>up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pl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4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e,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2"/>
        </w:rPr>
        <w:t>ég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11"/>
          <w:w w:val="112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6"/>
          <w:w w:val="103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1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9"/>
          <w:w w:val="108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1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6"/>
        </w:rPr>
        <w:t>nt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2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pl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4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9"/>
          <w:w w:val="11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1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0"/>
        </w:rPr>
        <w:t>ti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8"/>
          <w:w w:val="11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0"/>
        </w:rPr>
        <w:t>e,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2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déta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2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8"/>
        </w:rPr>
        <w:t>convenablement.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444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  <w:position w:val="-1"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1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0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-3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7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urt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5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0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4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  <w:position w:val="-1"/>
        </w:rPr>
        <w:t>in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07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07"/>
          <w:position w:val="-1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107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1"/>
          <w:w w:val="107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  <w:position w:val="-1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"/>
          <w:w w:val="103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  <w:position w:val="-1"/>
        </w:rPr>
        <w:t>iuro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6"/>
          <w:w w:val="107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  <w:position w:val="-1"/>
        </w:rPr>
        <w:t>e)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40" w:lineRule="auto"/>
        <w:ind w:right="231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8"/>
          <w:w w:val="100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CU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0"/>
        </w:rPr>
        <w:t>NER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4"/>
          <w:w w:val="11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"/>
          <w:w w:val="97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8"/>
        </w:rPr>
        <w:t>CONE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7" w:lineRule="exact"/>
        <w:ind w:right="778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"/>
          <w:w w:val="110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9"/>
          <w:w w:val="85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9"/>
          <w:position w:val="-1"/>
        </w:rPr>
        <w:t>URONE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99"/>
        <w:jc w:val="right"/>
        <w:rPr>
          <w:rFonts w:ascii="Courier New" w:hAnsi="Courier New" w:cs="Courier New" w:eastAsia="Courier New"/>
          <w:sz w:val="25"/>
          <w:szCs w:val="25"/>
        </w:rPr>
      </w:pPr>
      <w:rPr/>
      <w:r>
        <w:rPr>
          <w:rFonts w:ascii="Courier New" w:hAnsi="Courier New" w:cs="Courier New" w:eastAsia="Courier New"/>
          <w:sz w:val="25"/>
          <w:szCs w:val="25"/>
          <w:color w:val="505050"/>
          <w:spacing w:val="0"/>
          <w:w w:val="84"/>
        </w:rPr>
        <w:t>58</w:t>
      </w:r>
      <w:r>
        <w:rPr>
          <w:rFonts w:ascii="Courier New" w:hAnsi="Courier New" w:cs="Courier New" w:eastAsia="Courier New"/>
          <w:sz w:val="25"/>
          <w:szCs w:val="25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320"/>
        </w:sectPr>
      </w:pPr>
      <w:rPr/>
    </w:p>
    <w:p>
      <w:pPr>
        <w:spacing w:before="75" w:after="0" w:line="240" w:lineRule="auto"/>
        <w:ind w:left="3748" w:right="5841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0pt;margin-top:0pt;width:52.916466pt;height:.1pt;mso-position-horizontal-relative:page;mso-position-vertical-relative:page;z-index:-13647" coordorigin="0,0" coordsize="1058,2">
            <v:shape style="position:absolute;left:0;top:0;width:1058;height:2" coordorigin="0,0" coordsize="1058,0" path="m0,0l1058,0e" filled="f" stroked="t" strokeweight="0pt" strokecolor="#8E8C8C">
              <v:path arrowok="t"/>
            </v:shape>
          </v:group>
          <w10:wrap type="none"/>
        </w:pict>
      </w:r>
      <w:r>
        <w:rPr/>
        <w:pict>
          <v:group style="position:absolute;margin-left:118.072113pt;margin-top:.539795pt;width:36.357573pt;height:.1pt;mso-position-horizontal-relative:page;mso-position-vertical-relative:page;z-index:-13646" coordorigin="2361,11" coordsize="727,2">
            <v:shape style="position:absolute;left:2361;top:11;width:727;height:2" coordorigin="2361,11" coordsize="727,0" path="m2361,11l3089,11e" filled="f" stroked="t" strokeweight=".359976pt" strokecolor="#6B6767">
              <v:path arrowok="t"/>
            </v:shape>
          </v:group>
          <w10:wrap type="none"/>
        </w:pict>
      </w:r>
      <w:r>
        <w:rPr/>
        <w:pict>
          <v:group style="position:absolute;margin-left:594.320313pt;margin-top:.359863pt;width:.1pt;height:748.155327pt;mso-position-horizontal-relative:page;mso-position-vertical-relative:page;z-index:-13645" coordorigin="11886,7" coordsize="2,14963">
            <v:shape style="position:absolute;left:11886;top:7;width:2;height:14963" coordorigin="11886,7" coordsize="0,14963" path="m11886,14970l11886,7e" filled="f" stroked="t" strokeweight="1.079928pt" strokecolor="#343434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</w:rPr>
        <w:t>1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4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B3B3B"/>
          <w:spacing w:val="0"/>
          <w:w w:val="108"/>
          <w:b/>
          <w:bCs/>
        </w:rPr>
        <w:t>FICHI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4282" w:right="3885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56.16pt;margin-top:-20.994232pt;width:40.68pt;height:74.160004pt;mso-position-horizontal-relative:page;mso-position-vertical-relative:paragraph;z-index:-13649" type="#_x0000_t75">
            <v:imagedata r:id="rId60" o:title=""/>
          </v:shape>
        </w:pict>
      </w:r>
      <w:r>
        <w:rPr/>
        <w:pict>
          <v:shape style="position:absolute;margin-left:136.080002pt;margin-top:-5.154228pt;width:30.959999pt;height:58.32pt;mso-position-horizontal-relative:page;mso-position-vertical-relative:paragraph;z-index:-13648" type="#_x0000_t75">
            <v:imagedata r:id="rId61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B3B3B"/>
          <w:position w:val="-1"/>
        </w:rPr>
        <w:t>NERBICON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27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3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-1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1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13"/>
          <w:w w:val="88"/>
          <w:position w:val="-1"/>
        </w:rPr>
        <w:t>B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8"/>
          <w:position w:val="-1"/>
        </w:rPr>
        <w:t>IFERE)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1" w:after="0" w:line="240" w:lineRule="auto"/>
        <w:ind w:left="572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54.716347pt;margin-top:28.91477pt;width:68.782763pt;height:69.5pt;mso-position-horizontal-relative:page;mso-position-vertical-relative:paragraph;z-index:-13644" type="#_x0000_t202" filled="f" stroked="f">
            <v:textbox inset="0,0,0,0">
              <w:txbxContent>
                <w:p>
                  <w:pPr>
                    <w:spacing w:before="0" w:after="0" w:line="1390" w:lineRule="exact"/>
                    <w:ind w:right="-249"/>
                    <w:jc w:val="left"/>
                    <w:rPr>
                      <w:rFonts w:ascii="Arial" w:hAnsi="Arial" w:cs="Arial" w:eastAsia="Arial"/>
                      <w:sz w:val="139"/>
                      <w:szCs w:val="139"/>
                    </w:rPr>
                  </w:pPr>
                  <w:rPr/>
                  <w:r>
                    <w:rPr>
                      <w:rFonts w:ascii="Arial" w:hAnsi="Arial" w:cs="Arial" w:eastAsia="Arial"/>
                      <w:sz w:val="139"/>
                      <w:szCs w:val="139"/>
                      <w:color w:val="262626"/>
                      <w:spacing w:val="0"/>
                      <w:w w:val="178"/>
                      <w:position w:val="-1"/>
                    </w:rPr>
                    <w:t>û</w:t>
                  </w:r>
                  <w:r>
                    <w:rPr>
                      <w:rFonts w:ascii="Arial" w:hAnsi="Arial" w:cs="Arial" w:eastAsia="Arial"/>
                      <w:sz w:val="139"/>
                      <w:szCs w:val="139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262626"/>
          <w:w w:val="89"/>
        </w:rPr>
        <w:t>FI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-3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9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2"/>
          <w:w w:val="10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ONE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RUMUALU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23" w:lineRule="exact"/>
        <w:ind w:left="4333" w:right="4131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-3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2"/>
          <w:w w:val="100"/>
          <w:position w:val="-3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  <w:position w:val="-3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6"/>
          <w:w w:val="100"/>
          <w:position w:val="-3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-3"/>
        </w:rPr>
        <w:t>ALI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54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0"/>
          <w:position w:val="-3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7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  <w:position w:val="-3"/>
        </w:rPr>
        <w:t>BIFERE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-17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97"/>
          <w:position w:val="-3"/>
        </w:rPr>
        <w:t>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735" w:lineRule="exact"/>
        <w:ind w:left="1511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width:52.919998pt;height:39.599998pt;mso-position-horizontal-relative:char;mso-position-vertical-relative:line" type="#_x0000_t75">
            <v:imagedata r:id="rId6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7"/>
        </w:rPr>
        <w:t>                                                             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7"/>
        </w:rPr>
        <w:t>FIURONE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3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  <w:position w:val="7"/>
        </w:rPr>
        <w:t>et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1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97"/>
          <w:position w:val="7"/>
        </w:rPr>
        <w:t>RUMU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-37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7"/>
        </w:rPr>
        <w:t>ALU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1444" w:lineRule="exact"/>
        <w:ind w:left="258" w:right="-20"/>
        <w:jc w:val="left"/>
        <w:tabs>
          <w:tab w:pos="44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144"/>
          <w:szCs w:val="144"/>
          <w:color w:val="262626"/>
          <w:spacing w:val="0"/>
          <w:w w:val="100"/>
          <w:position w:val="1"/>
        </w:rPr>
        <w:t>0</w:t>
      </w:r>
      <w:r>
        <w:rPr>
          <w:rFonts w:ascii="Arial" w:hAnsi="Arial" w:cs="Arial" w:eastAsia="Arial"/>
          <w:sz w:val="144"/>
          <w:szCs w:val="144"/>
          <w:color w:val="262626"/>
          <w:spacing w:val="-223"/>
          <w:w w:val="100"/>
          <w:position w:val="1"/>
        </w:rPr>
        <w:t> </w:t>
      </w:r>
      <w:r>
        <w:rPr>
          <w:rFonts w:ascii="Arial" w:hAnsi="Arial" w:cs="Arial" w:eastAsia="Arial"/>
          <w:sz w:val="144"/>
          <w:szCs w:val="144"/>
          <w:color w:val="26262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44"/>
          <w:szCs w:val="144"/>
          <w:color w:val="26262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45"/>
        </w:rPr>
        <w:t>NA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32"/>
          <w:w w:val="100"/>
          <w:position w:val="4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6"/>
          <w:w w:val="100"/>
          <w:position w:val="45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11"/>
          <w:w w:val="100"/>
          <w:position w:val="45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4"/>
          <w:w w:val="100"/>
          <w:position w:val="45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45"/>
        </w:rPr>
        <w:t>TANA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4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2"/>
          <w:w w:val="100"/>
          <w:position w:val="4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61"/>
          <w:i/>
          <w:position w:val="45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61"/>
          <w:i/>
          <w:position w:val="4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32"/>
          <w:w w:val="61"/>
          <w:i/>
          <w:position w:val="4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7"/>
          <w:position w:val="45"/>
        </w:rPr>
        <w:t>UNIFERE)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51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PANACHJATA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11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lFERE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1573" w:lineRule="exact"/>
        <w:ind w:left="186" w:right="-20"/>
        <w:jc w:val="left"/>
        <w:tabs>
          <w:tab w:pos="4460" w:val="left"/>
          <w:tab w:pos="578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140"/>
          <w:szCs w:val="140"/>
          <w:color w:val="262626"/>
          <w:spacing w:val="0"/>
          <w:w w:val="100"/>
          <w:position w:val="-5"/>
        </w:rPr>
        <w:t>6</w:t>
      </w:r>
      <w:r>
        <w:rPr>
          <w:rFonts w:ascii="Times New Roman" w:hAnsi="Times New Roman" w:cs="Times New Roman" w:eastAsia="Times New Roman"/>
          <w:sz w:val="140"/>
          <w:szCs w:val="140"/>
          <w:color w:val="262626"/>
          <w:spacing w:val="-315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140"/>
          <w:szCs w:val="140"/>
          <w:color w:val="262626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40"/>
          <w:szCs w:val="140"/>
          <w:color w:val="262626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0"/>
          <w:w w:val="102"/>
          <w:position w:val="40"/>
        </w:rPr>
        <w:t>PIN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-35"/>
          <w:w w:val="100"/>
          <w:position w:val="4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0"/>
          <w:w w:val="100"/>
          <w:position w:val="40"/>
        </w:rPr>
        <w:t>ZA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-14"/>
          <w:w w:val="100"/>
          <w:position w:val="4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9"/>
          <w:w w:val="100"/>
          <w:position w:val="4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0"/>
          <w:w w:val="100"/>
          <w:position w:val="40"/>
        </w:rPr>
        <w:t>UTI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-45"/>
          <w:w w:val="100"/>
          <w:position w:val="4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0"/>
          <w:w w:val="100"/>
          <w:position w:val="4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0"/>
          <w:w w:val="80"/>
          <w:position w:val="40"/>
        </w:rPr>
        <w:t>(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0"/>
          <w:w w:val="80"/>
          <w:position w:val="4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11"/>
          <w:w w:val="80"/>
          <w:position w:val="4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0"/>
          <w:w w:val="106"/>
          <w:position w:val="40"/>
        </w:rPr>
        <w:t>UNI</w:t>
      </w:r>
      <w:r>
        <w:rPr>
          <w:rFonts w:ascii="Times New Roman" w:hAnsi="Times New Roman" w:cs="Times New Roman" w:eastAsia="Times New Roman"/>
          <w:sz w:val="20"/>
          <w:szCs w:val="20"/>
          <w:color w:val="646464"/>
          <w:spacing w:val="1"/>
          <w:w w:val="106"/>
          <w:position w:val="4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0"/>
          <w:w w:val="125"/>
          <w:position w:val="40"/>
        </w:rPr>
        <w:t>ERE)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1323" w:lineRule="exact"/>
        <w:ind w:left="129" w:right="-20"/>
        <w:jc w:val="left"/>
        <w:tabs>
          <w:tab w:pos="448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Arial" w:hAnsi="Arial" w:cs="Arial" w:eastAsia="Arial"/>
          <w:sz w:val="133"/>
          <w:szCs w:val="133"/>
          <w:color w:val="262626"/>
          <w:spacing w:val="0"/>
          <w:w w:val="100"/>
          <w:position w:val="2"/>
        </w:rPr>
        <w:t>6</w:t>
      </w:r>
      <w:r>
        <w:rPr>
          <w:rFonts w:ascii="Arial" w:hAnsi="Arial" w:cs="Arial" w:eastAsia="Arial"/>
          <w:sz w:val="133"/>
          <w:szCs w:val="133"/>
          <w:color w:val="262626"/>
          <w:spacing w:val="-280"/>
          <w:w w:val="100"/>
          <w:position w:val="2"/>
        </w:rPr>
        <w:t> </w:t>
      </w:r>
      <w:r>
        <w:rPr>
          <w:rFonts w:ascii="Arial" w:hAnsi="Arial" w:cs="Arial" w:eastAsia="Arial"/>
          <w:sz w:val="133"/>
          <w:szCs w:val="133"/>
          <w:color w:val="262626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33"/>
          <w:szCs w:val="133"/>
          <w:color w:val="262626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46"/>
        </w:rPr>
        <w:t>GENOVESE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4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12"/>
          <w:w w:val="100"/>
          <w:position w:val="4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73"/>
          <w:position w:val="46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73"/>
          <w:position w:val="4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11"/>
          <w:w w:val="73"/>
          <w:position w:val="4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0"/>
          <w:position w:val="46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13"/>
          <w:w w:val="100"/>
          <w:position w:val="46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46"/>
        </w:rPr>
        <w:t>IFERE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19"/>
          <w:w w:val="100"/>
          <w:position w:val="4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46"/>
        </w:rPr>
        <w:t>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66" w:after="0" w:line="240" w:lineRule="auto"/>
        <w:ind w:left="129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width:34.560001pt;height:55.439999pt;mso-position-horizontal-relative:char;mso-position-vertical-relative:line" type="#_x0000_t75">
            <v:imagedata r:id="rId6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                                                                  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PICI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2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TIN!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5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73"/>
          <w:position w:val="0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37"/>
          <w:w w:val="73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6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  <w:position w:val="0"/>
        </w:rPr>
        <w:t>IF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5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RE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1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7" w:lineRule="auto"/>
        <w:ind w:left="244" w:right="1762" w:firstLine="-101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width:30.959999pt;height:53.279999pt;mso-position-horizontal-relative:char;mso-position-vertical-relative:line" type="#_x0000_t75">
            <v:imagedata r:id="rId6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                                                                    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CAGNANESE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9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UNIFERE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1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)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5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NIGRACHJOLI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pict>
          <v:shape style="width:30.959999pt;height:39.599998pt;mso-position-horizontal-relative:char;mso-position-vertical-relative:line" type="#_x0000_t75">
            <v:imagedata r:id="rId65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                                                                    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BIANCONE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8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0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9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94"/>
          <w:position w:val="0"/>
        </w:rPr>
        <w:t>UN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4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  <w:position w:val="0"/>
        </w:rPr>
        <w:t>IFERE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1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  <w:position w:val="0"/>
        </w:rPr>
        <w:t>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94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F4F4F"/>
          <w:spacing w:val="0"/>
          <w:w w:val="108"/>
          <w:b/>
          <w:bCs/>
        </w:rPr>
        <w:t>59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00" w:bottom="0" w:left="980" w:right="340"/>
        </w:sectPr>
      </w:pPr>
      <w:rPr/>
    </w:p>
    <w:p>
      <w:pPr>
        <w:spacing w:before="73" w:after="0" w:line="240" w:lineRule="auto"/>
        <w:ind w:left="5887" w:right="5853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252553pt;margin-top:273.393188pt;width:.1pt;height:311.608204pt;mso-position-horizontal-relative:page;mso-position-vertical-relative:page;z-index:-13643" coordorigin="25,5468" coordsize="2,6232">
            <v:shape style="position:absolute;left:25;top:5468;width:2;height:6232" coordorigin="25,5468" coordsize="0,6232" path="m25,11700l25,5468e" filled="f" stroked="t" strokeweight=".715745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FICHI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(liste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apparente).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97.625532" w:type="dxa"/>
      </w:tblPr>
      <w:tblGrid/>
      <w:tr>
        <w:trPr>
          <w:trHeight w:val="694" w:hRule="exact"/>
        </w:trPr>
        <w:tc>
          <w:tcPr>
            <w:tcW w:w="1675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2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60" w:lineRule="auto"/>
              <w:ind w:left="459" w:right="431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TYPE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(1)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FIURONI</w:t>
            </w:r>
          </w:p>
          <w:p>
            <w:pPr>
              <w:spacing w:before="0" w:after="0" w:line="84" w:lineRule="exact"/>
              <w:ind w:left="732" w:right="835"/>
              <w:jc w:val="center"/>
              <w:rPr>
                <w:rFonts w:ascii="Arial" w:hAnsi="Arial" w:cs="Arial" w:eastAsia="Arial"/>
                <w:sz w:val="9"/>
                <w:szCs w:val="9"/>
              </w:rPr>
            </w:pPr>
            <w:rPr/>
            <w:r>
              <w:rPr>
                <w:rFonts w:ascii="Arial" w:hAnsi="Arial" w:cs="Arial" w:eastAsia="Arial"/>
                <w:sz w:val="9"/>
                <w:szCs w:val="9"/>
                <w:spacing w:val="0"/>
                <w:w w:val="80"/>
              </w:rPr>
              <w:t>.</w:t>
            </w:r>
            <w:r>
              <w:rPr>
                <w:rFonts w:ascii="Arial" w:hAnsi="Arial" w:cs="Arial" w:eastAsia="Arial"/>
                <w:sz w:val="9"/>
                <w:szCs w:val="9"/>
                <w:spacing w:val="0"/>
                <w:w w:val="100"/>
              </w:rPr>
            </w:r>
          </w:p>
        </w:tc>
        <w:tc>
          <w:tcPr>
            <w:tcW w:w="1539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60" w:lineRule="auto"/>
              <w:ind w:left="422" w:right="342" w:firstLine="-1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TYPE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(2)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NURMALI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88" w:lineRule="auto"/>
              <w:ind w:left="157" w:right="91" w:firstLine="322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2"/>
              </w:rPr>
              <w:t>AUTRES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12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15"/>
              </w:rPr>
              <w:t>APPELLATIONS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96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36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4"/>
              </w:rPr>
              <w:t>FLORAISON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72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1"/>
              </w:rPr>
              <w:t>COULEUR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22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3"/>
              </w:rPr>
              <w:t>MATURITE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8.58893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100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4"/>
              </w:rPr>
              <w:t>MULTIPLICATION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8.58893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6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2"/>
              </w:rPr>
              <w:t>DETENTEUR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8.58893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52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1"/>
              </w:rPr>
              <w:t>REGION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 w:val="restart"/>
            <w:tcBorders>
              <w:top w:val="single" w:sz="5.72596" w:space="0" w:color="000000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20" w:hRule="exact"/>
        </w:trPr>
        <w:tc>
          <w:tcPr>
            <w:tcW w:w="1675" w:type="dxa"/>
            <w:tcBorders>
              <w:top w:val="single" w:sz="8.58893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1" w:lineRule="auto"/>
              <w:ind w:left="79" w:right="6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NERBICONI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PRIMATICCI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39" w:type="dxa"/>
            <w:vMerge w:val="restart"/>
            <w:tcBorders>
              <w:top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89" w:type="dxa"/>
            <w:tcBorders>
              <w:top w:val="single" w:sz="8.58893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40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6"/>
              </w:rPr>
              <w:t>SUTIACHJI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96" w:type="dxa"/>
            <w:vMerge w:val="restart"/>
            <w:tcBorders>
              <w:top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50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BIFERES</w:t>
            </w:r>
          </w:p>
        </w:tc>
        <w:tc>
          <w:tcPr>
            <w:tcW w:w="1825" w:type="dxa"/>
            <w:tcBorders>
              <w:top w:val="single" w:sz="8.58893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51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VIOLETIE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8.588936" w:space="0" w:color="000000"/>
              <w:bottom w:val="single" w:sz="8.58893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35" w:after="0" w:line="240" w:lineRule="auto"/>
              <w:ind w:left="243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92"/>
              </w:rPr>
              <w:t>#1ER</w:t>
            </w:r>
            <w:r>
              <w:rPr>
                <w:rFonts w:ascii="Arial" w:hAnsi="Arial" w:cs="Arial" w:eastAsia="Arial"/>
                <w:sz w:val="16"/>
                <w:szCs w:val="16"/>
                <w:spacing w:val="16"/>
                <w:w w:val="92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JUILLET</w:t>
            </w:r>
          </w:p>
        </w:tc>
        <w:tc>
          <w:tcPr>
            <w:tcW w:w="1689" w:type="dxa"/>
            <w:vMerge w:val="restart"/>
            <w:tcBorders>
              <w:top w:val="single" w:sz="8.58893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9" w:after="0" w:line="241" w:lineRule="auto"/>
              <w:ind w:left="344" w:right="175" w:firstLine="-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vMerge w:val="restart"/>
            <w:tcBorders>
              <w:top w:val="single" w:sz="8.58893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612" w:right="330" w:firstLine="-20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PETRIGNANI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99"/>
              </w:rPr>
              <w:t>BO</w:t>
            </w:r>
            <w:r>
              <w:rPr>
                <w:rFonts w:ascii="Arial" w:hAnsi="Arial" w:cs="Arial" w:eastAsia="Arial"/>
                <w:sz w:val="16"/>
                <w:szCs w:val="16"/>
                <w:spacing w:val="-3"/>
                <w:w w:val="99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2"/>
              </w:rPr>
              <w:t>GU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69" w:type="dxa"/>
            <w:vMerge w:val="restart"/>
            <w:tcBorders>
              <w:top w:val="single" w:sz="8.58893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9" w:after="0" w:line="240" w:lineRule="auto"/>
              <w:ind w:left="299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HAUTE</w:t>
            </w:r>
            <w:r>
              <w:rPr>
                <w:rFonts w:ascii="Arial" w:hAnsi="Arial" w:cs="Arial" w:eastAsia="Arial"/>
                <w:sz w:val="16"/>
                <w:szCs w:val="16"/>
                <w:spacing w:val="-6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09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3" w:after="0" w:line="241" w:lineRule="auto"/>
              <w:ind w:left="72" w:right="662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NERBICONI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RUMUALI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39" w:type="dxa"/>
            <w:vMerge/>
            <w:tcBorders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vMerge/>
            <w:tcBorders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825" w:type="dxa"/>
            <w:tcBorders>
              <w:top w:val="single" w:sz="8.58893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51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VIOLETIE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8.58893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vMerge/>
            <w:tcBorders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/>
            <w:rPr/>
          </w:p>
        </w:tc>
        <w:tc>
          <w:tcPr>
            <w:tcW w:w="1788" w:type="dxa"/>
            <w:vMerge/>
            <w:tcBorders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/>
            <w:rPr/>
          </w:p>
        </w:tc>
        <w:tc>
          <w:tcPr>
            <w:tcW w:w="1669" w:type="dxa"/>
            <w:vMerge/>
            <w:tcBorders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/>
            <w:rPr/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06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64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6"/>
              </w:rPr>
              <w:t>MAHALl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  <w:p>
            <w:pPr>
              <w:spacing w:before="1" w:after="0" w:line="240" w:lineRule="auto"/>
              <w:ind w:left="72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PRIMATICCI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39" w:type="dxa"/>
            <w:vMerge w:val="restart"/>
            <w:tcBorders>
              <w:top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40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BUTIACHJI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96" w:type="dxa"/>
            <w:vMerge w:val="restart"/>
            <w:tcBorders>
              <w:top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50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48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GRIS</w:t>
            </w:r>
            <w:r>
              <w:rPr>
                <w:rFonts w:ascii="Arial" w:hAnsi="Arial" w:cs="Arial" w:eastAsia="Arial"/>
                <w:sz w:val="16"/>
                <w:szCs w:val="16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SALE</w:t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35" w:after="0" w:line="240" w:lineRule="auto"/>
              <w:ind w:left="243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92"/>
              </w:rPr>
              <w:t>#1ER</w:t>
            </w:r>
            <w:r>
              <w:rPr>
                <w:rFonts w:ascii="Arial" w:hAnsi="Arial" w:cs="Arial" w:eastAsia="Arial"/>
                <w:sz w:val="16"/>
                <w:szCs w:val="16"/>
                <w:spacing w:val="16"/>
                <w:w w:val="92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JUILLET</w:t>
            </w:r>
          </w:p>
        </w:tc>
        <w:tc>
          <w:tcPr>
            <w:tcW w:w="1689" w:type="dxa"/>
            <w:vMerge w:val="restart"/>
            <w:tcBorders>
              <w:top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9" w:after="0" w:line="241" w:lineRule="auto"/>
              <w:ind w:left="344" w:right="177" w:firstLine="-10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3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vMerge w:val="restart"/>
            <w:tcBorders>
              <w:top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9" w:after="0" w:line="241" w:lineRule="auto"/>
              <w:ind w:left="612" w:right="296" w:firstLine="-229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FRANCESCHI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99"/>
              </w:rPr>
              <w:t>BO</w:t>
            </w:r>
            <w:r>
              <w:rPr>
                <w:rFonts w:ascii="Arial" w:hAnsi="Arial" w:cs="Arial" w:eastAsia="Arial"/>
                <w:sz w:val="16"/>
                <w:szCs w:val="16"/>
                <w:spacing w:val="-3"/>
                <w:w w:val="99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2"/>
              </w:rPr>
              <w:t>GU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69" w:type="dxa"/>
            <w:vMerge w:val="restart"/>
            <w:tcBorders>
              <w:top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9" w:after="0" w:line="250" w:lineRule="auto"/>
              <w:ind w:left="263" w:right="39" w:firstLine="-93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HAUTE</w:t>
            </w:r>
            <w:r>
              <w:rPr>
                <w:rFonts w:ascii="Arial" w:hAnsi="Arial" w:cs="Arial" w:eastAsia="Arial"/>
                <w:sz w:val="16"/>
                <w:szCs w:val="16"/>
                <w:spacing w:val="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18"/>
              </w:rPr>
              <w:t>DU"UD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06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50" w:lineRule="auto"/>
              <w:ind w:left="79" w:right="836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w w:val="117"/>
              </w:rPr>
              <w:t>MAT</w:t>
            </w:r>
            <w:r>
              <w:rPr>
                <w:rFonts w:ascii="Arial" w:hAnsi="Arial" w:cs="Arial" w:eastAsia="Arial"/>
                <w:sz w:val="16"/>
                <w:szCs w:val="16"/>
                <w:spacing w:val="-16"/>
                <w:w w:val="117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98"/>
              </w:rPr>
              <w:t>ALI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98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RUMUALI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39" w:type="dxa"/>
            <w:vMerge/>
            <w:tcBorders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vMerge/>
            <w:tcBorders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5" w:after="0" w:line="240" w:lineRule="auto"/>
              <w:ind w:left="522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7"/>
              </w:rPr>
              <w:t>VIOLETIE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5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4"/>
              </w:rPr>
              <w:t>#15AOUT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vMerge/>
            <w:tcBorders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/>
            <w:rPr/>
          </w:p>
        </w:tc>
        <w:tc>
          <w:tcPr>
            <w:tcW w:w="1788" w:type="dxa"/>
            <w:vMerge/>
            <w:tcBorders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/>
            <w:rPr/>
          </w:p>
        </w:tc>
        <w:tc>
          <w:tcPr>
            <w:tcW w:w="1669" w:type="dxa"/>
            <w:vMerge/>
            <w:tcBorders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/>
            <w:rPr/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16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3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PISCIATINI</w:t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3" w:after="0" w:line="240" w:lineRule="auto"/>
              <w:ind w:left="45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UNIFERES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3" w:after="0" w:line="240" w:lineRule="auto"/>
              <w:ind w:left="598" w:right="566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99"/>
              </w:rPr>
              <w:t>MAUVE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3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53" w:after="0" w:line="241" w:lineRule="auto"/>
              <w:ind w:left="344" w:right="177" w:firstLine="-10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3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53" w:after="0" w:line="241" w:lineRule="auto"/>
              <w:ind w:left="454" w:right="307" w:firstLine="-6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53" w:after="0" w:line="241" w:lineRule="auto"/>
              <w:ind w:left="256" w:right="54" w:firstLine="-86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HAUTE</w:t>
            </w:r>
            <w:r>
              <w:rPr>
                <w:rFonts w:ascii="Arial" w:hAnsi="Arial" w:cs="Arial" w:eastAsia="Arial"/>
                <w:sz w:val="16"/>
                <w:szCs w:val="16"/>
                <w:spacing w:val="-6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DU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SUD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13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PINSALUTI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35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MUSCATELLI</w:t>
            </w:r>
          </w:p>
        </w:tc>
        <w:tc>
          <w:tcPr>
            <w:tcW w:w="169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45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UNIFERES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594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JAUNES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9" w:after="0" w:line="241" w:lineRule="auto"/>
              <w:ind w:left="336" w:right="177" w:firstLine="-93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9" w:after="0" w:line="241" w:lineRule="auto"/>
              <w:ind w:left="447" w:right="307" w:firstLine="-5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9" w:after="0" w:line="241" w:lineRule="auto"/>
              <w:ind w:left="392" w:right="284" w:firstLine="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BALAGNE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CAP</w:t>
            </w:r>
            <w:r>
              <w:rPr>
                <w:rFonts w:ascii="Arial" w:hAnsi="Arial" w:cs="Arial" w:eastAsia="Arial"/>
                <w:sz w:val="16"/>
                <w:szCs w:val="16"/>
                <w:spacing w:val="-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06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38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SIANCONI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444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UNIFERES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58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JAUNES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2" w:after="0" w:line="240" w:lineRule="auto"/>
              <w:ind w:left="35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14"/>
              </w:rPr>
              <w:t>#15AOUT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2" w:after="0" w:line="250" w:lineRule="auto"/>
              <w:ind w:left="344" w:right="176" w:firstLine="-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2" w:after="0" w:line="250" w:lineRule="auto"/>
              <w:ind w:left="447" w:right="314" w:firstLine="-6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2" w:after="0" w:line="250" w:lineRule="auto"/>
              <w:ind w:left="256" w:right="59" w:firstLine="-93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HAUTE</w:t>
            </w:r>
            <w:r>
              <w:rPr>
                <w:rFonts w:ascii="Arial" w:hAnsi="Arial" w:cs="Arial" w:eastAsia="Arial"/>
                <w:sz w:val="16"/>
                <w:szCs w:val="16"/>
                <w:spacing w:val="-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DU</w:t>
            </w:r>
            <w:r>
              <w:rPr>
                <w:rFonts w:ascii="Arial" w:hAnsi="Arial" w:cs="Arial" w:eastAsia="Arial"/>
                <w:sz w:val="16"/>
                <w:szCs w:val="16"/>
                <w:spacing w:val="-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SUD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13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35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GENOVESI</w:t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43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UNIFERES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58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JAUNES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35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6"/>
                <w:szCs w:val="16"/>
                <w:spacing w:val="-6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336" w:right="183" w:firstLine="-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2" w:after="0" w:line="250" w:lineRule="auto"/>
              <w:ind w:left="440" w:right="321" w:firstLine="-6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9" w:after="0" w:line="240" w:lineRule="auto"/>
              <w:ind w:left="38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CAP</w:t>
            </w:r>
            <w:r>
              <w:rPr>
                <w:rFonts w:ascii="Arial" w:hAnsi="Arial" w:cs="Arial" w:eastAsia="Arial"/>
                <w:sz w:val="16"/>
                <w:szCs w:val="16"/>
                <w:spacing w:val="-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13" w:hRule="exact"/>
        </w:trPr>
        <w:tc>
          <w:tcPr>
            <w:tcW w:w="167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293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CAGNANESI</w:t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30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NIGRAGHJOLI</w:t>
            </w:r>
          </w:p>
        </w:tc>
        <w:tc>
          <w:tcPr>
            <w:tcW w:w="169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nil" w:sz="6" w:space="0" w:color="auto"/>
            </w:tcBorders>
          </w:tcPr>
          <w:p>
            <w:pPr>
              <w:spacing w:before="49" w:after="0" w:line="240" w:lineRule="auto"/>
              <w:ind w:left="444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UNIFERES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49" w:after="0" w:line="240" w:lineRule="auto"/>
              <w:ind w:left="580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BRUNES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nil" w:sz="6" w:space="0" w:color="auto"/>
              <w:right w:val="nil" w:sz="6" w:space="0" w:color="auto"/>
            </w:tcBorders>
          </w:tcPr>
          <w:p>
            <w:pPr>
              <w:spacing w:before="49" w:after="0" w:line="240" w:lineRule="auto"/>
              <w:ind w:left="3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-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nil" w:sz="6" w:space="0" w:color="auto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344" w:right="183" w:firstLine="-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440" w:right="321" w:firstLine="-6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9" w:after="0" w:line="240" w:lineRule="auto"/>
              <w:ind w:left="38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CAP</w:t>
            </w:r>
            <w:r>
              <w:rPr>
                <w:rFonts w:ascii="Arial" w:hAnsi="Arial" w:cs="Arial" w:eastAsia="Arial"/>
                <w:sz w:val="16"/>
                <w:szCs w:val="16"/>
                <w:spacing w:val="-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13" w:hRule="exact"/>
        </w:trPr>
        <w:tc>
          <w:tcPr>
            <w:tcW w:w="1675" w:type="dxa"/>
            <w:tcBorders>
              <w:top w:val="single" w:sz="5.72596" w:space="0" w:color="000000"/>
              <w:bottom w:val="single" w:sz="2.86297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26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PANAGHJATI</w:t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43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UNIFERES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115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JAUNES</w:t>
            </w:r>
            <w:r>
              <w:rPr>
                <w:rFonts w:ascii="Arial" w:hAnsi="Arial" w:cs="Arial" w:eastAsia="Arial"/>
                <w:sz w:val="16"/>
                <w:szCs w:val="16"/>
                <w:spacing w:val="-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6"/>
                <w:szCs w:val="16"/>
                <w:spacing w:val="-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VERTES</w:t>
            </w:r>
          </w:p>
        </w:tc>
        <w:tc>
          <w:tcPr>
            <w:tcW w:w="1546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8" w:after="0" w:line="240" w:lineRule="auto"/>
              <w:ind w:left="35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  <w:t>#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-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single" w:sz="5.72596" w:space="0" w:color="000000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329" w:right="190" w:firstLine="-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433" w:right="328" w:firstLine="-6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single" w:sz="5.72596" w:space="0" w:color="000000"/>
              <w:left w:val="single" w:sz="8.588936" w:space="0" w:color="000000"/>
              <w:right w:val="nil" w:sz="6" w:space="0" w:color="auto"/>
            </w:tcBorders>
          </w:tcPr>
          <w:p>
            <w:pPr>
              <w:spacing w:before="49" w:after="0" w:line="240" w:lineRule="auto"/>
              <w:ind w:left="37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CAP</w:t>
            </w:r>
            <w:r>
              <w:rPr>
                <w:rFonts w:ascii="Arial" w:hAnsi="Arial" w:cs="Arial" w:eastAsia="Arial"/>
                <w:sz w:val="16"/>
                <w:szCs w:val="16"/>
                <w:spacing w:val="-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70" w:hRule="exact"/>
        </w:trPr>
        <w:tc>
          <w:tcPr>
            <w:tcW w:w="1675" w:type="dxa"/>
            <w:tcBorders>
              <w:top w:val="single" w:sz="2.862976" w:space="0" w:color="000000"/>
              <w:bottom w:val="nil" w:sz="6" w:space="0" w:color="auto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539" w:type="dxa"/>
            <w:tcBorders>
              <w:top w:val="single" w:sz="5.72596" w:space="0" w:color="000000"/>
              <w:bottom w:val="nil" w:sz="6" w:space="0" w:color="auto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30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NAPULITANI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nil" w:sz="6" w:space="0" w:color="auto"/>
              <w:left w:val="single" w:sz="5.72596" w:space="0" w:color="000000"/>
              <w:right w:val="single" w:sz="5.72596" w:space="0" w:color="000000"/>
            </w:tcBorders>
          </w:tcPr>
          <w:p>
            <w:pPr/>
            <w:rPr/>
          </w:p>
        </w:tc>
        <w:tc>
          <w:tcPr>
            <w:tcW w:w="1696" w:type="dxa"/>
            <w:tcBorders>
              <w:top w:val="single" w:sz="5.72596" w:space="0" w:color="000000"/>
              <w:bottom w:val="nil" w:sz="6" w:space="0" w:color="auto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43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UNIFERES</w:t>
            </w:r>
          </w:p>
        </w:tc>
        <w:tc>
          <w:tcPr>
            <w:tcW w:w="1825" w:type="dxa"/>
            <w:tcBorders>
              <w:top w:val="single" w:sz="5.72596" w:space="0" w:color="000000"/>
              <w:bottom w:val="nil" w:sz="6" w:space="0" w:color="auto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49" w:after="0" w:line="240" w:lineRule="auto"/>
              <w:ind w:left="580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JAUNES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546" w:type="dxa"/>
            <w:tcBorders>
              <w:top w:val="single" w:sz="5.72596" w:space="0" w:color="000000"/>
              <w:bottom w:val="nil" w:sz="6" w:space="0" w:color="auto"/>
              <w:left w:val="single" w:sz="5.72596" w:space="0" w:color="000000"/>
              <w:right w:val="single" w:sz="5.72596" w:space="0" w:color="000000"/>
            </w:tcBorders>
          </w:tcPr>
          <w:p>
            <w:pPr>
              <w:spacing w:before="56" w:after="0" w:line="240" w:lineRule="auto"/>
              <w:ind w:left="351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6"/>
                <w:szCs w:val="16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6"/>
                <w:szCs w:val="16"/>
                <w:spacing w:val="-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AOUT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689" w:type="dxa"/>
            <w:tcBorders>
              <w:top w:val="single" w:sz="5.72596" w:space="0" w:color="000000"/>
              <w:bottom w:val="nil" w:sz="6" w:space="0" w:color="auto"/>
              <w:left w:val="single" w:sz="5.7259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329" w:right="190" w:firstLine="-107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GREFFAGE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OU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BOUTURAGE</w:t>
            </w:r>
          </w:p>
        </w:tc>
        <w:tc>
          <w:tcPr>
            <w:tcW w:w="1788" w:type="dxa"/>
            <w:tcBorders>
              <w:top w:val="single" w:sz="5.72596" w:space="0" w:color="000000"/>
              <w:bottom w:val="nil" w:sz="6" w:space="0" w:color="auto"/>
              <w:left w:val="single" w:sz="8.588936" w:space="0" w:color="000000"/>
              <w:right w:val="single" w:sz="8.588936" w:space="0" w:color="000000"/>
            </w:tcBorders>
          </w:tcPr>
          <w:p>
            <w:pPr>
              <w:spacing w:before="49" w:after="0" w:line="250" w:lineRule="auto"/>
              <w:ind w:left="433" w:right="328" w:firstLine="-64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COLLECTION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TREANTON</w:t>
            </w:r>
          </w:p>
        </w:tc>
        <w:tc>
          <w:tcPr>
            <w:tcW w:w="1669" w:type="dxa"/>
            <w:tcBorders>
              <w:top w:val="single" w:sz="5.72596" w:space="0" w:color="000000"/>
              <w:bottom w:val="nil" w:sz="6" w:space="0" w:color="auto"/>
              <w:left w:val="single" w:sz="8.588936" w:space="0" w:color="000000"/>
              <w:right w:val="single" w:sz="5.72596" w:space="0" w:color="000000"/>
            </w:tcBorders>
          </w:tcPr>
          <w:p>
            <w:pPr>
              <w:spacing w:before="49" w:after="0" w:line="250" w:lineRule="auto"/>
              <w:ind w:left="234" w:right="79" w:firstLine="-86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HAUTE</w:t>
            </w:r>
            <w:r>
              <w:rPr>
                <w:rFonts w:ascii="Arial" w:hAnsi="Arial" w:cs="Arial" w:eastAsia="Arial"/>
                <w:sz w:val="16"/>
                <w:szCs w:val="16"/>
                <w:spacing w:val="-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1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CORSE</w:t>
            </w:r>
            <w:r>
              <w:rPr>
                <w:rFonts w:ascii="Arial" w:hAnsi="Arial" w:cs="Arial" w:eastAsia="Arial"/>
                <w:sz w:val="16"/>
                <w:szCs w:val="16"/>
                <w:spacing w:val="-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DU</w:t>
            </w:r>
            <w:r>
              <w:rPr>
                <w:rFonts w:ascii="Arial" w:hAnsi="Arial" w:cs="Arial" w:eastAsia="Arial"/>
                <w:sz w:val="16"/>
                <w:szCs w:val="16"/>
                <w:spacing w:val="-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  <w:t>SUD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64" w:hRule="exact"/>
        </w:trPr>
        <w:tc>
          <w:tcPr>
            <w:tcW w:w="15117" w:type="dxa"/>
            <w:gridSpan w:val="9"/>
            <w:tcBorders>
              <w:top w:val="nil" w:sz="6" w:space="0" w:color="auto"/>
              <w:bottom w:val="nil" w:sz="6" w:space="0" w:color="auto"/>
              <w:left w:val="single" w:sz="5.72596" w:space="0" w:color="000000"/>
              <w:right w:val="nil" w:sz="6" w:space="0" w:color="auto"/>
            </w:tcBorders>
          </w:tcPr>
          <w:p>
            <w:pPr/>
            <w:rPr/>
          </w:p>
        </w:tc>
        <w:tc>
          <w:tcPr>
            <w:tcW w:w="72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</w:tbl>
    <w:p>
      <w:pPr>
        <w:spacing w:after="0"/>
        <w:sectPr>
          <w:pgSz w:w="16840" w:h="12000" w:orient="landscape"/>
          <w:pgMar w:top="820" w:bottom="280" w:left="840" w:right="560"/>
        </w:sectPr>
      </w:pPr>
      <w:rPr/>
    </w:p>
    <w:p>
      <w:pPr>
        <w:spacing w:before="34" w:after="0" w:line="340" w:lineRule="atLeast"/>
        <w:ind w:left="1794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2" w:after="0" w:line="255" w:lineRule="auto"/>
        <w:ind w:left="65" w:right="3304" w:firstLine="-65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GRENADE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GRENADIER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20" w:bottom="0" w:left="1500" w:right="280"/>
          <w:cols w:num="2" w:equalWidth="0">
            <w:col w:w="2713" w:space="2353"/>
            <w:col w:w="5134"/>
          </w:cols>
        </w:sectPr>
      </w:pPr>
      <w:rPr/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4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</w:sectPr>
      </w:pPr>
      <w:rPr/>
    </w:p>
    <w:p>
      <w:pPr>
        <w:spacing w:before="29" w:after="0" w:line="253" w:lineRule="auto"/>
        <w:ind w:left="1142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5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2" w:lineRule="auto"/>
        <w:ind w:left="1862" w:right="1538" w:firstLine="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Latine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6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47" w:right="1988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6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52" w:lineRule="auto"/>
        <w:ind w:left="1884" w:right="386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-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8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9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78" w:after="0" w:line="333" w:lineRule="auto"/>
        <w:ind w:right="32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MOYEN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PUNICA</w:t>
      </w:r>
      <w:r>
        <w:rPr>
          <w:rFonts w:ascii="Times New Roman" w:hAnsi="Times New Roman" w:cs="Times New Roman" w:eastAsia="Times New Roman"/>
          <w:sz w:val="18"/>
          <w:szCs w:val="18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GRANATUM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MYRTACÉE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ROJA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9" w:after="0" w:line="308" w:lineRule="auto"/>
        <w:ind w:left="7" w:right="339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MALUM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PUNICUM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ROMAN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2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w w:val="105"/>
        </w:rPr>
        <w:t>ROMA</w:t>
      </w:r>
      <w:r>
        <w:rPr>
          <w:rFonts w:ascii="Times New Roman" w:hAnsi="Times New Roman" w:cs="Times New Roman" w:eastAsia="Times New Roman"/>
          <w:sz w:val="18"/>
          <w:szCs w:val="18"/>
          <w:spacing w:val="10"/>
          <w:w w:val="105"/>
        </w:rPr>
        <w:t>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99"/>
        </w:rPr>
        <w:t>AS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00" w:lineRule="auto"/>
        <w:ind w:left="14" w:right="3763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MELAGRANO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MELAGRANO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9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MELANGRANU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18"/>
          <w:szCs w:val="1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GRENADIER)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  <w:cols w:num="2" w:equalWidth="0">
            <w:col w:w="4515" w:space="558"/>
            <w:col w:w="5127"/>
          </w:cols>
        </w:sectPr>
      </w:pPr>
      <w:rPr/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8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AGRO-BOTANIQDE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</w:sectPr>
      </w:pPr>
      <w:rPr/>
    </w:p>
    <w:p>
      <w:pPr>
        <w:spacing w:before="46" w:after="0" w:line="250" w:lineRule="auto"/>
        <w:ind w:left="1898" w:right="-58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-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7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9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-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Autofertile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Septembre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Semis</w:t>
      </w:r>
      <w:r>
        <w:rPr>
          <w:rFonts w:ascii="Times New Roman" w:hAnsi="Times New Roman" w:cs="Times New Roman" w:eastAsia="Times New Roman"/>
          <w:sz w:val="22"/>
          <w:szCs w:val="22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greffage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Franc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  <w:cols w:num="2" w:equalWidth="0">
            <w:col w:w="3673" w:space="1408"/>
            <w:col w:w="5119"/>
          </w:cols>
        </w:sectPr>
      </w:pPr>
      <w:rPr/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9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</w:sectPr>
      </w:pPr>
      <w:rPr/>
    </w:p>
    <w:p>
      <w:pPr>
        <w:spacing w:before="39" w:after="0" w:line="240" w:lineRule="auto"/>
        <w:ind w:left="1905" w:right="-7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5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9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-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2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52" w:lineRule="auto"/>
        <w:ind w:left="1913" w:right="1964" w:firstLine="-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7"/>
          <w:i/>
        </w:rPr>
        <w:t>Sol: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  <w:i/>
        </w:rPr>
        <w:t>Eau: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42" w:lineRule="exact"/>
        <w:ind w:left="1876" w:right="1925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  <w:position w:val="-1"/>
        </w:rPr>
        <w:t>Lumière: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31" w:after="0" w:line="260" w:lineRule="auto"/>
        <w:ind w:left="7" w:right="405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Non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6"/>
          <w:i/>
        </w:rPr>
        <w:t>Oà400m</w:t>
      </w:r>
      <w:r>
        <w:rPr>
          <w:rFonts w:ascii="Arial" w:hAnsi="Arial" w:cs="Arial" w:eastAsia="Arial"/>
          <w:sz w:val="20"/>
          <w:szCs w:val="20"/>
          <w:spacing w:val="0"/>
          <w:w w:val="11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45" w:lineRule="exact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Apport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nécessaire</w:t>
      </w:r>
      <w:r>
        <w:rPr>
          <w:rFonts w:ascii="Times New Roman" w:hAnsi="Times New Roman" w:cs="Times New Roman" w:eastAsia="Times New Roman"/>
          <w:sz w:val="22"/>
          <w:szCs w:val="22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été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Assurément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  <w:cols w:num="2" w:equalWidth="0">
            <w:col w:w="4749" w:space="346"/>
            <w:col w:w="5105"/>
          </w:cols>
        </w:sectPr>
      </w:pPr>
      <w:rPr/>
    </w:p>
    <w:p>
      <w:pPr>
        <w:spacing w:before="3" w:after="0" w:line="248" w:lineRule="exact"/>
        <w:ind w:left="1920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-1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éthno-géographines:</w:t>
      </w:r>
      <w:r>
        <w:rPr>
          <w:rFonts w:ascii="Times New Roman" w:hAnsi="Times New Roman" w:cs="Times New Roman" w:eastAsia="Times New Roman"/>
          <w:sz w:val="22"/>
          <w:szCs w:val="22"/>
          <w:spacing w:val="42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-16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les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jardins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des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-1"/>
        </w:rPr>
        <w:t>grandes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  <w:position w:val="-1"/>
        </w:rPr>
        <w:t>agglomérations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</w:sectPr>
      </w:pPr>
      <w:rPr/>
    </w:p>
    <w:p>
      <w:pPr>
        <w:spacing w:before="29" w:after="0" w:line="240" w:lineRule="auto"/>
        <w:ind w:left="122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0" w:lineRule="atLeast"/>
        <w:ind w:left="1949" w:right="-60" w:firstLine="7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i/>
        </w:rPr>
        <w:t>CASATA.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6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frais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5" w:lineRule="auto"/>
        <w:ind w:left="22" w:right="240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MELAGRANA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MORTULACHJATA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80"/>
          <w:cols w:num="2" w:equalWidth="0">
            <w:col w:w="3153" w:space="1970"/>
            <w:col w:w="507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64.908966pt;margin-top:0pt;width:131.391226pt;height:738.079274pt;mso-position-horizontal-relative:page;mso-position-vertical-relative:page;z-index:-13642" coordorigin="9298,0" coordsize="2628,14762">
            <v:group style="position:absolute;left:9302;top:7;width:2621;height:2" coordorigin="9302,7" coordsize="2621,2">
              <v:shape style="position:absolute;left:9302;top:7;width:2621;height:2" coordorigin="9302,7" coordsize="2621,0" path="m9302,7l11922,7e" filled="f" stroked="t" strokeweight=".359976pt" strokecolor="#000000">
                <v:path arrowok="t"/>
              </v:shape>
            </v:group>
            <v:group style="position:absolute;left:11915;top:0;width:2;height:14754" coordorigin="11915,0" coordsize="2,14754">
              <v:shape style="position:absolute;left:11915;top:0;width:2;height:14754" coordorigin="11915,0" coordsize="0,14754" path="m11915,14754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940186pt;margin-top:738.798889pt;width:.1pt;height:23.39110pt;mso-position-horizontal-relative:page;mso-position-vertical-relative:page;z-index:-13641" coordorigin="11919,14776" coordsize="2,468">
            <v:shape style="position:absolute;left:11919;top:14776;width:2;height:468" coordorigin="11919,14776" coordsize="0,468" path="m11919,15244l11919,14776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940186pt;margin-top:799.615723pt;width:.1pt;height:20.872058pt;mso-position-horizontal-relative:page;mso-position-vertical-relative:page;z-index:-13640" coordorigin="11919,15992" coordsize="2,417">
            <v:shape style="position:absolute;left:11919;top:15992;width:2;height:417" coordorigin="11919,15992" coordsize="0,417" path="m11919,16410l11919,15992e" filled="f" stroked="t" strokeweight=".359976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80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</w:rPr>
        <w:t>61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280"/>
        </w:sectPr>
      </w:pPr>
      <w:rPr/>
    </w:p>
    <w:p>
      <w:pPr>
        <w:spacing w:before="78" w:after="0" w:line="240" w:lineRule="auto"/>
        <w:ind w:left="10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22.031853pt;margin-top:.359863pt;width:69.475361pt;height:.1pt;mso-position-horizontal-relative:page;mso-position-vertical-relative:page;z-index:-13639" coordorigin="2441,7" coordsize="1390,2">
            <v:shape style="position:absolute;left:2441;top:7;width:1390;height:2" coordorigin="2441,7" coordsize="1390,0" path="m2441,7l3830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17.605469pt;margin-top:0pt;width:378.694711pt;height:833.802851pt;mso-position-horizontal-relative:page;mso-position-vertical-relative:page;z-index:-13638" coordorigin="4352,0" coordsize="7574,16676">
            <v:group style="position:absolute;left:4356;top:7;width:7567;height:2" coordorigin="4356,7" coordsize="7567,2">
              <v:shape style="position:absolute;left:4356;top:7;width:7567;height:2" coordorigin="4356,7" coordsize="7567,0" path="m4356,7l11922,7e" filled="f" stroked="t" strokeweight=".359976pt" strokecolor="#000000">
                <v:path arrowok="t"/>
              </v:shape>
            </v:group>
            <v:group style="position:absolute;left:11915;top:0;width:2;height:16669" coordorigin="11915,0" coordsize="2,16669">
              <v:shape style="position:absolute;left:11915;top:0;width:2;height:16669" coordorigin="11915,0" coordsize="0,16669" path="m11915,16669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2"/>
          <w:szCs w:val="22"/>
          <w:spacing w:val="17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  <w:u w:val="single" w:color="000000"/>
        </w:rPr>
        <w:t>MELAGRANA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1" w:lineRule="auto"/>
        <w:ind w:left="119" w:right="49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extrêmement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rafraichissant,</w:t>
      </w:r>
      <w:r>
        <w:rPr>
          <w:rFonts w:ascii="Arial" w:hAnsi="Arial" w:cs="Arial" w:eastAsia="Arial"/>
          <w:sz w:val="23"/>
          <w:szCs w:val="23"/>
          <w:spacing w:val="19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apprécié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l'île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l'avantage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d'être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ornemental.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centres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urbains.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33" w:right="503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altérations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"melagranatu"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retrouvent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vocables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5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Margranu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7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1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1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2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1"/>
        </w:rPr>
        <w:t>Melangranu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15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Magranu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vieux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9" w:lineRule="exact"/>
        <w:ind w:left="14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CORSE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depuis</w:t>
      </w:r>
      <w:r>
        <w:rPr>
          <w:rFonts w:ascii="Arial" w:hAnsi="Arial" w:cs="Arial" w:eastAsia="Arial"/>
          <w:sz w:val="23"/>
          <w:szCs w:val="23"/>
          <w:spacing w:val="5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début</w:t>
      </w:r>
      <w:r>
        <w:rPr>
          <w:rFonts w:ascii="Arial" w:hAnsi="Arial" w:cs="Arial" w:eastAsia="Arial"/>
          <w:sz w:val="23"/>
          <w:szCs w:val="23"/>
          <w:spacing w:val="2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l'ère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chrétienne.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7" w:after="0" w:line="240" w:lineRule="auto"/>
        <w:ind w:right="98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spacing w:val="0"/>
          <w:w w:val="93"/>
        </w:rPr>
        <w:t>62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60" w:bottom="0" w:left="1580" w:right="360"/>
        </w:sectPr>
      </w:pPr>
      <w:rPr/>
    </w:p>
    <w:p>
      <w:pPr>
        <w:spacing w:before="77" w:after="0" w:line="282" w:lineRule="exact"/>
        <w:ind w:left="4319" w:right="4812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288.720001pt;margin-top:226.079987pt;width:249.839992pt;height:299.88pt;mso-position-horizontal-relative:page;mso-position-vertical-relative:page;z-index:-13637" type="#_x0000_t75">
            <v:imagedata r:id="rId66" o:title=""/>
          </v:shape>
        </w:pict>
      </w:r>
      <w:r>
        <w:rPr/>
        <w:pict>
          <v:group style="position:absolute;margin-left:73.258995pt;margin-top:1.436993pt;width:212.235611pt;height:.1pt;mso-position-horizontal-relative:page;mso-position-vertical-relative:page;z-index:-13636" coordorigin="1465,29" coordsize="4245,2">
            <v:shape style="position:absolute;left:1465;top:29;width:4245;height:2" coordorigin="1465,29" coordsize="4245,0" path="m1465,29l5710,29e" filled="f" stroked="t" strokeweight=".359113pt" strokecolor="#8C8C8C">
              <v:path arrowok="t"/>
            </v:shape>
          </v:group>
          <w10:wrap type="none"/>
        </w:pict>
      </w:r>
      <w:r>
        <w:rPr/>
        <w:pict>
          <v:group style="position:absolute;margin-left:593.433777pt;margin-top:.359248pt;width:.1pt;height:216.267407pt;mso-position-horizontal-relative:page;mso-position-vertical-relative:page;z-index:-13635" coordorigin="11869,7" coordsize="2,4325">
            <v:shape style="position:absolute;left:11869;top:7;width:2;height:4325" coordorigin="11869,7" coordsize="0,4325" path="m11869,4333l11869,7e" filled="f" stroked="t" strokeweight=".718225pt" strokecolor="#60606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0"/>
          <w:w w:val="108"/>
          <w:position w:val="-1"/>
        </w:rPr>
        <w:t>MELAGRANA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44.080001pt;height:225.72pt;mso-position-horizontal-relative:char;mso-position-vertical-relative:line" type="#_x0000_t75">
            <v:imagedata r:id="rId6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right="636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494949"/>
          <w:spacing w:val="0"/>
          <w:w w:val="100"/>
          <w:position w:val="-1"/>
        </w:rPr>
        <w:t>6</w:t>
      </w:r>
      <w:r>
        <w:rPr>
          <w:rFonts w:ascii="Arial" w:hAnsi="Arial" w:cs="Arial" w:eastAsia="Arial"/>
          <w:sz w:val="20"/>
          <w:szCs w:val="20"/>
          <w:color w:val="494949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0"/>
          <w:position w:val="-1"/>
        </w:rPr>
        <w:t>Octobre</w:t>
      </w:r>
      <w:r>
        <w:rPr>
          <w:rFonts w:ascii="Arial" w:hAnsi="Arial" w:cs="Arial" w:eastAsia="Arial"/>
          <w:sz w:val="20"/>
          <w:szCs w:val="20"/>
          <w:color w:val="494949"/>
          <w:spacing w:val="28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43434"/>
          <w:spacing w:val="0"/>
          <w:w w:val="102"/>
          <w:position w:val="-1"/>
        </w:rPr>
        <w:t>1983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676767"/>
          <w:spacing w:val="0"/>
          <w:w w:val="110"/>
        </w:rPr>
        <w:t>63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80" w:bottom="0" w:left="440" w:right="280"/>
        </w:sectPr>
      </w:pPr>
      <w:rPr/>
    </w:p>
    <w:p>
      <w:pPr>
        <w:spacing w:before="28" w:after="0" w:line="330" w:lineRule="atLeast"/>
        <w:ind w:left="1798" w:right="-20" w:firstLine="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5"/>
          <w:i/>
        </w:rPr>
        <w:t>FRUIT: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ARBRE: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68" w:after="0" w:line="255" w:lineRule="auto"/>
        <w:ind w:right="3616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JUJUBE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2"/>
        </w:rPr>
        <w:t>JUJUBIER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60" w:bottom="280" w:left="1600" w:right="220"/>
          <w:cols w:num="2" w:equalWidth="0">
            <w:col w:w="2672" w:space="2445"/>
            <w:col w:w="504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8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8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3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43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</w:sectPr>
      </w:pPr>
      <w:rPr/>
    </w:p>
    <w:p>
      <w:pPr>
        <w:spacing w:before="29" w:after="0" w:line="247" w:lineRule="auto"/>
        <w:ind w:left="1129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28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BOTANIQUE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8" w:after="0" w:line="240" w:lineRule="auto"/>
        <w:ind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</w:rPr>
        <w:t>Imprécision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0" w:after="0" w:line="303" w:lineRule="exact"/>
        <w:ind w:right="-20"/>
        <w:jc w:val="left"/>
        <w:rPr>
          <w:rFonts w:ascii="Arial" w:hAnsi="Arial" w:cs="Arial" w:eastAsia="Arial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ZIZIPHUS</w:t>
      </w:r>
      <w:r>
        <w:rPr>
          <w:rFonts w:ascii="Times New Roman" w:hAnsi="Times New Roman" w:cs="Times New Roman" w:eastAsia="Times New Roman"/>
          <w:sz w:val="18"/>
          <w:szCs w:val="18"/>
          <w:spacing w:val="11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VULGARIS</w:t>
      </w:r>
      <w:r>
        <w:rPr>
          <w:rFonts w:ascii="Times New Roman" w:hAnsi="Times New Roman" w:cs="Times New Roman" w:eastAsia="Times New Roman"/>
          <w:sz w:val="18"/>
          <w:szCs w:val="18"/>
          <w:spacing w:val="3"/>
          <w:w w:val="108"/>
        </w:rPr>
        <w:t> </w:t>
      </w:r>
      <w:r>
        <w:rPr>
          <w:rFonts w:ascii="Arial" w:hAnsi="Arial" w:cs="Arial" w:eastAsia="Arial"/>
          <w:sz w:val="27"/>
          <w:szCs w:val="27"/>
          <w:spacing w:val="0"/>
          <w:w w:val="100"/>
        </w:rPr>
        <w:t>*</w:t>
      </w:r>
      <w:r>
        <w:rPr>
          <w:rFonts w:ascii="Arial" w:hAnsi="Arial" w:cs="Arial" w:eastAsia="Arial"/>
          <w:sz w:val="27"/>
          <w:szCs w:val="27"/>
          <w:spacing w:val="0"/>
          <w:w w:val="100"/>
        </w:rPr>
      </w:r>
    </w:p>
    <w:p>
      <w:pPr>
        <w:spacing w:before="48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RHAMNACÉE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  <w:cols w:num="2" w:equalWidth="0">
            <w:col w:w="4558" w:space="559"/>
            <w:col w:w="5043"/>
          </w:cols>
        </w:sectPr>
      </w:pPr>
      <w:rPr/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71" w:lineRule="exact"/>
        <w:ind w:left="113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15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</w:sectPr>
      </w:pPr>
      <w:rPr/>
    </w:p>
    <w:p>
      <w:pPr>
        <w:spacing w:before="33" w:after="0" w:line="262" w:lineRule="auto"/>
        <w:ind w:left="1849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61" w:after="0" w:line="306" w:lineRule="auto"/>
        <w:ind w:right="3963" w:firstLine="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ZIUZUPHA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ZIZIPHA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ZIZOUF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ASUSECISA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4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GIUGGIOLO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  <w:cols w:num="2" w:equalWidth="0">
            <w:col w:w="2920" w:space="2197"/>
            <w:col w:w="5043"/>
          </w:cols>
        </w:sectPr>
      </w:pPr>
      <w:rPr/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-7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3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</w:sectPr>
      </w:pPr>
      <w:rPr/>
    </w:p>
    <w:p>
      <w:pPr>
        <w:spacing w:before="33" w:after="0" w:line="240" w:lineRule="auto"/>
        <w:ind w:left="1820" w:right="1605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49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9" w:after="0" w:line="266" w:lineRule="exact"/>
        <w:ind w:right="387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18"/>
          <w:szCs w:val="18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CITÉE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GIUGGIOLO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18"/>
          <w:szCs w:val="18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CITÉE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  <w:cols w:num="2" w:equalWidth="0">
            <w:col w:w="4111" w:space="1006"/>
            <w:col w:w="5043"/>
          </w:cols>
        </w:sectPr>
      </w:pPr>
      <w:rPr/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50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23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2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SOMMAIRES</w:t>
      </w:r>
      <w:r>
        <w:rPr>
          <w:rFonts w:ascii="Times New Roman" w:hAnsi="Times New Roman" w:cs="Times New Roman" w:eastAsia="Times New Roman"/>
          <w:sz w:val="24"/>
          <w:szCs w:val="24"/>
          <w:spacing w:val="9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</w:sectPr>
      </w:pPr>
      <w:rPr/>
    </w:p>
    <w:p>
      <w:pPr>
        <w:spacing w:before="33" w:after="0" w:line="262" w:lineRule="auto"/>
        <w:ind w:left="1856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-5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6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34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1" w:lineRule="auto"/>
        <w:ind w:left="7" w:right="3770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2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12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Drageonnage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  <w:cols w:num="2" w:equalWidth="0">
            <w:col w:w="3685" w:space="1418"/>
            <w:col w:w="5057"/>
          </w:cols>
        </w:sectPr>
      </w:pPr>
      <w:rPr/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1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-7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849" w:right="4002" w:firstLine="7"/>
        <w:jc w:val="left"/>
        <w:tabs>
          <w:tab w:pos="50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7"/>
          <w:w w:val="11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7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300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5" w:lineRule="exact"/>
        <w:ind w:left="1856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Apport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nécessaire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63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6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éthno-géographines:</w:t>
      </w:r>
      <w:r>
        <w:rPr>
          <w:rFonts w:ascii="Times New Roman" w:hAnsi="Times New Roman" w:cs="Times New Roman" w:eastAsia="Times New Roman"/>
          <w:sz w:val="21"/>
          <w:szCs w:val="21"/>
          <w:spacing w:val="-15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AJACCIO,</w:t>
      </w:r>
      <w:r>
        <w:rPr>
          <w:rFonts w:ascii="Times New Roman" w:hAnsi="Times New Roman" w:cs="Times New Roman" w:eastAsia="Times New Roman"/>
          <w:sz w:val="21"/>
          <w:szCs w:val="21"/>
          <w:spacing w:val="-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BASTIA,</w:t>
      </w:r>
      <w:r>
        <w:rPr>
          <w:rFonts w:ascii="Times New Roman" w:hAnsi="Times New Roman" w:cs="Times New Roman" w:eastAsia="Times New Roman"/>
          <w:sz w:val="21"/>
          <w:szCs w:val="21"/>
          <w:spacing w:val="-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CAP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CORSE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5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BONIFACCIO</w:t>
      </w:r>
      <w:r>
        <w:rPr>
          <w:rFonts w:ascii="Times New Roman" w:hAnsi="Times New Roman" w:cs="Times New Roman" w:eastAsia="Times New Roman"/>
          <w:sz w:val="21"/>
          <w:szCs w:val="21"/>
          <w:spacing w:val="-6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quelques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jardins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57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  <w:position w:val="1"/>
        </w:rPr>
        <w:t>Amateurisme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698" w:right="5974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Arial" w:hAnsi="Arial" w:cs="Arial" w:eastAsia="Arial"/>
          <w:sz w:val="30"/>
          <w:szCs w:val="30"/>
          <w:spacing w:val="0"/>
          <w:w w:val="82"/>
        </w:rPr>
        <w:t>*</w:t>
      </w:r>
      <w:r>
        <w:rPr>
          <w:rFonts w:ascii="Arial" w:hAnsi="Arial" w:cs="Arial" w:eastAsia="Arial"/>
          <w:sz w:val="30"/>
          <w:szCs w:val="30"/>
          <w:spacing w:val="-13"/>
          <w:w w:val="8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Ziziphus</w:t>
      </w:r>
      <w:r>
        <w:rPr>
          <w:rFonts w:ascii="Times New Roman" w:hAnsi="Times New Roman" w:cs="Times New Roman" w:eastAsia="Times New Roman"/>
          <w:sz w:val="21"/>
          <w:szCs w:val="21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Vulgaris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Jujuba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7" w:lineRule="exact"/>
        <w:ind w:left="189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-1"/>
        </w:rPr>
        <w:t>Ziziphus</w:t>
      </w:r>
      <w:r>
        <w:rPr>
          <w:rFonts w:ascii="Times New Roman" w:hAnsi="Times New Roman" w:cs="Times New Roman" w:eastAsia="Times New Roman"/>
          <w:sz w:val="21"/>
          <w:szCs w:val="21"/>
          <w:spacing w:val="5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-1"/>
        </w:rPr>
        <w:t>Vulgaris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position w:val="-1"/>
        </w:rPr>
        <w:t>Lotus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</w:sectPr>
      </w:pPr>
      <w:rPr/>
    </w:p>
    <w:p>
      <w:pPr>
        <w:spacing w:before="74" w:after="0" w:line="240" w:lineRule="auto"/>
        <w:ind w:left="188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CASATA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1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·</w:t>
      </w:r>
    </w:p>
    <w:p>
      <w:pPr>
        <w:spacing w:before="89" w:after="0" w:line="240" w:lineRule="auto"/>
        <w:ind w:left="1870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0"/>
          <w:i/>
        </w:rPr>
        <w:t>FAMIGLIA: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7" w:after="0" w:line="338" w:lineRule="exact"/>
        <w:ind w:right="2455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ZIZULA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RHAMMACHJATA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220"/>
          <w:cols w:num="2" w:equalWidth="0">
            <w:col w:w="3116" w:space="2016"/>
            <w:col w:w="5028"/>
          </w:cols>
        </w:sectPr>
      </w:pPr>
      <w:rPr/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/>
        <w:pict>
          <v:group style="position:absolute;margin-left:359.975952pt;margin-top:.539795pt;width:44.996995pt;height:.1pt;mso-position-horizontal-relative:page;mso-position-vertical-relative:page;z-index:-13634" coordorigin="7200,11" coordsize="900,2">
            <v:shape style="position:absolute;left:7200;top:11;width:900;height:2" coordorigin="7200,11" coordsize="900,0" path="m7200,11l809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14.332336pt;margin-top:0pt;width:182.147836pt;height:841pt;mso-position-horizontal-relative:page;mso-position-vertical-relative:page;z-index:-13633" coordorigin="8287,0" coordsize="3643,16820">
            <v:group style="position:absolute;left:8294;top:7;width:3629;height:2" coordorigin="8294,7" coordsize="3629,2">
              <v:shape style="position:absolute;left:8294;top:7;width:3629;height:2" coordorigin="8294,7" coordsize="3629,0" path="m8294,7l11922,7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94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</w:rPr>
        <w:t>64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00" w:right="220"/>
        </w:sectPr>
      </w:pPr>
      <w:rPr/>
    </w:p>
    <w:p>
      <w:pPr>
        <w:spacing w:before="70" w:after="0" w:line="240" w:lineRule="auto"/>
        <w:ind w:left="11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37.150848pt;margin-top:.539795pt;width:52.196515pt;height:.1pt;mso-position-horizontal-relative:page;mso-position-vertical-relative:page;z-index:-13632" coordorigin="2743,11" coordsize="1044,2">
            <v:shape style="position:absolute;left:2743;top:11;width:1044;height:2" coordorigin="2743,11" coordsize="1044,0" path="m2743,11l3787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93.527039pt;margin-top:0pt;width:102.953125pt;height:728.722834pt;mso-position-horizontal-relative:page;mso-position-vertical-relative:page;z-index:-13631" coordorigin="9871,0" coordsize="2059,14574">
            <v:group style="position:absolute;left:9878;top:7;width:2045;height:2" coordorigin="9878,7" coordsize="2045,2">
              <v:shape style="position:absolute;left:9878;top:7;width:2045;height:2" coordorigin="9878,7" coordsize="2045,0" path="m9878,7l11922,7e" filled="f" stroked="t" strokeweight=".719952pt" strokecolor="#000000">
                <v:path arrowok="t"/>
              </v:shape>
            </v:group>
            <v:group style="position:absolute;left:11915;top:0;width:2;height:14567" coordorigin="11915,0" coordsize="2,14567">
              <v:shape style="position:absolute;left:11915;top:0;width:2;height:14567" coordorigin="11915,0" coordsize="0,14567" path="m11915,14567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spacing w:val="0"/>
          <w:w w:val="115"/>
          <w:b/>
          <w:bCs/>
        </w:rPr>
        <w:t>AZIZULA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47" w:right="769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conquête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roma1ne,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toujours,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qualités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organoleptiques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thérapeutique,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attiré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nombreux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horticulteurs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pépiniéristes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parcequ'il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épineux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envahissant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côte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Ligure,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a-t-il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8" w:after="0" w:line="240" w:lineRule="auto"/>
        <w:ind w:left="16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6"/>
        </w:rPr>
        <w:t>BONIFACIO</w:t>
      </w:r>
      <w:r>
        <w:rPr>
          <w:rFonts w:ascii="Arial" w:hAnsi="Arial" w:cs="Arial" w:eastAsia="Arial"/>
          <w:sz w:val="23"/>
          <w:szCs w:val="23"/>
          <w:spacing w:val="8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CAP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CORSE?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69" w:right="731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urbains,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AJACCIO</w:t>
      </w:r>
      <w:r>
        <w:rPr>
          <w:rFonts w:ascii="Arial" w:hAnsi="Arial" w:cs="Arial" w:eastAsia="Arial"/>
          <w:sz w:val="23"/>
          <w:szCs w:val="23"/>
          <w:spacing w:val="-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octobre,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négoce.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right="88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</w:rPr>
        <w:t>65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40" w:bottom="0" w:left="1300" w:right="400"/>
        </w:sectPr>
      </w:pPr>
      <w:rPr/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680" w:right="0"/>
        </w:sectPr>
      </w:pPr>
      <w:rPr/>
    </w:p>
    <w:p>
      <w:pPr>
        <w:spacing w:before="30" w:after="0" w:line="240" w:lineRule="auto"/>
        <w:ind w:right="-20"/>
        <w:jc w:val="righ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6.63221pt;margin-top:-26.398438pt;width:26.998197pt;height:.1pt;mso-position-horizontal-relative:page;mso-position-vertical-relative:paragraph;z-index:-13627" coordorigin="2333,-528" coordsize="540,2">
            <v:shape style="position:absolute;left:2333;top:-528;width:540;height:2" coordorigin="2333,-528" coordsize="540,0" path="m2333,-528l2873,-528e" filled="f" stroked="t" strokeweight=".359976pt" strokecolor="#AFB3AF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color w:val="131313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3"/>
          <w:szCs w:val="23"/>
          <w:color w:val="131313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242424"/>
          <w:spacing w:val="0"/>
          <w:w w:val="105"/>
          <w:b/>
          <w:bCs/>
        </w:rPr>
        <w:t>ZIZULA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shape style="position:absolute;margin-left:509.76001pt;margin-top:-128.08783pt;width:87.120003pt;height:60.47998pt;mso-position-horizontal-relative:page;mso-position-vertical-relative:paragraph;z-index:-13630" type="#_x0000_t75">
            <v:imagedata r:id="rId68" o:title=""/>
          </v:shape>
        </w:pict>
      </w:r>
      <w:r>
        <w:rPr>
          <w:rFonts w:ascii="Arial" w:hAnsi="Arial" w:cs="Arial" w:eastAsia="Arial"/>
          <w:sz w:val="20"/>
          <w:szCs w:val="20"/>
          <w:color w:val="131313"/>
          <w:spacing w:val="5"/>
          <w:w w:val="100"/>
        </w:rPr>
        <w:t>N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color w:val="494949"/>
          <w:spacing w:val="4"/>
          <w:w w:val="100"/>
        </w:rPr>
        <w:t> </w:t>
      </w:r>
      <w:r>
        <w:rPr>
          <w:rFonts w:ascii="Arial" w:hAnsi="Arial" w:cs="Arial" w:eastAsia="Arial"/>
          <w:sz w:val="20"/>
          <w:szCs w:val="20"/>
          <w:color w:val="383838"/>
          <w:spacing w:val="-7"/>
          <w:w w:val="110"/>
        </w:rPr>
        <w:t>g</w:t>
      </w:r>
      <w:r>
        <w:rPr>
          <w:rFonts w:ascii="Arial" w:hAnsi="Arial" w:cs="Arial" w:eastAsia="Arial"/>
          <w:sz w:val="20"/>
          <w:szCs w:val="20"/>
          <w:color w:val="131313"/>
          <w:spacing w:val="2"/>
          <w:w w:val="102"/>
        </w:rPr>
        <w:t>r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4"/>
        </w:rPr>
        <w:t>éffée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right="-20"/>
        <w:jc w:val="left"/>
        <w:rPr>
          <w:rFonts w:ascii="Courier New" w:hAnsi="Courier New" w:cs="Courier New" w:eastAsia="Courier New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7"/>
          <w:w w:val="100"/>
        </w:rPr>
        <w:t> </w:t>
      </w:r>
      <w:r>
        <w:rPr>
          <w:rFonts w:ascii="Courier New" w:hAnsi="Courier New" w:cs="Courier New" w:eastAsia="Courier New"/>
          <w:sz w:val="24"/>
          <w:szCs w:val="24"/>
          <w:color w:val="131313"/>
          <w:spacing w:val="0"/>
          <w:w w:val="38"/>
        </w:rPr>
        <w:t>l</w:t>
      </w:r>
      <w:r>
        <w:rPr>
          <w:rFonts w:ascii="Courier New" w:hAnsi="Courier New" w:cs="Courier New" w:eastAsia="Courier New"/>
          <w:sz w:val="24"/>
          <w:szCs w:val="24"/>
          <w:color w:val="131313"/>
          <w:spacing w:val="28"/>
          <w:w w:val="38"/>
        </w:rPr>
        <w:t>'</w:t>
      </w:r>
      <w:r>
        <w:rPr>
          <w:rFonts w:ascii="Courier New" w:hAnsi="Courier New" w:cs="Courier New" w:eastAsia="Courier New"/>
          <w:sz w:val="24"/>
          <w:szCs w:val="24"/>
          <w:color w:val="494949"/>
          <w:spacing w:val="0"/>
          <w:w w:val="78"/>
        </w:rPr>
        <w:t>é</w:t>
      </w:r>
      <w:r>
        <w:rPr>
          <w:rFonts w:ascii="Courier New" w:hAnsi="Courier New" w:cs="Courier New" w:eastAsia="Courier New"/>
          <w:sz w:val="24"/>
          <w:szCs w:val="24"/>
          <w:color w:val="494949"/>
          <w:spacing w:val="-28"/>
          <w:w w:val="78"/>
        </w:rPr>
        <w:t>c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-8"/>
          <w:w w:val="82"/>
        </w:rPr>
        <w:t>h</w:t>
      </w:r>
      <w:r>
        <w:rPr>
          <w:rFonts w:ascii="Courier New" w:hAnsi="Courier New" w:cs="Courier New" w:eastAsia="Courier New"/>
          <w:sz w:val="24"/>
          <w:szCs w:val="24"/>
          <w:color w:val="494949"/>
          <w:spacing w:val="-18"/>
          <w:w w:val="78"/>
        </w:rPr>
        <w:t>e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0"/>
          <w:w w:val="41"/>
        </w:rPr>
        <w:t>l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4"/>
          <w:w w:val="41"/>
        </w:rPr>
        <w:t>l</w:t>
      </w:r>
      <w:r>
        <w:rPr>
          <w:rFonts w:ascii="Courier New" w:hAnsi="Courier New" w:cs="Courier New" w:eastAsia="Courier New"/>
          <w:sz w:val="24"/>
          <w:szCs w:val="24"/>
          <w:color w:val="494949"/>
          <w:spacing w:val="0"/>
          <w:w w:val="78"/>
        </w:rPr>
        <w:t>e</w:t>
      </w:r>
      <w:r>
        <w:rPr>
          <w:rFonts w:ascii="Courier New" w:hAnsi="Courier New" w:cs="Courier New" w:eastAsia="Courier New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576" w:right="-20"/>
        <w:jc w:val="left"/>
        <w:rPr>
          <w:rFonts w:ascii="Courier New" w:hAnsi="Courier New" w:cs="Courier New" w:eastAsia="Courier New"/>
          <w:sz w:val="79"/>
          <w:szCs w:val="79"/>
        </w:rPr>
      </w:pPr>
      <w:rPr/>
      <w:r>
        <w:rPr>
          <w:rFonts w:ascii="Courier New" w:hAnsi="Courier New" w:cs="Courier New" w:eastAsia="Courier New"/>
          <w:sz w:val="79"/>
          <w:szCs w:val="79"/>
          <w:color w:val="131313"/>
          <w:spacing w:val="0"/>
          <w:w w:val="106"/>
        </w:rPr>
        <w:t>Oo</w:t>
      </w:r>
      <w:r>
        <w:rPr>
          <w:rFonts w:ascii="Courier New" w:hAnsi="Courier New" w:cs="Courier New" w:eastAsia="Courier New"/>
          <w:sz w:val="79"/>
          <w:szCs w:val="79"/>
          <w:color w:val="000000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139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42424"/>
          <w:spacing w:val="-2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5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42424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242424"/>
          <w:spacing w:val="2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0"/>
          <w:position w:val="-1"/>
        </w:rPr>
        <w:t>coul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-2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131313"/>
          <w:spacing w:val="0"/>
          <w:w w:val="100"/>
          <w:position w:val="-1"/>
        </w:rPr>
        <w:t>ur</w:t>
      </w:r>
      <w:r>
        <w:rPr>
          <w:rFonts w:ascii="Times New Roman" w:hAnsi="Times New Roman" w:cs="Times New Roman" w:eastAsia="Times New Roman"/>
          <w:sz w:val="22"/>
          <w:szCs w:val="22"/>
          <w:color w:val="131313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31313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42424"/>
          <w:spacing w:val="5"/>
          <w:w w:val="99"/>
          <w:position w:val="-1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4"/>
          <w:w w:val="113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42424"/>
          <w:spacing w:val="0"/>
          <w:w w:val="107"/>
          <w:position w:val="-1"/>
        </w:rPr>
        <w:t>rron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0"/>
          <w:cols w:num="2" w:equalWidth="0">
            <w:col w:w="4511" w:space="102"/>
            <w:col w:w="568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3.200001pt;margin-top:69.119995pt;width:464.399994pt;height:576.720001pt;mso-position-horizontal-relative:page;mso-position-vertical-relative:page;z-index:-13629" coordorigin="864,1382" coordsize="9288,11534">
            <v:shape style="position:absolute;left:864;top:1382;width:9288;height:10613" type="#_x0000_t75">
              <v:imagedata r:id="rId69" o:title=""/>
            </v:shape>
            <v:shape style="position:absolute;left:1181;top:11520;width:432;height:1397" type="#_x0000_t75">
              <v:imagedata r:id="rId70" o:title=""/>
            </v:shape>
            <w10:wrap type="none"/>
          </v:group>
        </w:pict>
      </w:r>
      <w:r>
        <w:rPr/>
        <w:pict>
          <v:group style="position:absolute;margin-left:13.679087pt;margin-top:.899658pt;width:39.597355pt;height:.1pt;mso-position-horizontal-relative:page;mso-position-vertical-relative:page;z-index:-13628" coordorigin="274,18" coordsize="792,2">
            <v:shape style="position:absolute;left:274;top:18;width:792;height:2" coordorigin="274,18" coordsize="792,0" path="m274,18l1066,18e" filled="f" stroked="t" strokeweight=".359976pt" strokecolor="#AFB3B3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left="2971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83838"/>
          <w:spacing w:val="0"/>
          <w:w w:val="105"/>
        </w:rPr>
        <w:t>Gréffée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69" w:lineRule="exact"/>
        <w:ind w:left="2899" w:right="-20"/>
        <w:jc w:val="left"/>
        <w:rPr>
          <w:rFonts w:ascii="Courier New" w:hAnsi="Courier New" w:cs="Courier New" w:eastAsia="Courier New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0"/>
          <w:w w:val="100"/>
          <w:position w:val="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-8"/>
          <w:w w:val="100"/>
          <w:position w:val="1"/>
        </w:rPr>
        <w:t> 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0"/>
          <w:w w:val="63"/>
          <w:position w:val="1"/>
        </w:rPr>
        <w:t>l'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-33"/>
          <w:w w:val="63"/>
          <w:position w:val="1"/>
        </w:rPr>
        <w:t>é</w:t>
      </w:r>
      <w:r>
        <w:rPr>
          <w:rFonts w:ascii="Courier New" w:hAnsi="Courier New" w:cs="Courier New" w:eastAsia="Courier New"/>
          <w:sz w:val="24"/>
          <w:szCs w:val="24"/>
          <w:color w:val="494949"/>
          <w:spacing w:val="-13"/>
          <w:w w:val="86"/>
          <w:position w:val="1"/>
        </w:rPr>
        <w:t>c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0"/>
          <w:w w:val="58"/>
          <w:position w:val="1"/>
        </w:rPr>
        <w:t>hel</w:t>
      </w:r>
      <w:r>
        <w:rPr>
          <w:rFonts w:ascii="Courier New" w:hAnsi="Courier New" w:cs="Courier New" w:eastAsia="Courier New"/>
          <w:sz w:val="24"/>
          <w:szCs w:val="24"/>
          <w:color w:val="242424"/>
          <w:spacing w:val="4"/>
          <w:w w:val="58"/>
          <w:position w:val="1"/>
        </w:rPr>
        <w:t>l</w:t>
      </w:r>
      <w:r>
        <w:rPr>
          <w:rFonts w:ascii="Courier New" w:hAnsi="Courier New" w:cs="Courier New" w:eastAsia="Courier New"/>
          <w:sz w:val="24"/>
          <w:szCs w:val="24"/>
          <w:color w:val="595959"/>
          <w:spacing w:val="0"/>
          <w:w w:val="85"/>
          <w:position w:val="1"/>
        </w:rPr>
        <w:t>e</w:t>
      </w:r>
      <w:r>
        <w:rPr>
          <w:rFonts w:ascii="Courier New" w:hAnsi="Courier New" w:cs="Courier New" w:eastAsia="Courier New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830" w:lineRule="exact"/>
        <w:ind w:left="249" w:right="-20"/>
        <w:jc w:val="left"/>
        <w:rPr>
          <w:rFonts w:ascii="Arial" w:hAnsi="Arial" w:cs="Arial" w:eastAsia="Arial"/>
          <w:sz w:val="77"/>
          <w:szCs w:val="77"/>
        </w:rPr>
      </w:pPr>
      <w:rPr/>
      <w:r>
        <w:rPr>
          <w:rFonts w:ascii="Arial" w:hAnsi="Arial" w:cs="Arial" w:eastAsia="Arial"/>
          <w:sz w:val="77"/>
          <w:szCs w:val="77"/>
          <w:color w:val="242424"/>
          <w:spacing w:val="0"/>
          <w:w w:val="177"/>
          <w:position w:val="-2"/>
        </w:rPr>
        <w:t>0</w:t>
      </w:r>
      <w:r>
        <w:rPr>
          <w:rFonts w:ascii="Arial" w:hAnsi="Arial" w:cs="Arial" w:eastAsia="Arial"/>
          <w:sz w:val="77"/>
          <w:szCs w:val="77"/>
          <w:color w:val="000000"/>
          <w:spacing w:val="0"/>
          <w:w w:val="100"/>
          <w:position w:val="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right="1472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131313"/>
          <w:spacing w:val="-13"/>
          <w:w w:val="100"/>
          <w:position w:val="-1"/>
        </w:rPr>
        <w:t>l</w:t>
      </w:r>
      <w:r>
        <w:rPr>
          <w:rFonts w:ascii="Arial" w:hAnsi="Arial" w:cs="Arial" w:eastAsia="Arial"/>
          <w:sz w:val="20"/>
          <w:szCs w:val="20"/>
          <w:color w:val="595959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color w:val="595959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20"/>
          <w:szCs w:val="20"/>
          <w:color w:val="494949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83838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color w:val="383838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color w:val="131313"/>
          <w:spacing w:val="6"/>
          <w:w w:val="100"/>
          <w:position w:val="-1"/>
        </w:rPr>
        <w:t>t</w:t>
      </w:r>
      <w:r>
        <w:rPr>
          <w:rFonts w:ascii="Arial" w:hAnsi="Arial" w:cs="Arial" w:eastAsia="Arial"/>
          <w:sz w:val="20"/>
          <w:szCs w:val="20"/>
          <w:color w:val="383838"/>
          <w:spacing w:val="0"/>
          <w:w w:val="100"/>
          <w:position w:val="-1"/>
        </w:rPr>
        <w:t>ob</w:t>
      </w:r>
      <w:r>
        <w:rPr>
          <w:rFonts w:ascii="Arial" w:hAnsi="Arial" w:cs="Arial" w:eastAsia="Arial"/>
          <w:sz w:val="20"/>
          <w:szCs w:val="20"/>
          <w:color w:val="383838"/>
          <w:spacing w:val="1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color w:val="595959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color w:val="595959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131313"/>
          <w:spacing w:val="-7"/>
          <w:w w:val="109"/>
          <w:position w:val="-1"/>
        </w:rPr>
        <w:t>1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5"/>
          <w:position w:val="-1"/>
        </w:rPr>
        <w:t>983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302"/>
        <w:jc w:val="right"/>
        <w:rPr>
          <w:rFonts w:ascii="Courier New" w:hAnsi="Courier New" w:cs="Courier New" w:eastAsia="Courier New"/>
          <w:sz w:val="26"/>
          <w:szCs w:val="26"/>
        </w:rPr>
      </w:pPr>
      <w:rPr/>
      <w:r>
        <w:rPr>
          <w:rFonts w:ascii="Courier New" w:hAnsi="Courier New" w:cs="Courier New" w:eastAsia="Courier New"/>
          <w:sz w:val="26"/>
          <w:szCs w:val="26"/>
          <w:color w:val="595959"/>
          <w:spacing w:val="0"/>
          <w:w w:val="86"/>
          <w:b/>
          <w:bCs/>
        </w:rPr>
        <w:t>66</w:t>
      </w:r>
      <w:r>
        <w:rPr>
          <w:rFonts w:ascii="Courier New" w:hAnsi="Courier New" w:cs="Courier New" w:eastAsia="Courier New"/>
          <w:sz w:val="26"/>
          <w:szCs w:val="26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0"/>
        </w:sectPr>
      </w:pPr>
      <w:rPr/>
    </w:p>
    <w:p>
      <w:pPr>
        <w:spacing w:before="45" w:after="0" w:line="330" w:lineRule="atLeast"/>
        <w:ind w:left="1758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58" w:after="0" w:line="255" w:lineRule="auto"/>
        <w:ind w:right="3123" w:firstLine="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MANDARINE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MANDARINIER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920" w:bottom="0" w:left="1500" w:right="200"/>
          <w:cols w:num="2" w:equalWidth="0">
            <w:col w:w="2620" w:space="2417"/>
            <w:col w:w="5243"/>
          </w:cols>
        </w:sectPr>
      </w:pPr>
      <w:rPr/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05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6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3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-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29" w:after="0" w:line="256" w:lineRule="auto"/>
        <w:ind w:left="1128" w:right="-61" w:firstLine="-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3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3" w:after="0" w:line="333" w:lineRule="auto"/>
        <w:ind w:left="7" w:right="3225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EXTREME</w:t>
      </w:r>
      <w:r>
        <w:rPr>
          <w:rFonts w:ascii="Times New Roman" w:hAnsi="Times New Roman" w:cs="Times New Roman" w:eastAsia="Times New Roman"/>
          <w:sz w:val="18"/>
          <w:szCs w:val="18"/>
          <w:spacing w:val="4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ORIENT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CITRUS</w:t>
      </w:r>
      <w:r>
        <w:rPr>
          <w:rFonts w:ascii="Times New Roman" w:hAnsi="Times New Roman" w:cs="Times New Roman" w:eastAsia="Times New Roman"/>
          <w:sz w:val="18"/>
          <w:szCs w:val="18"/>
          <w:spacing w:val="-13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24"/>
        </w:rPr>
        <w:t>RET</w:t>
      </w:r>
      <w:r>
        <w:rPr>
          <w:rFonts w:ascii="Times New Roman" w:hAnsi="Times New Roman" w:cs="Times New Roman" w:eastAsia="Times New Roman"/>
          <w:sz w:val="18"/>
          <w:szCs w:val="18"/>
          <w:spacing w:val="-19"/>
          <w:w w:val="124"/>
        </w:rPr>
        <w:t>!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99"/>
        </w:rPr>
        <w:t>CUL</w:t>
      </w:r>
      <w:r>
        <w:rPr>
          <w:rFonts w:ascii="Times New Roman" w:hAnsi="Times New Roman" w:cs="Times New Roman" w:eastAsia="Times New Roman"/>
          <w:sz w:val="18"/>
          <w:szCs w:val="18"/>
          <w:spacing w:val="7"/>
          <w:w w:val="99"/>
        </w:rPr>
        <w:t>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96"/>
        </w:rPr>
        <w:t>TA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10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RUTACÉE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  <w:cols w:num="2" w:equalWidth="0">
            <w:col w:w="4506" w:space="552"/>
            <w:col w:w="5222"/>
          </w:cols>
        </w:sectPr>
      </w:pPr>
      <w:rPr/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3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61" w:after="0" w:line="262" w:lineRule="auto"/>
        <w:ind w:left="1841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left="49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4" w:after="0" w:line="302" w:lineRule="auto"/>
        <w:ind w:right="3973" w:firstLine="49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BA</w:t>
      </w:r>
      <w:r>
        <w:rPr>
          <w:rFonts w:ascii="Times New Roman" w:hAnsi="Times New Roman" w:cs="Times New Roman" w:eastAsia="Times New Roman"/>
          <w:sz w:val="18"/>
          <w:szCs w:val="18"/>
          <w:spacing w:val="-2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LAD!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MANDARINA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MANDARINA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  <w:cols w:num="2" w:equalWidth="0">
            <w:col w:w="2897" w:space="2176"/>
            <w:col w:w="5207"/>
          </w:cols>
        </w:sectPr>
      </w:pPr>
      <w:rPr/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5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37" w:after="0" w:line="240" w:lineRule="auto"/>
        <w:ind w:left="1834" w:right="1578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69" w:right="-56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6" w:after="0" w:line="308" w:lineRule="auto"/>
        <w:ind w:right="4115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18"/>
          <w:szCs w:val="18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CITÉE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NON</w:t>
      </w:r>
      <w:r>
        <w:rPr>
          <w:rFonts w:ascii="Times New Roman" w:hAnsi="Times New Roman" w:cs="Times New Roman" w:eastAsia="Times New Roman"/>
          <w:sz w:val="18"/>
          <w:szCs w:val="18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CITÉE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2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MANNARINU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  <w:cols w:num="2" w:equalWidth="0">
            <w:col w:w="4082" w:space="1005"/>
            <w:col w:w="5193"/>
          </w:cols>
        </w:sectPr>
      </w:pPr>
      <w:rPr/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7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8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9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SOMMAIRES</w:t>
      </w:r>
      <w:r>
        <w:rPr>
          <w:rFonts w:ascii="Times New Roman" w:hAnsi="Times New Roman" w:cs="Times New Roman" w:eastAsia="Times New Roman"/>
          <w:sz w:val="24"/>
          <w:szCs w:val="24"/>
          <w:spacing w:val="24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61" w:after="0" w:line="262" w:lineRule="auto"/>
        <w:ind w:left="1884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4" w:lineRule="auto"/>
        <w:ind w:left="14" w:right="3480" w:firstLine="-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0"/>
          <w:i/>
        </w:rPr>
        <w:t>Auto</w:t>
      </w:r>
      <w:r>
        <w:rPr>
          <w:rFonts w:ascii="Times New Roman" w:hAnsi="Times New Roman" w:cs="Times New Roman" w:eastAsia="Times New Roman"/>
          <w:sz w:val="21"/>
          <w:szCs w:val="21"/>
          <w:w w:val="109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Décembre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Janvier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" w:after="0" w:line="240" w:lineRule="auto"/>
        <w:ind w:left="3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Oranger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amere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  <w:cols w:num="2" w:equalWidth="0">
            <w:col w:w="3675" w:space="1405"/>
            <w:col w:w="5200"/>
          </w:cols>
        </w:sectPr>
      </w:pPr>
      <w:rPr/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9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3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47" w:after="0" w:line="240" w:lineRule="auto"/>
        <w:ind w:left="1898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64" w:lineRule="auto"/>
        <w:ind w:left="1898" w:right="2000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Altitude: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1" w:lineRule="auto"/>
        <w:ind w:left="7" w:right="4203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Oà500m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Meuble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  <w:cols w:num="2" w:equalWidth="0">
            <w:col w:w="4770" w:space="339"/>
            <w:col w:w="5171"/>
          </w:cols>
        </w:sectPr>
      </w:pPr>
      <w:rPr/>
    </w:p>
    <w:p>
      <w:pPr>
        <w:spacing w:before="0" w:after="0" w:line="214" w:lineRule="exact"/>
        <w:ind w:left="1905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Apport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nécessaire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9" w:after="0" w:line="240" w:lineRule="auto"/>
        <w:ind w:left="1913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" w:after="0" w:line="286" w:lineRule="auto"/>
        <w:ind w:left="1884" w:right="846" w:firstLine="3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estimé,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ce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fruit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était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cultivé</w:t>
      </w:r>
      <w:r>
        <w:rPr>
          <w:rFonts w:ascii="Times New Roman" w:hAnsi="Times New Roman" w:cs="Times New Roman" w:eastAsia="Times New Roman"/>
          <w:sz w:val="21"/>
          <w:szCs w:val="21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tous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jardins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propices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son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entretien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9" w:lineRule="exact"/>
        <w:ind w:left="1190" w:right="2849"/>
        <w:jc w:val="center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-46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  <w:position w:val="3"/>
        </w:rPr>
        <w:t>Consommation</w:t>
      </w:r>
      <w:r>
        <w:rPr>
          <w:rFonts w:ascii="Times New Roman" w:hAnsi="Times New Roman" w:cs="Times New Roman" w:eastAsia="Times New Roman"/>
          <w:sz w:val="21"/>
          <w:szCs w:val="21"/>
          <w:spacing w:val="26"/>
          <w:w w:val="106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  <w:position w:val="3"/>
        </w:rPr>
        <w:t>familiale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50" w:after="0" w:line="320" w:lineRule="atLeast"/>
        <w:ind w:left="1963" w:right="-6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6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55" w:lineRule="auto"/>
        <w:ind w:left="7" w:right="1915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  <w:t>ARANCIA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5"/>
        </w:rPr>
        <w:t>MANDARINA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RUTACIÜATA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200"/>
          <w:cols w:num="2" w:equalWidth="0">
            <w:col w:w="3168" w:space="1999"/>
            <w:col w:w="5113"/>
          </w:cols>
        </w:sectPr>
      </w:pPr>
      <w:rPr/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248.023438pt;margin-top:.899658pt;width:95.393629pt;height:.1pt;mso-position-horizontal-relative:page;mso-position-vertical-relative:page;z-index:-13626" coordorigin="4960,18" coordsize="1908,2">
            <v:shape style="position:absolute;left:4960;top:18;width:1908;height:2" coordorigin="4960,18" coordsize="1908,0" path="m4960,18l6868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77.68811pt;margin-top:0pt;width:118.792067pt;height:630.120353pt;mso-position-horizontal-relative:page;mso-position-vertical-relative:page;z-index:-13625" coordorigin="9554,0" coordsize="2376,12602">
            <v:group style="position:absolute;left:9561;top:7;width:2361;height:2" coordorigin="9561,7" coordsize="2361,2">
              <v:shape style="position:absolute;left:9561;top:7;width:2361;height:2" coordorigin="9561,7" coordsize="2361,0" path="m9561,7l11922,7e" filled="f" stroked="t" strokeweight=".719952pt" strokecolor="#000000">
                <v:path arrowok="t"/>
              </v:shape>
            </v:group>
            <v:group style="position:absolute;left:11915;top:0;width:2;height:12595" coordorigin="11915,0" coordsize="2,12595">
              <v:shape style="position:absolute;left:11915;top:0;width:2;height:12595" coordorigin="11915,0" coordsize="0,12595" path="m11915,12595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84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67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200"/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88" w:lineRule="auto"/>
        <w:ind w:left="1792" w:right="-20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i/>
        </w:rPr>
        <w:t>FRUIT: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</w:rPr>
        <w:t>ARBRE: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4" w:after="0" w:line="324" w:lineRule="exact"/>
        <w:ind w:right="3561"/>
        <w:jc w:val="left"/>
        <w:rPr>
          <w:rFonts w:ascii="Courier New" w:hAnsi="Courier New" w:cs="Courier New" w:eastAsia="Courier New"/>
          <w:sz w:val="31"/>
          <w:szCs w:val="31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1"/>
          <w:szCs w:val="31"/>
          <w:spacing w:val="0"/>
          <w:w w:val="111"/>
        </w:rPr>
        <w:t>ORANGE</w:t>
      </w:r>
      <w:r>
        <w:rPr>
          <w:rFonts w:ascii="Courier New" w:hAnsi="Courier New" w:cs="Courier New" w:eastAsia="Courier New"/>
          <w:sz w:val="31"/>
          <w:szCs w:val="31"/>
          <w:spacing w:val="0"/>
          <w:w w:val="111"/>
        </w:rPr>
        <w:t> </w:t>
      </w:r>
      <w:r>
        <w:rPr>
          <w:rFonts w:ascii="Courier New" w:hAnsi="Courier New" w:cs="Courier New" w:eastAsia="Courier New"/>
          <w:sz w:val="31"/>
          <w:szCs w:val="31"/>
          <w:spacing w:val="0"/>
          <w:w w:val="109"/>
        </w:rPr>
        <w:t>ORANGER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40" w:bottom="0" w:left="1500" w:right="340"/>
          <w:cols w:num="2" w:equalWidth="0">
            <w:col w:w="2654" w:space="2434"/>
            <w:col w:w="5052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20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4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30" w:after="0" w:line="264" w:lineRule="auto"/>
        <w:ind w:left="1142" w:right="-6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3"/>
          <w:szCs w:val="23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</w:rPr>
        <w:t>D'ORIGINE</w:t>
      </w:r>
      <w:r>
        <w:rPr>
          <w:rFonts w:ascii="Times New Roman" w:hAnsi="Times New Roman" w:cs="Times New Roman" w:eastAsia="Times New Roman"/>
          <w:sz w:val="23"/>
          <w:szCs w:val="23"/>
          <w:spacing w:val="-14"/>
          <w:w w:val="113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SUPPOSES: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3"/>
          <w:szCs w:val="23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BOTANIQUE: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8"/>
        </w:rPr>
        <w:t>FAMILLE: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49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</w:rPr>
        <w:t>APPELLATIONS: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2" w:lineRule="auto"/>
        <w:ind w:left="1848" w:right="1555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exact"/>
        <w:ind w:left="1171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9"/>
          <w:position w:val="-1"/>
        </w:rPr>
        <w:t>DESIGNATION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31"/>
          <w:position w:val="-1"/>
        </w:rPr>
        <w:t>DE: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70" w:after="0" w:line="333" w:lineRule="auto"/>
        <w:ind w:left="14" w:right="3277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EXTREME</w:t>
      </w:r>
      <w:r>
        <w:rPr>
          <w:rFonts w:ascii="Times New Roman" w:hAnsi="Times New Roman" w:cs="Times New Roman" w:eastAsia="Times New Roman"/>
          <w:sz w:val="18"/>
          <w:szCs w:val="18"/>
          <w:spacing w:val="-15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ÜRIENT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CITRUS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3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RUTACÉE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08" w:lineRule="auto"/>
        <w:ind w:left="14" w:right="392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BORTOKAL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NARANJA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ARA</w:t>
      </w:r>
      <w:r>
        <w:rPr>
          <w:rFonts w:ascii="Times New Roman" w:hAnsi="Times New Roman" w:cs="Times New Roman" w:eastAsia="Times New Roman"/>
          <w:sz w:val="18"/>
          <w:szCs w:val="18"/>
          <w:spacing w:val="6"/>
          <w:w w:val="105"/>
        </w:rPr>
        <w:t>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CIO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4535" w:space="552"/>
            <w:col w:w="5053"/>
          </w:cols>
        </w:sectPr>
      </w:pPr>
      <w:rPr/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0" w:after="0" w:line="259" w:lineRule="auto"/>
        <w:ind w:left="1877" w:right="4848"/>
        <w:jc w:val="both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                                         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</w:rPr>
        <w:t>?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-6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                 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</w:rPr>
        <w:t>?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                                     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60" w:lineRule="exact"/>
        <w:ind w:left="1185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8"/>
          <w:position w:val="-1"/>
        </w:rPr>
        <w:t>CARACTERES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8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3"/>
          <w:szCs w:val="23"/>
          <w:spacing w:val="-11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5"/>
          <w:position w:val="-1"/>
        </w:rPr>
        <w:t>SOMMAIRES: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40" w:after="0" w:line="262" w:lineRule="auto"/>
        <w:ind w:left="1884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5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5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5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1" w:lineRule="auto"/>
        <w:ind w:left="36" w:right="4007" w:firstLine="-3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2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9"/>
          <w:w w:val="112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Variée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" w:after="0" w:line="240" w:lineRule="auto"/>
        <w:ind w:left="3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Oranger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sauvage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3725" w:space="1377"/>
            <w:col w:w="5038"/>
          </w:cols>
        </w:sectPr>
      </w:pPr>
      <w:rPr/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0" w:after="0" w:line="260" w:lineRule="exact"/>
        <w:ind w:left="1193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position w:val="-1"/>
        </w:rPr>
        <w:t>INDICES</w:t>
      </w:r>
      <w:r>
        <w:rPr>
          <w:rFonts w:ascii="Times New Roman" w:hAnsi="Times New Roman" w:cs="Times New Roman" w:eastAsia="Times New Roman"/>
          <w:sz w:val="23"/>
          <w:szCs w:val="23"/>
          <w:spacing w:val="-15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position w:val="-1"/>
        </w:rPr>
        <w:t>INSULAIRES</w:t>
      </w:r>
      <w:r>
        <w:rPr>
          <w:rFonts w:ascii="Times New Roman" w:hAnsi="Times New Roman" w:cs="Times New Roman" w:eastAsia="Times New Roman"/>
          <w:sz w:val="23"/>
          <w:szCs w:val="23"/>
          <w:spacing w:val="-26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position w:val="-1"/>
        </w:rPr>
        <w:t>D'ECOLOGIE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44"/>
          <w:position w:val="-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33" w:after="0" w:line="240" w:lineRule="auto"/>
        <w:ind w:left="1898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64" w:lineRule="auto"/>
        <w:ind w:left="1905" w:right="1987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240" w:lineRule="auto"/>
        <w:ind w:left="22" w:right="-20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-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500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Arial" w:hAnsi="Arial" w:cs="Arial" w:eastAsia="Arial"/>
          <w:sz w:val="14"/>
          <w:szCs w:val="14"/>
          <w:spacing w:val="0"/>
          <w:w w:val="212"/>
        </w:rPr>
        <w:t>Ill</w:t>
      </w:r>
      <w:r>
        <w:rPr>
          <w:rFonts w:ascii="Arial" w:hAnsi="Arial" w:cs="Arial" w:eastAsia="Arial"/>
          <w:sz w:val="14"/>
          <w:szCs w:val="14"/>
          <w:spacing w:val="0"/>
          <w:w w:val="100"/>
        </w:rPr>
      </w:r>
    </w:p>
    <w:p>
      <w:pPr>
        <w:spacing w:before="22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Meuble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4771" w:space="352"/>
            <w:col w:w="5017"/>
          </w:cols>
        </w:sectPr>
      </w:pPr>
      <w:rPr/>
    </w:p>
    <w:p>
      <w:pPr>
        <w:spacing w:before="0" w:after="0" w:line="235" w:lineRule="exact"/>
        <w:ind w:left="1905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Trés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exigeant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905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Egalement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91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:Etait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planté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tous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jardins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où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elle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était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37" w:lineRule="exact"/>
        <w:ind w:left="189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  <w:position w:val="-1"/>
        </w:rPr>
        <w:t>possible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30" w:after="0" w:line="240" w:lineRule="auto"/>
        <w:ind w:left="1229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</w:rPr>
        <w:t>CONVENANCE: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05" w:right="-85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Arial" w:hAnsi="Arial" w:cs="Arial" w:eastAsia="Arial"/>
          <w:sz w:val="30"/>
          <w:szCs w:val="30"/>
          <w:spacing w:val="0"/>
          <w:w w:val="100"/>
        </w:rPr>
        <w:t>*</w:t>
      </w:r>
      <w:r>
        <w:rPr>
          <w:rFonts w:ascii="Arial" w:hAnsi="Arial" w:cs="Arial" w:eastAsia="Arial"/>
          <w:sz w:val="30"/>
          <w:szCs w:val="30"/>
          <w:spacing w:val="-2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ZITRONA</w:t>
      </w:r>
      <w:r>
        <w:rPr>
          <w:rFonts w:ascii="Times New Roman" w:hAnsi="Times New Roman" w:cs="Times New Roman" w:eastAsia="Times New Roman"/>
          <w:sz w:val="23"/>
          <w:szCs w:val="23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3"/>
        </w:rPr>
        <w:t>Ajaccio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95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i/>
        </w:rPr>
        <w:t>CASATA: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83" w:after="0" w:line="240" w:lineRule="auto"/>
        <w:ind w:left="194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FAMIGLIA: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4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fruit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dessert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quelquefois</w:t>
      </w:r>
      <w:r>
        <w:rPr>
          <w:rFonts w:ascii="Times New Roman" w:hAnsi="Times New Roman" w:cs="Times New Roman" w:eastAsia="Times New Roman"/>
          <w:sz w:val="21"/>
          <w:szCs w:val="21"/>
          <w:spacing w:val="-18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jus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58" w:right="-20"/>
        <w:jc w:val="left"/>
        <w:rPr>
          <w:rFonts w:ascii="Arial" w:hAnsi="Arial" w:cs="Arial" w:eastAsia="Arial"/>
          <w:sz w:val="34"/>
          <w:szCs w:val="34"/>
        </w:rPr>
      </w:pPr>
      <w:rPr/>
      <w:r>
        <w:rPr>
          <w:rFonts w:ascii="Courier New" w:hAnsi="Courier New" w:cs="Courier New" w:eastAsia="Courier New"/>
          <w:sz w:val="31"/>
          <w:szCs w:val="31"/>
          <w:w w:val="101"/>
        </w:rPr>
        <w:t>ARANCIA</w:t>
      </w:r>
      <w:r>
        <w:rPr>
          <w:rFonts w:ascii="Courier New" w:hAnsi="Courier New" w:cs="Courier New" w:eastAsia="Courier New"/>
          <w:sz w:val="31"/>
          <w:szCs w:val="31"/>
          <w:spacing w:val="-138"/>
          <w:w w:val="100"/>
        </w:rPr>
        <w:t> 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  <w:t>PORTUGALA</w:t>
      </w:r>
      <w:r>
        <w:rPr>
          <w:rFonts w:ascii="Courier New" w:hAnsi="Courier New" w:cs="Courier New" w:eastAsia="Courier New"/>
          <w:sz w:val="31"/>
          <w:szCs w:val="31"/>
          <w:spacing w:val="36"/>
          <w:w w:val="100"/>
        </w:rPr>
        <w:t> </w:t>
      </w:r>
      <w:r>
        <w:rPr>
          <w:rFonts w:ascii="Arial" w:hAnsi="Arial" w:cs="Arial" w:eastAsia="Arial"/>
          <w:sz w:val="34"/>
          <w:szCs w:val="34"/>
          <w:spacing w:val="0"/>
          <w:w w:val="105"/>
        </w:rPr>
        <w:t>*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0" w:after="0" w:line="313" w:lineRule="exact"/>
        <w:ind w:left="58" w:right="-20"/>
        <w:jc w:val="left"/>
        <w:rPr>
          <w:rFonts w:ascii="Courier New" w:hAnsi="Courier New" w:cs="Courier New" w:eastAsia="Courier New"/>
          <w:sz w:val="31"/>
          <w:szCs w:val="31"/>
        </w:rPr>
      </w:pPr>
      <w:rPr/>
      <w:r>
        <w:rPr>
          <w:rFonts w:ascii="Courier New" w:hAnsi="Courier New" w:cs="Courier New" w:eastAsia="Courier New"/>
          <w:sz w:val="31"/>
          <w:szCs w:val="31"/>
          <w:spacing w:val="0"/>
          <w:w w:val="105"/>
          <w:position w:val="2"/>
        </w:rPr>
        <w:t>RUTACHJATA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40"/>
          <w:cols w:num="2" w:equalWidth="0">
            <w:col w:w="3986" w:space="1130"/>
            <w:col w:w="5024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1.079928pt;margin-top:.539795pt;width:278.981370pt;height:.1pt;mso-position-horizontal-relative:page;mso-position-vertical-relative:page;z-index:-13624" coordorigin="22,11" coordsize="5580,2">
            <v:shape style="position:absolute;left:22;top:11;width:5580;height:2" coordorigin="22,11" coordsize="5580,0" path="m22,11l5601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91.907166pt;margin-top:0pt;width:104.393029pt;height:580.459249pt;mso-position-horizontal-relative:page;mso-position-vertical-relative:page;z-index:-13623" coordorigin="9838,0" coordsize="2088,11609">
            <v:group style="position:absolute;left:9842;top:7;width:2081;height:2" coordorigin="9842,7" coordsize="2081,2">
              <v:shape style="position:absolute;left:9842;top:7;width:2081;height:2" coordorigin="9842,7" coordsize="2081,0" path="m9842,7l11922,7e" filled="f" stroked="t" strokeweight=".359976pt" strokecolor="#000000">
                <v:path arrowok="t"/>
              </v:shape>
            </v:group>
            <v:group style="position:absolute;left:11915;top:0;width:2;height:11602" coordorigin="11915,0" coordsize="2,11602">
              <v:shape style="position:absolute;left:11915;top:0;width:2;height:11602" coordorigin="11915,0" coordsize="0,11602" path="m11915,11602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3" w:after="0" w:line="240" w:lineRule="auto"/>
        <w:ind w:right="81"/>
        <w:jc w:val="right"/>
        <w:rPr>
          <w:rFonts w:ascii="Courier New" w:hAnsi="Courier New" w:cs="Courier New" w:eastAsia="Courier New"/>
          <w:sz w:val="27"/>
          <w:szCs w:val="27"/>
        </w:rPr>
      </w:pPr>
      <w:rPr/>
      <w:r>
        <w:rPr>
          <w:rFonts w:ascii="Courier New" w:hAnsi="Courier New" w:cs="Courier New" w:eastAsia="Courier New"/>
          <w:sz w:val="27"/>
          <w:szCs w:val="27"/>
          <w:spacing w:val="0"/>
          <w:w w:val="84"/>
        </w:rPr>
        <w:t>68</w:t>
      </w:r>
      <w:r>
        <w:rPr>
          <w:rFonts w:ascii="Courier New" w:hAnsi="Courier New" w:cs="Courier New" w:eastAsia="Courier New"/>
          <w:sz w:val="27"/>
          <w:szCs w:val="27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340"/>
        </w:sectPr>
      </w:pPr>
      <w:rPr/>
    </w:p>
    <w:p>
      <w:pPr>
        <w:spacing w:before="76" w:after="0" w:line="240" w:lineRule="auto"/>
        <w:ind w:left="100" w:right="6998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8.869095pt;margin-top:1.435766pt;width:87.003587pt;height:.1pt;mso-position-horizontal-relative:page;mso-position-vertical-relative:page;z-index:-13622" coordorigin="2377,29" coordsize="1740,2">
            <v:shape style="position:absolute;left:2377;top:29;width:1740;height:2" coordorigin="2377,29" coordsize="1740,0" path="m2377,29l4117,29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213.749557pt;margin-top:1.615237pt;width:44.396892pt;height:.1pt;mso-position-horizontal-relative:page;mso-position-vertical-relative:page;z-index:-13621" coordorigin="4275,32" coordsize="888,2">
            <v:shape style="position:absolute;left:4275;top:32;width:888;height:2" coordorigin="4275,32" coordsize="888,0" path="m4275,32l5163,32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458.290497pt;margin-top:1.974178pt;width:91.658099pt;height:.1pt;mso-position-horizontal-relative:page;mso-position-vertical-relative:page;z-index:-13620" coordorigin="9166,39" coordsize="1833,2">
            <v:shape style="position:absolute;left:9166;top:39;width:1833;height:2" coordorigin="9166,39" coordsize="1833,0" path="m9166,39l10999,39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3.987427pt;margin-top:1.076825pt;width:.1pt;height:706.396927pt;mso-position-horizontal-relative:page;mso-position-vertical-relative:page;z-index:-13619" coordorigin="11880,22" coordsize="2,14128">
            <v:shape style="position:absolute;left:11880;top:22;width:2;height:14128" coordorigin="11880,22" coordsize="0,14128" path="m11880,14149l11880,22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3.092346pt;margin-top:800.080688pt;width:.1pt;height:40.919334pt;mso-position-horizontal-relative:page;mso-position-vertical-relative:page;z-index:-13618" coordorigin="11862,16002" coordsize="2,818">
            <v:shape style="position:absolute;left:11862;top:16002;width:2;height:818" coordorigin="11862,16002" coordsize="0,818" path="m11862,16820l11862,16002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L'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ARANCI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23"/>
          <w:szCs w:val="23"/>
          <w:spacing w:val="6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  <w:u w:val="thick" w:color="000000"/>
        </w:rPr>
        <w:t>MANDARINA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7" w:lineRule="auto"/>
        <w:ind w:left="100" w:right="548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s'est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différenciation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I'Arancia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Portugala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BORTOKAL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arabes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16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ème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portugais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l'introduisirent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Europe.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254" w:lineRule="auto"/>
        <w:ind w:left="114" w:right="583" w:firstLine="68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voudraient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voir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52"/>
        </w:rPr>
        <w:t>1</w:t>
      </w:r>
      <w:r>
        <w:rPr>
          <w:rFonts w:ascii="Arial" w:hAnsi="Arial" w:cs="Arial" w:eastAsia="Arial"/>
          <w:sz w:val="21"/>
          <w:szCs w:val="21"/>
          <w:spacing w:val="0"/>
          <w:w w:val="52"/>
        </w:rPr>
        <w:t>   </w:t>
      </w:r>
      <w:r>
        <w:rPr>
          <w:rFonts w:ascii="Arial" w:hAnsi="Arial" w:cs="Arial" w:eastAsia="Arial"/>
          <w:sz w:val="21"/>
          <w:szCs w:val="21"/>
          <w:spacing w:val="2"/>
          <w:w w:val="5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MANNARINI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porcelets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roses"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générique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mandarines.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exclure.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4" w:lineRule="auto"/>
        <w:ind w:left="107" w:right="541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rapport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Tangerine,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vraie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"citrus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reticulata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déliciosa"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appréciée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temps.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07" w:right="545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Supplantée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clémentine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type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parfum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subtiles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inhérents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l'Ile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suscitent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bons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souvenirs,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moments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Noël.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2" w:after="0" w:line="552" w:lineRule="exact"/>
        <w:ind w:left="816" w:right="552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d'insulaires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préfèrent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saveur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récente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clémentine.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L'INRA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compte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conserver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clônes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intéressants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s'apparentant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25" w:lineRule="exact"/>
        <w:ind w:left="122" w:right="54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"mandarine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commune"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permettant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114" w:right="718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assurer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pérennisation.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29" w:right="694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3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L'ARANCI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3"/>
          <w:szCs w:val="23"/>
          <w:spacing w:val="49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  <w:u w:val="single" w:color="000000"/>
        </w:rPr>
        <w:t>PORTUGALA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4" w:lineRule="auto"/>
        <w:ind w:left="114" w:right="549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Représentée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plusieurs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l'orange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avo1r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même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succès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mandarine.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mentionner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TESA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orange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tardive.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62" w:lineRule="auto"/>
        <w:ind w:left="122" w:right="543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particularité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mûrir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coloration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normale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stabilise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couleur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devient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terne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climat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redevenir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verdoyante.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phénomène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d'agrumes.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l'appellation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l'oranger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BASTIA</w:t>
      </w:r>
      <w:r>
        <w:rPr>
          <w:rFonts w:ascii="Arial" w:hAnsi="Arial" w:cs="Arial" w:eastAsia="Arial"/>
          <w:sz w:val="23"/>
          <w:szCs w:val="23"/>
          <w:spacing w:val="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"Aranciu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Portugalu"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Ajaccio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"Citronu"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60" w:lineRule="auto"/>
        <w:ind w:left="122" w:right="542" w:firstLine="2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habitants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perdu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latin.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comprendront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désormais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Ajacciens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poussé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paradoxe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oranges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vocabe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citrons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générique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latin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Citrus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désignant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agrumes.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8" w:lineRule="auto"/>
        <w:ind w:left="136" w:right="536" w:firstLine="68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BONIFACIO,</w:t>
      </w:r>
      <w:r>
        <w:rPr>
          <w:rFonts w:ascii="Arial" w:hAnsi="Arial" w:cs="Arial" w:eastAsia="Arial"/>
          <w:sz w:val="23"/>
          <w:szCs w:val="23"/>
          <w:spacing w:val="28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Portugalo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usité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désigner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l'orange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VENZOLASCA</w:t>
      </w:r>
      <w:r>
        <w:rPr>
          <w:rFonts w:ascii="Arial" w:hAnsi="Arial" w:cs="Arial" w:eastAsia="Arial"/>
          <w:sz w:val="23"/>
          <w:szCs w:val="23"/>
          <w:spacing w:val="26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prononce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BOTUALU.</w:t>
      </w:r>
      <w:r>
        <w:rPr>
          <w:rFonts w:ascii="Arial" w:hAnsi="Arial" w:cs="Arial" w:eastAsia="Arial"/>
          <w:sz w:val="23"/>
          <w:szCs w:val="23"/>
          <w:spacing w:val="2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L'explication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"Portugaises"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oranges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marchés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circuméditerranéens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d'Europe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Occidentale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Henri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Navigateur,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introduisait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LISBONNE.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intéressant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constater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ancré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l'an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60" w:lineRule="auto"/>
        <w:ind w:left="157" w:right="507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2000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500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n'y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surpris,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Arabe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l'orange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s'appelle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BORTOKAL</w:t>
      </w:r>
      <w:r>
        <w:rPr>
          <w:rFonts w:ascii="Arial" w:hAnsi="Arial" w:cs="Arial" w:eastAsia="Arial"/>
          <w:sz w:val="23"/>
          <w:szCs w:val="23"/>
          <w:spacing w:val="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Persan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BORTOUGAN.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72" w:right="719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3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L'ARA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-3"/>
          <w:w w:val="100"/>
          <w:b/>
          <w:bCs/>
          <w:u w:val="single" w:color="000000"/>
        </w:rPr>
        <w:t>N</w:t>
      </w:r>
      <w:r>
        <w:rPr>
          <w:rFonts w:ascii="Arial" w:hAnsi="Arial" w:cs="Arial" w:eastAsia="Arial"/>
          <w:sz w:val="23"/>
          <w:szCs w:val="23"/>
          <w:spacing w:val="-3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GI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3"/>
          <w:szCs w:val="23"/>
          <w:spacing w:val="29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  <w:u w:val="single" w:color="000000"/>
        </w:rPr>
        <w:t>AMARENA</w:t>
      </w:r>
      <w:r>
        <w:rPr>
          <w:rFonts w:ascii="Arial" w:hAnsi="Arial" w:cs="Arial" w:eastAsia="Arial"/>
          <w:sz w:val="23"/>
          <w:szCs w:val="23"/>
          <w:spacing w:val="0"/>
          <w:w w:val="102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57" w:lineRule="auto"/>
        <w:ind w:left="157" w:right="517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l'aranciu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salvaticu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encore.</w:t>
      </w:r>
      <w:r>
        <w:rPr>
          <w:rFonts w:ascii="Arial" w:hAnsi="Arial" w:cs="Arial" w:eastAsia="Arial"/>
          <w:sz w:val="23"/>
          <w:szCs w:val="23"/>
          <w:spacing w:val="-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appellé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arancia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stupone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non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stuppone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recrache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comparaison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pommier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sauvage,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stuppone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engorgeant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l'oesophag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.ou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42"/>
        </w:rPr>
        <w:t>i</w:t>
      </w:r>
      <w:r>
        <w:rPr>
          <w:rFonts w:ascii="Arial" w:hAnsi="Arial" w:cs="Arial" w:eastAsia="Arial"/>
          <w:sz w:val="23"/>
          <w:szCs w:val="23"/>
          <w:spacing w:val="-43"/>
          <w:w w:val="14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sturzoni.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7" w:after="0" w:line="240" w:lineRule="auto"/>
        <w:ind w:right="90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spacing w:val="0"/>
          <w:w w:val="89"/>
        </w:rPr>
        <w:t>69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640" w:right="360"/>
        </w:sectPr>
      </w:pPr>
      <w:rPr/>
    </w:p>
    <w:p>
      <w:pPr>
        <w:spacing w:before="0" w:after="0" w:line="116" w:lineRule="exact"/>
        <w:ind w:left="3296" w:right="-20"/>
        <w:jc w:val="left"/>
        <w:rPr>
          <w:rFonts w:ascii="Courier New" w:hAnsi="Courier New" w:cs="Courier New" w:eastAsia="Courier New"/>
          <w:sz w:val="22"/>
          <w:szCs w:val="22"/>
        </w:rPr>
      </w:pPr>
      <w:rPr/>
      <w:r>
        <w:rPr>
          <w:rFonts w:ascii="Courier New" w:hAnsi="Courier New" w:cs="Courier New" w:eastAsia="Courier New"/>
          <w:sz w:val="12"/>
          <w:szCs w:val="12"/>
          <w:spacing w:val="0"/>
          <w:w w:val="212"/>
          <w:position w:val="4"/>
        </w:rPr>
        <w:t>-----------------</w:t>
      </w:r>
      <w:r>
        <w:rPr>
          <w:rFonts w:ascii="Courier New" w:hAnsi="Courier New" w:cs="Courier New" w:eastAsia="Courier New"/>
          <w:sz w:val="12"/>
          <w:szCs w:val="12"/>
          <w:spacing w:val="-62"/>
          <w:w w:val="212"/>
          <w:position w:val="4"/>
        </w:rPr>
        <w:t> </w:t>
      </w:r>
      <w:r>
        <w:rPr>
          <w:rFonts w:ascii="Courier New" w:hAnsi="Courier New" w:cs="Courier New" w:eastAsia="Courier New"/>
          <w:sz w:val="22"/>
          <w:szCs w:val="22"/>
          <w:spacing w:val="0"/>
          <w:w w:val="107"/>
          <w:position w:val="4"/>
        </w:rPr>
        <w:t>-------------------------------</w:t>
      </w:r>
      <w:r>
        <w:rPr>
          <w:rFonts w:ascii="Courier New" w:hAnsi="Courier New" w:cs="Courier New" w:eastAsia="Courier New"/>
          <w:sz w:val="22"/>
          <w:szCs w:val="22"/>
          <w:spacing w:val="0"/>
          <w:w w:val="100"/>
          <w:position w:val="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520" w:right="0"/>
        </w:sectPr>
      </w:pPr>
      <w:rPr/>
    </w:p>
    <w:p>
      <w:pPr>
        <w:spacing w:before="55" w:after="0" w:line="300" w:lineRule="auto"/>
        <w:ind w:left="1803" w:right="-20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55" w:lineRule="auto"/>
        <w:ind w:right="207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NOISETTE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NOISETIER,COUDRIER,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AVELINIER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  <w:cols w:num="2" w:equalWidth="0">
            <w:col w:w="2665" w:space="2431"/>
            <w:col w:w="5364"/>
          </w:cols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4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3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30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</w:sectPr>
      </w:pPr>
      <w:rPr/>
    </w:p>
    <w:p>
      <w:pPr>
        <w:spacing w:before="29" w:after="0" w:line="253" w:lineRule="auto"/>
        <w:ind w:left="1137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4"/>
          <w:szCs w:val="24"/>
          <w:spacing w:val="9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YS</w:t>
      </w:r>
      <w:r>
        <w:rPr>
          <w:rFonts w:ascii="Times New Roman" w:hAnsi="Times New Roman" w:cs="Times New Roman" w:eastAsia="Times New Roman"/>
          <w:sz w:val="24"/>
          <w:szCs w:val="24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SUPPOSES</w:t>
      </w:r>
      <w:r>
        <w:rPr>
          <w:rFonts w:ascii="Times New Roman" w:hAnsi="Times New Roman" w:cs="Times New Roman" w:eastAsia="Times New Roman"/>
          <w:sz w:val="24"/>
          <w:szCs w:val="24"/>
          <w:spacing w:val="5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9" w:after="0" w:line="280" w:lineRule="atLeast"/>
        <w:ind w:left="7" w:right="4133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EUROPE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CORYLACEE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CORYLACEE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  <w:cols w:num="2" w:equalWidth="0">
            <w:col w:w="4561" w:space="542"/>
            <w:col w:w="5357"/>
          </w:cols>
        </w:sectPr>
      </w:pPr>
      <w:rPr/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4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-4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</w:sectPr>
      </w:pPr>
      <w:rPr/>
    </w:p>
    <w:p>
      <w:pPr>
        <w:spacing w:before="33" w:after="0" w:line="262" w:lineRule="auto"/>
        <w:ind w:left="1849" w:right="-56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2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55" w:after="0" w:line="304" w:lineRule="auto"/>
        <w:ind w:right="3595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NUCES</w:t>
      </w:r>
      <w:r>
        <w:rPr>
          <w:rFonts w:ascii="Times New Roman" w:hAnsi="Times New Roman" w:cs="Times New Roman" w:eastAsia="Times New Roman"/>
          <w:sz w:val="18"/>
          <w:szCs w:val="18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AVELLANA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AGILEUZ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AVELLANA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5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NUCCIOLA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  <w:cols w:num="2" w:equalWidth="0">
            <w:col w:w="2918" w:space="2185"/>
            <w:col w:w="5357"/>
          </w:cols>
        </w:sectPr>
      </w:pPr>
      <w:rPr/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5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1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</w:sectPr>
      </w:pPr>
      <w:rPr/>
    </w:p>
    <w:p>
      <w:pPr>
        <w:spacing w:before="49" w:after="0" w:line="240" w:lineRule="auto"/>
        <w:ind w:left="1821" w:right="1595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8" w:after="0" w:line="270" w:lineRule="atLeast"/>
        <w:ind w:left="1864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0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5"/>
        </w:rPr>
        <w:t>?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" w:after="0" w:line="270" w:lineRule="atLeast"/>
        <w:ind w:right="2453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NOCCIUOLE</w:t>
      </w:r>
      <w:r>
        <w:rPr>
          <w:rFonts w:ascii="Times New Roman" w:hAnsi="Times New Roman" w:cs="Times New Roman" w:eastAsia="Times New Roman"/>
          <w:sz w:val="18"/>
          <w:szCs w:val="18"/>
          <w:spacing w:val="-4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7"/>
        </w:rPr>
        <w:t>(LES</w:t>
      </w:r>
      <w:r>
        <w:rPr>
          <w:rFonts w:ascii="Times New Roman" w:hAnsi="Times New Roman" w:cs="Times New Roman" w:eastAsia="Times New Roman"/>
          <w:sz w:val="18"/>
          <w:szCs w:val="18"/>
          <w:spacing w:val="26"/>
          <w:w w:val="11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7"/>
        </w:rPr>
        <w:t>NOISETTES)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NUCELLULU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33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-6"/>
          <w:w w:val="13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18"/>
          <w:szCs w:val="18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NOISETIER)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  <w:cols w:num="2" w:equalWidth="0">
            <w:col w:w="4107" w:space="996"/>
            <w:col w:w="5357"/>
          </w:cols>
        </w:sectPr>
      </w:pPr>
      <w:rPr/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6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23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27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</w:sectPr>
      </w:pPr>
      <w:rPr/>
    </w:p>
    <w:p>
      <w:pPr>
        <w:spacing w:before="33" w:after="0" w:line="262" w:lineRule="auto"/>
        <w:ind w:left="1871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5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61" w:lineRule="auto"/>
        <w:ind w:right="3482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Fertilisation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croisée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Août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Septembre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b/>
          <w:bCs/>
          <w:i/>
        </w:rPr>
        <w:t>Marcottage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  <w:cols w:num="2" w:equalWidth="0">
            <w:col w:w="3670" w:space="1426"/>
            <w:col w:w="5364"/>
          </w:cols>
        </w:sectPr>
      </w:pPr>
      <w:rPr/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6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871" w:right="3324" w:firstLine="7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Probable</w:t>
      </w:r>
      <w:r>
        <w:rPr>
          <w:rFonts w:ascii="Times New Roman" w:hAnsi="Times New Roman" w:cs="Times New Roman" w:eastAsia="Times New Roman"/>
          <w:sz w:val="21"/>
          <w:szCs w:val="21"/>
          <w:spacing w:val="3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Nucellula)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800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9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5" w:lineRule="exact"/>
        <w:ind w:left="1878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Profond</w:t>
      </w:r>
      <w:r>
        <w:rPr>
          <w:rFonts w:ascii="Times New Roman" w:hAnsi="Times New Roman" w:cs="Times New Roman" w:eastAsia="Times New Roman"/>
          <w:sz w:val="21"/>
          <w:szCs w:val="21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frais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85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Pluviométrie</w:t>
      </w:r>
      <w:r>
        <w:rPr>
          <w:rFonts w:ascii="Times New Roman" w:hAnsi="Times New Roman" w:cs="Times New Roman" w:eastAsia="Times New Roman"/>
          <w:sz w:val="21"/>
          <w:szCs w:val="21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sufftSante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85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88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9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:Fond</w:t>
      </w:r>
      <w:r>
        <w:rPr>
          <w:rFonts w:ascii="Times New Roman" w:hAnsi="Times New Roman" w:cs="Times New Roman" w:eastAsia="Times New Roman"/>
          <w:sz w:val="21"/>
          <w:szCs w:val="21"/>
          <w:spacing w:val="4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vallée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3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dépressions</w:t>
      </w:r>
      <w:r>
        <w:rPr>
          <w:rFonts w:ascii="Times New Roman" w:hAnsi="Times New Roman" w:cs="Times New Roman" w:eastAsia="Times New Roman"/>
          <w:sz w:val="21"/>
          <w:szCs w:val="21"/>
          <w:spacing w:val="-1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humides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1194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Table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négoce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pour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-1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  <w:position w:val="-1"/>
        </w:rPr>
        <w:t>conftSerie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</w:sectPr>
      </w:pPr>
      <w:rPr/>
    </w:p>
    <w:p>
      <w:pPr>
        <w:spacing w:before="21" w:after="0" w:line="320" w:lineRule="atLeast"/>
        <w:ind w:left="1914" w:right="-6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7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50" w:lineRule="auto"/>
        <w:ind w:left="7" w:right="2977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</w:rPr>
        <w:t>N</w:t>
      </w:r>
      <w:r>
        <w:rPr>
          <w:rFonts w:ascii="Times New Roman" w:hAnsi="Times New Roman" w:cs="Times New Roman" w:eastAsia="Times New Roman"/>
          <w:sz w:val="27"/>
          <w:szCs w:val="27"/>
          <w:spacing w:val="2"/>
        </w:rPr>
        <w:t>U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CELLA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CORILAÇHJATA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0"/>
          <w:cols w:num="2" w:equalWidth="0">
            <w:col w:w="3130" w:space="2016"/>
            <w:col w:w="5314"/>
          </w:cols>
        </w:sectPr>
      </w:pPr>
      <w:rPr/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595.760193pt;margin-top:0pt;width:.1pt;height:841pt;mso-position-horizontal-relative:page;mso-position-vertical-relative:page;z-index:-13617" coordorigin="11915,0" coordsize="2,16820">
            <v:shape style="position:absolute;left:11915;top:0;width:2;height:16820" coordorigin="11915,0" coordsize="0,16820" path="m11915,16820l11915,0e" filled="f" stroked="t" strokeweight=".719952pt" strokecolor="#000000">
              <v:path arrowok="t"/>
            </v:shape>
          </v:group>
          <w10:wrap type="none"/>
        </w:pict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465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70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20" w:right="0"/>
        </w:sectPr>
      </w:pPr>
      <w:rPr/>
    </w:p>
    <w:p>
      <w:pPr>
        <w:spacing w:before="0" w:after="0" w:line="46" w:lineRule="exact"/>
        <w:ind w:left="3357" w:right="3744"/>
        <w:jc w:val="center"/>
        <w:tabs>
          <w:tab w:pos="5200" w:val="left"/>
          <w:tab w:pos="6100" w:val="left"/>
        </w:tabs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494.966949pt;margin-top:0pt;width:101.513221pt;height:832.723262pt;mso-position-horizontal-relative:page;mso-position-vertical-relative:page;z-index:-13616" coordorigin="9899,0" coordsize="2030,16654">
            <v:group style="position:absolute;left:9907;top:7;width:2016;height:2" coordorigin="9907,7" coordsize="2016,2">
              <v:shape style="position:absolute;left:9907;top:7;width:2016;height:2" coordorigin="9907,7" coordsize="2016,0" path="m9907,7l11922,7e" filled="f" stroked="t" strokeweight=".719952pt" strokecolor="#000000">
                <v:path arrowok="t"/>
              </v:shape>
            </v:group>
            <v:group style="position:absolute;left:11915;top:0;width:2;height:16647" coordorigin="11915,0" coordsize="2,16647">
              <v:shape style="position:absolute;left:11915;top:0;width:2;height:16647" coordorigin="11915,0" coordsize="0,16647" path="m11915,16647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9"/>
          <w:szCs w:val="9"/>
          <w:w w:val="566"/>
          <w:position w:val="1"/>
        </w:rPr>
        <w:t>--·------</w:t>
      </w:r>
      <w:r>
        <w:rPr>
          <w:rFonts w:ascii="Times New Roman" w:hAnsi="Times New Roman" w:cs="Times New Roman" w:eastAsia="Times New Roman"/>
          <w:sz w:val="9"/>
          <w:szCs w:val="9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w w:val="100"/>
          <w:position w:val="1"/>
        </w:rPr>
      </w:r>
      <w:r>
        <w:rPr>
          <w:rFonts w:ascii="Times New Roman" w:hAnsi="Times New Roman" w:cs="Times New Roman" w:eastAsia="Times New Roman"/>
          <w:sz w:val="9"/>
          <w:szCs w:val="9"/>
          <w:w w:val="100"/>
          <w:u w:val="single" w:color="000000"/>
          <w:position w:val="1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w w:val="100"/>
          <w:u w:val="single" w:color="0000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w w:val="100"/>
          <w:u w:val="single" w:color="000000"/>
          <w:position w:val="1"/>
        </w:rPr>
      </w:r>
      <w:r>
        <w:rPr>
          <w:rFonts w:ascii="Times New Roman" w:hAnsi="Times New Roman" w:cs="Times New Roman" w:eastAsia="Times New Roman"/>
          <w:sz w:val="9"/>
          <w:szCs w:val="9"/>
          <w:w w:val="100"/>
          <w:position w:val="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1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1"/>
          <w:b/>
          <w:bCs/>
        </w:rPr>
        <w:t>INUCELLI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4" w:lineRule="auto"/>
        <w:ind w:left="117" w:right="415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noisetiers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CORSE</w:t>
      </w:r>
      <w:r>
        <w:rPr>
          <w:rFonts w:ascii="Arial" w:hAnsi="Arial" w:cs="Arial" w:eastAsia="Arial"/>
          <w:sz w:val="23"/>
          <w:szCs w:val="23"/>
          <w:spacing w:val="1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certainement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notable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temps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reculés,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n'étaient-ils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soins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attentifs.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0" w:lineRule="auto"/>
        <w:ind w:left="117" w:right="414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rang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troisième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décade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siècle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moment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agriculteurs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compte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débouchés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existaient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Europe.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ronda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CERVIONI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castagnina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l'avelina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32" w:right="423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contribuèrent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rehausser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suscitèrent,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leurs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période,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d'appoint.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Dans</w:t>
      </w:r>
      <w:r>
        <w:rPr>
          <w:rFonts w:ascii="Arial" w:hAnsi="Arial" w:cs="Arial" w:eastAsia="Arial"/>
          <w:sz w:val="23"/>
          <w:szCs w:val="23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plaine</w:t>
      </w:r>
      <w:r>
        <w:rPr>
          <w:rFonts w:ascii="Arial" w:hAnsi="Arial" w:cs="Arial" w:eastAsia="Arial"/>
          <w:sz w:val="23"/>
          <w:szCs w:val="23"/>
          <w:spacing w:val="4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d'AJACCIO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existe</w:t>
      </w:r>
      <w:r>
        <w:rPr>
          <w:rFonts w:ascii="Arial" w:hAnsi="Arial" w:cs="Arial" w:eastAsia="Arial"/>
          <w:sz w:val="23"/>
          <w:szCs w:val="23"/>
          <w:spacing w:val="2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Nucella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Napolitana.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91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</w:rPr>
        <w:t>71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280" w:left="1560" w:right="500"/>
        </w:sectPr>
      </w:pPr>
      <w:rPr/>
    </w:p>
    <w:p>
      <w:pPr>
        <w:spacing w:before="59" w:after="0" w:line="240" w:lineRule="auto"/>
        <w:ind w:left="3778" w:right="4573"/>
        <w:jc w:val="center"/>
        <w:rPr>
          <w:rFonts w:ascii="Times New Roman" w:hAnsi="Times New Roman" w:cs="Times New Roman" w:eastAsia="Times New Roman"/>
          <w:sz w:val="26"/>
          <w:szCs w:val="26"/>
        </w:rPr>
      </w:pPr>
      <w:rPr/>
      <w:r>
        <w:rPr/>
        <w:pict>
          <v:group style="position:absolute;margin-left:27.322807pt;margin-top:1.774262pt;width:48.690643pt;height:.1pt;mso-position-horizontal-relative:page;mso-position-vertical-relative:page;z-index:-13611" coordorigin="546,35" coordsize="974,2">
            <v:shape style="position:absolute;left:546;top:35;width:974;height:2" coordorigin="546,35" coordsize="974,0" path="m546,35l1520,35e" filled="f" stroked="t" strokeweight=".350292pt" strokecolor="#B8B8BF">
              <v:path arrowok="t"/>
            </v:shape>
          </v:group>
          <w10:wrap type="none"/>
        </w:pict>
      </w:r>
      <w:r>
        <w:rPr/>
        <w:pict>
          <v:group style="position:absolute;margin-left:115.596489pt;margin-top:3.548523pt;width:85.821638pt;height:.1pt;mso-position-horizontal-relative:page;mso-position-vertical-relative:page;z-index:-13610" coordorigin="2312,71" coordsize="1716,2">
            <v:shape style="position:absolute;left:2312;top:71;width:1716;height:2" coordorigin="2312,71" coordsize="1716,0" path="m2312,71l4028,71e" filled="f" stroked="t" strokeweight=".700585pt" strokecolor="#B3B3B8">
              <v:path arrowok="t"/>
            </v:shape>
          </v:group>
          <w10:wrap type="none"/>
        </w:pict>
      </w:r>
      <w:r>
        <w:rPr/>
        <w:pict>
          <v:group style="position:absolute;margin-left:228.39064pt;margin-top:5.145359pt;width:57.447953pt;height:.1pt;mso-position-horizontal-relative:page;mso-position-vertical-relative:page;z-index:-13609" coordorigin="4568,103" coordsize="1149,2">
            <v:shape style="position:absolute;left:4568;top:103;width:1149;height:2" coordorigin="4568,103" coordsize="1149,0" path="m4568,103l5717,103e" filled="f" stroked="t" strokeweight=".700585pt" strokecolor="#C8C8CC">
              <v:path arrowok="t"/>
            </v:shape>
          </v:group>
          <w10:wrap type="none"/>
        </w:pict>
      </w:r>
      <w:r>
        <w:rPr/>
        <w:pict>
          <v:group style="position:absolute;margin-left:336.280701pt;margin-top:9.22616pt;width:258.515789pt;height:.1pt;mso-position-horizontal-relative:page;mso-position-vertical-relative:page;z-index:-13608" coordorigin="6726,185" coordsize="5170,2">
            <v:shape style="position:absolute;left:6726;top:185;width:5170;height:2" coordorigin="6726,185" coordsize="5170,0" path="m6726,185l11896,185e" filled="f" stroked="t" strokeweight=".700585pt" strokecolor="#AFAFA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6"/>
          <w:szCs w:val="26"/>
          <w:color w:val="232323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6"/>
          <w:szCs w:val="26"/>
          <w:color w:val="232323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3B3B3B"/>
          <w:spacing w:val="0"/>
          <w:w w:val="100"/>
        </w:rPr>
        <w:t>NUC</w:t>
      </w:r>
      <w:r>
        <w:rPr>
          <w:rFonts w:ascii="Times New Roman" w:hAnsi="Times New Roman" w:cs="Times New Roman" w:eastAsia="Times New Roman"/>
          <w:sz w:val="26"/>
          <w:szCs w:val="26"/>
          <w:color w:val="3B3B3B"/>
          <w:spacing w:val="3"/>
          <w:w w:val="100"/>
        </w:rPr>
        <w:t>E</w:t>
      </w:r>
      <w:r>
        <w:rPr>
          <w:rFonts w:ascii="Times New Roman" w:hAnsi="Times New Roman" w:cs="Times New Roman" w:eastAsia="Times New Roman"/>
          <w:sz w:val="26"/>
          <w:szCs w:val="26"/>
          <w:color w:val="232323"/>
          <w:spacing w:val="-5"/>
          <w:w w:val="109"/>
        </w:rPr>
        <w:t>L</w:t>
      </w:r>
      <w:r>
        <w:rPr>
          <w:rFonts w:ascii="Times New Roman" w:hAnsi="Times New Roman" w:cs="Times New Roman" w:eastAsia="Times New Roman"/>
          <w:sz w:val="26"/>
          <w:szCs w:val="26"/>
          <w:color w:val="3B3B3B"/>
          <w:spacing w:val="-6"/>
          <w:w w:val="109"/>
        </w:rPr>
        <w:t>L</w:t>
      </w:r>
      <w:r>
        <w:rPr>
          <w:rFonts w:ascii="Times New Roman" w:hAnsi="Times New Roman" w:cs="Times New Roman" w:eastAsia="Times New Roman"/>
          <w:sz w:val="26"/>
          <w:szCs w:val="26"/>
          <w:color w:val="232323"/>
          <w:spacing w:val="0"/>
          <w:w w:val="123"/>
        </w:rPr>
        <w:t>I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7" w:lineRule="exact"/>
        <w:ind w:left="3480" w:right="4233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Essai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5"/>
          <w:w w:val="105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3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16"/>
          <w:position w:val="-1"/>
        </w:rPr>
        <w:t>rp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5"/>
          <w:w w:val="116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8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5"/>
          <w:w w:val="103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9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4"/>
          <w:w w:val="109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3"/>
          <w:position w:val="-1"/>
        </w:rPr>
        <w:t>iq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10"/>
          <w:position w:val="-1"/>
        </w:rPr>
        <w:t>ue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802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3B3B3B"/>
          <w:w w:val="106"/>
        </w:rPr>
        <w:t>An</w:t>
      </w:r>
      <w:r>
        <w:rPr>
          <w:rFonts w:ascii="Arial" w:hAnsi="Arial" w:cs="Arial" w:eastAsia="Arial"/>
          <w:sz w:val="19"/>
          <w:szCs w:val="19"/>
          <w:color w:val="3B3B3B"/>
          <w:spacing w:val="-15"/>
          <w:w w:val="106"/>
        </w:rPr>
        <w:t>g</w:t>
      </w:r>
      <w:r>
        <w:rPr>
          <w:rFonts w:ascii="Arial" w:hAnsi="Arial" w:cs="Arial" w:eastAsia="Arial"/>
          <w:sz w:val="19"/>
          <w:szCs w:val="19"/>
          <w:color w:val="0C0C0C"/>
          <w:spacing w:val="3"/>
          <w:w w:val="210"/>
        </w:rPr>
        <w:t>l</w:t>
      </w:r>
      <w:r>
        <w:rPr>
          <w:rFonts w:ascii="Arial" w:hAnsi="Arial" w:cs="Arial" w:eastAsia="Arial"/>
          <w:sz w:val="19"/>
          <w:szCs w:val="19"/>
          <w:color w:val="3B3B3B"/>
          <w:spacing w:val="0"/>
          <w:w w:val="93"/>
        </w:rPr>
        <w:t>e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955"/>
        <w:jc w:val="right"/>
        <w:rPr>
          <w:rFonts w:ascii="Times New Roman" w:hAnsi="Times New Roman" w:cs="Times New Roman" w:eastAsia="Times New Roman"/>
          <w:sz w:val="71"/>
          <w:szCs w:val="71"/>
        </w:rPr>
      </w:pPr>
      <w:rPr/>
      <w:r>
        <w:rPr/>
        <w:pict>
          <v:shape style="position:absolute;margin-left:303.119995pt;margin-top:40.223747pt;width:46.080002pt;height:68.400002pt;mso-position-horizontal-relative:page;mso-position-vertical-relative:paragraph;z-index:-13614" type="#_x0000_t75">
            <v:imagedata r:id="rId71" o:title=""/>
          </v:shape>
        </w:pict>
      </w:r>
      <w:r>
        <w:rPr>
          <w:rFonts w:ascii="Times New Roman" w:hAnsi="Times New Roman" w:cs="Times New Roman" w:eastAsia="Times New Roman"/>
          <w:sz w:val="71"/>
          <w:szCs w:val="71"/>
          <w:color w:val="0C0C0C"/>
          <w:spacing w:val="0"/>
          <w:w w:val="53"/>
          <w:i/>
        </w:rPr>
        <w:t>1</w:t>
      </w:r>
      <w:r>
        <w:rPr>
          <w:rFonts w:ascii="Times New Roman" w:hAnsi="Times New Roman" w:cs="Times New Roman" w:eastAsia="Times New Roman"/>
          <w:sz w:val="71"/>
          <w:szCs w:val="71"/>
          <w:color w:val="000000"/>
          <w:spacing w:val="0"/>
          <w:w w:val="100"/>
        </w:rPr>
      </w:r>
    </w:p>
    <w:p>
      <w:pPr>
        <w:spacing w:before="2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78.559998pt;margin-top:1.562206pt;width:71.999999pt;height:61.2pt;mso-position-horizontal-relative:page;mso-position-vertical-relative:paragraph;z-index:-13615" type="#_x0000_t75">
            <v:imagedata r:id="rId72" o:title=""/>
          </v:shape>
        </w:pict>
      </w:r>
      <w:r>
        <w:rPr/>
        <w:pict>
          <v:shape style="position:absolute;margin-left:388.799988pt;margin-top:8.042210pt;width:69.120002pt;height:56.88pt;mso-position-horizontal-relative:page;mso-position-vertical-relative:paragraph;z-index:-13613" type="#_x0000_t75">
            <v:imagedata r:id="rId73" o:title=""/>
          </v:shape>
        </w:pict>
      </w:r>
      <w:r>
        <w:rPr/>
        <w:pict>
          <v:shape style="position:absolute;margin-left:493.920013pt;margin-top:4.442211pt;width:60.839999pt;height:61.2pt;mso-position-horizontal-relative:page;mso-position-vertical-relative:paragraph;z-index:-13612" type="#_x0000_t75">
            <v:imagedata r:id="rId74" o:title=""/>
          </v:shape>
        </w:pict>
      </w:r>
      <w:r>
        <w:rPr/>
        <w:pict>
          <v:shape style="width:63.360003pt;height:66.6pt;mso-position-horizontal-relative:char;mso-position-vertical-relative:line" type="#_x0000_t75">
            <v:imagedata r:id="rId7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702"/>
        <w:jc w:val="right"/>
        <w:rPr>
          <w:rFonts w:ascii="Arial" w:hAnsi="Arial" w:cs="Arial" w:eastAsia="Arial"/>
          <w:sz w:val="114"/>
          <w:szCs w:val="114"/>
        </w:rPr>
      </w:pPr>
      <w:rPr/>
      <w:r>
        <w:rPr/>
        <w:pict>
          <v:shape style="width:48.240002pt;height:85.32pt;mso-position-horizontal-relative:char;mso-position-vertical-relative:line" type="#_x0000_t75">
            <v:imagedata r:id="rId7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-32"/>
        </w:rPr>
        <w:t>              </w:t>
      </w:r>
      <w:r>
        <w:rPr>
          <w:rFonts w:ascii="Times New Roman" w:hAnsi="Times New Roman" w:cs="Times New Roman" w:eastAsia="Times New Roman"/>
          <w:sz w:val="20"/>
          <w:szCs w:val="20"/>
          <w:position w:val="-32"/>
        </w:rPr>
        <w:pict>
          <v:shape style="width:74.160004pt;height:73.080002pt;mso-position-horizontal-relative:char;mso-position-vertical-relative:line" type="#_x0000_t75">
            <v:imagedata r:id="rId7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-35"/>
        </w:rPr>
        <w:t>              </w:t>
      </w:r>
      <w:r>
        <w:rPr>
          <w:rFonts w:ascii="Times New Roman" w:hAnsi="Times New Roman" w:cs="Times New Roman" w:eastAsia="Times New Roman"/>
          <w:sz w:val="20"/>
          <w:szCs w:val="20"/>
          <w:position w:val="-35"/>
        </w:rPr>
        <w:pict>
          <v:shape style="width:77.760002pt;height:72pt;mso-position-horizontal-relative:char;mso-position-vertical-relative:line" type="#_x0000_t75">
            <v:imagedata r:id="rId7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-40"/>
        </w:rPr>
        <w:t>          </w:t>
      </w:r>
      <w:r>
        <w:rPr>
          <w:rFonts w:ascii="Times New Roman" w:hAnsi="Times New Roman" w:cs="Times New Roman" w:eastAsia="Times New Roman"/>
          <w:sz w:val="20"/>
          <w:szCs w:val="20"/>
          <w:position w:val="-40"/>
        </w:rPr>
        <w:pict>
          <v:shape style="width:73.800003pt;height:77.040001pt;mso-position-horizontal-relative:char;mso-position-vertical-relative:line" type="#_x0000_t75">
            <v:imagedata r:id="rId7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      </w:t>
      </w:r>
      <w:r>
        <w:rPr>
          <w:rFonts w:ascii="Arial" w:hAnsi="Arial" w:cs="Arial" w:eastAsia="Arial"/>
          <w:sz w:val="114"/>
          <w:szCs w:val="114"/>
          <w:color w:val="232323"/>
          <w:spacing w:val="0"/>
          <w:w w:val="105"/>
          <w:position w:val="0"/>
        </w:rPr>
        <w:t>g</w:t>
      </w:r>
      <w:r>
        <w:rPr>
          <w:rFonts w:ascii="Arial" w:hAnsi="Arial" w:cs="Arial" w:eastAsia="Arial"/>
          <w:sz w:val="114"/>
          <w:szCs w:val="114"/>
          <w:color w:val="000000"/>
          <w:spacing w:val="0"/>
          <w:w w:val="100"/>
          <w:position w:val="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right="279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B3B3B"/>
          <w:spacing w:val="0"/>
          <w:w w:val="101"/>
        </w:rPr>
        <w:t>NUCELLULA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right="91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6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-4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2"/>
          <w:w w:val="102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-2"/>
          <w:w w:val="104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1"/>
          <w:w w:val="110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3"/>
          <w:w w:val="85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-2"/>
          <w:w w:val="11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97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4"/>
          <w:w w:val="97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32"/>
        </w:rPr>
        <w:t>e)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23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4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76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7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121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3B3B3B"/>
          <w:spacing w:val="0"/>
          <w:w w:val="106"/>
        </w:rPr>
        <w:t>72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20" w:bottom="0" w:left="1500" w:right="700"/>
        </w:sectPr>
      </w:pPr>
      <w:rPr/>
    </w:p>
    <w:p>
      <w:pPr>
        <w:spacing w:before="43" w:after="0" w:line="330" w:lineRule="atLeast"/>
        <w:ind w:left="1767" w:right="-20" w:firstLine="7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FRUIT: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ARBRE: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0" w:after="0" w:line="332" w:lineRule="exact"/>
        <w:ind w:right="3979"/>
        <w:jc w:val="left"/>
        <w:rPr>
          <w:rFonts w:ascii="Courier New" w:hAnsi="Courier New" w:cs="Courier New" w:eastAsia="Courier New"/>
          <w:sz w:val="31"/>
          <w:szCs w:val="31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  <w:t>NOIX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  <w:t> </w:t>
      </w:r>
      <w:r>
        <w:rPr>
          <w:rFonts w:ascii="Courier New" w:hAnsi="Courier New" w:cs="Courier New" w:eastAsia="Courier New"/>
          <w:sz w:val="31"/>
          <w:szCs w:val="31"/>
          <w:spacing w:val="0"/>
          <w:w w:val="108"/>
        </w:rPr>
        <w:t>NOYER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40" w:bottom="0" w:left="1500" w:right="380"/>
          <w:cols w:num="2" w:equalWidth="0">
            <w:col w:w="2620" w:space="2425"/>
            <w:col w:w="5055"/>
          </w:cols>
        </w:sectPr>
      </w:pPr>
      <w:rPr/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59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20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7"/>
          <w:i/>
          <w:position w:val="-1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'IDENTIFICATION</w:t>
      </w:r>
      <w:r>
        <w:rPr>
          <w:rFonts w:ascii="Times New Roman" w:hAnsi="Times New Roman" w:cs="Times New Roman" w:eastAsia="Times New Roman"/>
          <w:sz w:val="28"/>
          <w:szCs w:val="28"/>
          <w:spacing w:val="51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</w:sectPr>
      </w:pPr>
      <w:rPr/>
    </w:p>
    <w:p>
      <w:pPr>
        <w:spacing w:before="29" w:after="0" w:line="253" w:lineRule="auto"/>
        <w:ind w:left="1121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4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3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8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PERSE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11" w:after="0" w:line="288" w:lineRule="exact"/>
        <w:ind w:right="3496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JUGLANS</w:t>
      </w:r>
      <w:r>
        <w:rPr>
          <w:rFonts w:ascii="Times New Roman" w:hAnsi="Times New Roman" w:cs="Times New Roman" w:eastAsia="Times New Roman"/>
          <w:sz w:val="18"/>
          <w:szCs w:val="18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REGlA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JUGLANDACÉE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  <w:cols w:num="2" w:equalWidth="0">
            <w:col w:w="4509" w:space="557"/>
            <w:col w:w="5034"/>
          </w:cols>
        </w:sectPr>
      </w:pPr>
      <w:rPr/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71" w:lineRule="exact"/>
        <w:ind w:left="112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</w:sectPr>
      </w:pPr>
      <w:rPr/>
    </w:p>
    <w:p>
      <w:pPr>
        <w:spacing w:before="31" w:after="0" w:line="252" w:lineRule="auto"/>
        <w:ind w:left="1833" w:right="-58" w:firstLine="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Latine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08" w:lineRule="auto"/>
        <w:ind w:left="14" w:right="3209" w:firstLine="-1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NUCES</w:t>
      </w:r>
      <w:r>
        <w:rPr>
          <w:rFonts w:ascii="Times New Roman" w:hAnsi="Times New Roman" w:cs="Times New Roman" w:eastAsia="Times New Roman"/>
          <w:sz w:val="18"/>
          <w:szCs w:val="18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JUGLANDES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GIAUZ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2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3"/>
        </w:rPr>
        <w:t>NUEZA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11" w:after="0" w:line="240" w:lineRule="auto"/>
        <w:ind w:left="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2"/>
        </w:rPr>
        <w:t>Noe.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  <w:cols w:num="2" w:equalWidth="0">
            <w:col w:w="2900" w:space="2173"/>
            <w:col w:w="5027"/>
          </w:cols>
        </w:sectPr>
      </w:pPr>
      <w:rPr/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71" w:lineRule="exact"/>
        <w:ind w:left="114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9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</w:sectPr>
      </w:pPr>
      <w:rPr/>
    </w:p>
    <w:p>
      <w:pPr>
        <w:spacing w:before="31" w:after="0" w:line="240" w:lineRule="auto"/>
        <w:ind w:left="1833" w:right="1589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2"/>
          <w:szCs w:val="22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52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5" w:after="0" w:line="259" w:lineRule="auto"/>
        <w:ind w:left="1862" w:right="-58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1" w:after="0" w:line="325" w:lineRule="auto"/>
        <w:ind w:right="3336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NOCI</w:t>
      </w:r>
      <w:r>
        <w:rPr>
          <w:rFonts w:ascii="Times New Roman" w:hAnsi="Times New Roman" w:cs="Times New Roman" w:eastAsia="Times New Roman"/>
          <w:sz w:val="18"/>
          <w:szCs w:val="18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NOIX)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NOCE</w:t>
      </w:r>
      <w:r>
        <w:rPr>
          <w:rFonts w:ascii="Times New Roman" w:hAnsi="Times New Roman" w:cs="Times New Roman" w:eastAsia="Times New Roman"/>
          <w:sz w:val="18"/>
          <w:szCs w:val="18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NOIX)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195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NOC!U</w:t>
      </w:r>
      <w:r>
        <w:rPr>
          <w:rFonts w:ascii="Times New Roman" w:hAnsi="Times New Roman" w:cs="Times New Roman" w:eastAsia="Times New Roman"/>
          <w:sz w:val="18"/>
          <w:szCs w:val="18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18"/>
          <w:szCs w:val="18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NOYER)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  <w:cols w:num="2" w:equalWidth="0">
            <w:col w:w="4081" w:space="1006"/>
            <w:col w:w="5013"/>
          </w:cols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7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5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</w:sectPr>
      </w:pPr>
      <w:rPr/>
    </w:p>
    <w:p>
      <w:pPr>
        <w:spacing w:before="46" w:after="0" w:line="252" w:lineRule="auto"/>
        <w:ind w:left="1869" w:right="-58" w:firstLine="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-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-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-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-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w w:val="102"/>
          <w:i/>
        </w:rPr>
        <w:t>Aut</w:t>
      </w:r>
      <w:r>
        <w:rPr>
          <w:rFonts w:ascii="Times New Roman" w:hAnsi="Times New Roman" w:cs="Times New Roman" w:eastAsia="Times New Roman"/>
          <w:sz w:val="22"/>
          <w:szCs w:val="22"/>
          <w:spacing w:val="9"/>
          <w:w w:val="102"/>
          <w:i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Septembre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52" w:lineRule="exact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Semis</w:t>
      </w:r>
      <w:r>
        <w:rPr>
          <w:rFonts w:ascii="Times New Roman" w:hAnsi="Times New Roman" w:cs="Times New Roman" w:eastAsia="Times New Roman"/>
          <w:sz w:val="22"/>
          <w:szCs w:val="22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2"/>
          <w:szCs w:val="22"/>
          <w:spacing w:val="1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grefffage</w:t>
      </w:r>
      <w:r>
        <w:rPr>
          <w:rFonts w:ascii="Times New Roman" w:hAnsi="Times New Roman" w:cs="Times New Roman" w:eastAsia="Times New Roman"/>
          <w:sz w:val="22"/>
          <w:szCs w:val="22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tête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Franc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  <w:cols w:num="2" w:equalWidth="0">
            <w:col w:w="3645" w:space="1443"/>
            <w:col w:w="5012"/>
          </w:cols>
        </w:sectPr>
      </w:pPr>
      <w:rPr/>
    </w:p>
    <w:p>
      <w:pPr>
        <w:spacing w:before="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7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84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-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Douteuse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877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àl400</w:t>
      </w:r>
      <w:r>
        <w:rPr>
          <w:rFonts w:ascii="Times New Roman" w:hAnsi="Times New Roman" w:cs="Times New Roman" w:eastAsia="Times New Roman"/>
          <w:sz w:val="22"/>
          <w:szCs w:val="22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40" w:lineRule="auto"/>
        <w:ind w:left="1891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Profond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frais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6" w:after="0" w:line="240" w:lineRule="auto"/>
        <w:ind w:left="1898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Eau:</w:t>
      </w:r>
      <w:r>
        <w:rPr>
          <w:rFonts w:ascii="Times New Roman" w:hAnsi="Times New Roman" w:cs="Times New Roman" w:eastAsia="Times New Roman"/>
          <w:sz w:val="22"/>
          <w:szCs w:val="22"/>
          <w:spacing w:val="-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Pluviométrie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suffisante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1898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Moyenne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52" w:lineRule="exact"/>
        <w:ind w:left="1898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éthno-géographines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:Universalité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secteurs,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le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noyer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était</w:t>
      </w:r>
      <w:r>
        <w:rPr>
          <w:rFonts w:ascii="Times New Roman" w:hAnsi="Times New Roman" w:cs="Times New Roman" w:eastAsia="Times New Roman"/>
          <w:sz w:val="22"/>
          <w:szCs w:val="22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3"/>
          <w:i/>
        </w:rPr>
        <w:t>planté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88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partout</w:t>
      </w:r>
      <w:r>
        <w:rPr>
          <w:rFonts w:ascii="Times New Roman" w:hAnsi="Times New Roman" w:cs="Times New Roman" w:eastAsia="Times New Roman"/>
          <w:sz w:val="22"/>
          <w:szCs w:val="22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où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35"/>
          <w:i/>
        </w:rPr>
        <w:t>il</w:t>
      </w:r>
      <w:r>
        <w:rPr>
          <w:rFonts w:ascii="Arial" w:hAnsi="Arial" w:cs="Arial" w:eastAsia="Arial"/>
          <w:sz w:val="20"/>
          <w:szCs w:val="20"/>
          <w:spacing w:val="-20"/>
          <w:w w:val="13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pouvait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arbre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isolé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3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1"/>
          <w:i/>
        </w:rPr>
        <w:t>prédilection.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87" w:lineRule="exact"/>
        <w:ind w:left="1214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3"/>
        </w:rPr>
        <w:t>Consommation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b/>
          <w:bCs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3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b/>
          <w:bCs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3"/>
        </w:rPr>
        <w:t>hiver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b/>
          <w:bCs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3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b/>
          <w:bCs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3"/>
        </w:rPr>
        <w:t>même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b/>
          <w:bCs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b/>
          <w:bCs/>
          <w:i/>
          <w:position w:val="3"/>
        </w:rPr>
        <w:t>caractère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219" w:lineRule="exact"/>
        <w:ind w:left="5145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économique,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sujet</w:t>
      </w:r>
      <w:r>
        <w:rPr>
          <w:rFonts w:ascii="Times New Roman" w:hAnsi="Times New Roman" w:cs="Times New Roman" w:eastAsia="Times New Roman"/>
          <w:sz w:val="22"/>
          <w:szCs w:val="22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aux</w:t>
      </w:r>
      <w:r>
        <w:rPr>
          <w:rFonts w:ascii="Times New Roman" w:hAnsi="Times New Roman" w:cs="Times New Roman" w:eastAsia="Times New Roman"/>
          <w:sz w:val="22"/>
          <w:szCs w:val="22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échanges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denrées.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</w:sectPr>
      </w:pPr>
      <w:rPr/>
    </w:p>
    <w:p>
      <w:pPr>
        <w:spacing w:before="34" w:after="0" w:line="330" w:lineRule="atLeast"/>
        <w:ind w:left="1949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CASATA: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2"/>
          <w:i/>
        </w:rPr>
        <w:t>FAMIGLIA: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8" w:after="0" w:line="324" w:lineRule="exact"/>
        <w:ind w:left="14" w:right="1751" w:firstLine="-14"/>
        <w:jc w:val="left"/>
        <w:rPr>
          <w:rFonts w:ascii="Courier New" w:hAnsi="Courier New" w:cs="Courier New" w:eastAsia="Courier New"/>
          <w:sz w:val="31"/>
          <w:szCs w:val="31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1"/>
          <w:szCs w:val="31"/>
          <w:spacing w:val="0"/>
          <w:w w:val="109"/>
        </w:rPr>
        <w:t>NOCE</w:t>
      </w:r>
      <w:r>
        <w:rPr>
          <w:rFonts w:ascii="Courier New" w:hAnsi="Courier New" w:cs="Courier New" w:eastAsia="Courier New"/>
          <w:sz w:val="31"/>
          <w:szCs w:val="31"/>
          <w:spacing w:val="0"/>
          <w:w w:val="109"/>
        </w:rPr>
        <w:t> </w:t>
      </w:r>
      <w:r>
        <w:rPr>
          <w:rFonts w:ascii="Courier New" w:hAnsi="Courier New" w:cs="Courier New" w:eastAsia="Courier New"/>
          <w:sz w:val="31"/>
          <w:szCs w:val="31"/>
          <w:spacing w:val="0"/>
          <w:w w:val="104"/>
        </w:rPr>
        <w:t>GHJUGLÀNDACHJATA</w:t>
      </w:r>
      <w:r>
        <w:rPr>
          <w:rFonts w:ascii="Courier New" w:hAnsi="Courier New" w:cs="Courier New" w:eastAsia="Courier New"/>
          <w:sz w:val="31"/>
          <w:szCs w:val="3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80"/>
          <w:cols w:num="2" w:equalWidth="0">
            <w:col w:w="3166" w:space="2000"/>
            <w:col w:w="4934"/>
          </w:cols>
        </w:sectPr>
      </w:pPr>
      <w:rPr/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/>
        <w:pict>
          <v:group style="position:absolute;margin-left:1.079928pt;margin-top:.719726pt;width:56.876202pt;height:.1pt;mso-position-horizontal-relative:page;mso-position-vertical-relative:page;z-index:-13607" coordorigin="22,14" coordsize="1138,2">
            <v:shape style="position:absolute;left:22;top:14;width:1138;height:2" coordorigin="22,14" coordsize="1138,0" path="m22,14l1159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5.112984pt;margin-top:.179932pt;width:79.194711pt;height:.1pt;mso-position-horizontal-relative:page;mso-position-vertical-relative:page;z-index:-13606" coordorigin="2102,4" coordsize="1584,2">
            <v:shape style="position:absolute;left:2102;top:4;width:1584;height:2" coordorigin="2102,4" coordsize="1584,0" path="m2102,4l3686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60.589233pt;margin-top:0pt;width:135.710937pt;height:841pt;mso-position-horizontal-relative:page;mso-position-vertical-relative:page;z-index:-13605" coordorigin="9212,0" coordsize="2714,16820">
            <v:group style="position:absolute;left:9215;top:7;width:2707;height:2" coordorigin="9215,7" coordsize="2707,2">
              <v:shape style="position:absolute;left:9215;top:7;width:2707;height:2" coordorigin="9215,7" coordsize="2707,0" path="m9215,7l11922,7e" filled="f" stroked="t" strokeweight=".359976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91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</w:rPr>
        <w:t>73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380"/>
        </w:sectPr>
      </w:pPr>
      <w:rPr/>
    </w:p>
    <w:p>
      <w:pPr>
        <w:spacing w:before="71" w:after="0" w:line="240" w:lineRule="auto"/>
        <w:ind w:left="11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.079928pt;margin-top:.359863pt;width:258.822716pt;height:.1pt;mso-position-horizontal-relative:page;mso-position-vertical-relative:page;z-index:-13604" coordorigin="22,7" coordsize="5176,2">
            <v:shape style="position:absolute;left:22;top:7;width:5176;height:2" coordorigin="22,7" coordsize="5176,0" path="m22,7l5198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40.430603pt;margin-top:0pt;width:155.869591pt;height:841pt;mso-position-horizontal-relative:page;mso-position-vertical-relative:page;z-index:-13603" coordorigin="8809,0" coordsize="3117,16820">
            <v:group style="position:absolute;left:8812;top:4;width:1569;height:2" coordorigin="8812,4" coordsize="1569,2">
              <v:shape style="position:absolute;left:8812;top:4;width:1569;height:2" coordorigin="8812,4" coordsize="1569,0" path="m8812,4l10382,4e" filled="f" stroked="t" strokeweight=".359976pt" strokecolor="#000000">
                <v:path arrowok="t"/>
              </v:shape>
            </v:group>
            <v:group style="position:absolute;left:10396;top:7;width:1526;height:2" coordorigin="10396,7" coordsize="1526,2">
              <v:shape style="position:absolute;left:10396;top:7;width:1526;height:2" coordorigin="10396,7" coordsize="1526,0" path="m10396,7l11922,7e" filled="f" stroked="t" strokeweight=".359976pt" strokecolor="#000000">
                <v:path arrowok="t"/>
              </v:shape>
            </v:group>
            <v:group style="position:absolute;left:11912;top:0;width:2;height:16820" coordorigin="11912,0" coordsize="2,16820">
              <v:shape style="position:absolute;left:11912;top:0;width:2;height:16820" coordorigin="11912,0" coordsize="0,16820" path="m11912,16820l11912,0e" filled="f" stroked="t" strokeweight="1.079928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w w:val="115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single" w:color="000000"/>
        </w:rPr>
        <w:t>U</w:t>
      </w:r>
      <w:r>
        <w:rPr>
          <w:rFonts w:ascii="Arial" w:hAnsi="Arial" w:cs="Arial" w:eastAsia="Arial"/>
          <w:sz w:val="22"/>
          <w:szCs w:val="22"/>
          <w:spacing w:val="25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  <w:u w:val="single" w:color="000000"/>
        </w:rPr>
        <w:t>NOCE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0" w:lineRule="auto"/>
        <w:ind w:left="114" w:right="523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S'il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mérite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l'odre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traditionnels,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noyer.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3" w:lineRule="auto"/>
        <w:ind w:left="114" w:right="498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nutritif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appoint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subsistance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appréciable,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relative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facilité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conservation.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51" w:lineRule="auto"/>
        <w:ind w:left="129" w:right="495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gastronomique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l'agrément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saveur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rajoute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dégustation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fromage.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76" w:lineRule="auto"/>
        <w:ind w:left="129" w:right="477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étages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d'altitude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lieux,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soient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frais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humides.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2" w:lineRule="auto"/>
        <w:ind w:left="150" w:right="476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s'associe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sèche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n'était-il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négociée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(il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l'échange)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villages,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mesure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courante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décalitre.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7" w:lineRule="auto"/>
        <w:ind w:left="157" w:right="484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semblerait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d'appellations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particulières.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observations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complémentaires</w:t>
      </w:r>
      <w:r>
        <w:rPr>
          <w:rFonts w:ascii="Arial" w:hAnsi="Arial" w:cs="Arial" w:eastAsia="Arial"/>
          <w:sz w:val="23"/>
          <w:szCs w:val="23"/>
          <w:spacing w:val="3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identifier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dignes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d'intérêt.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10" w:lineRule="atLeast"/>
        <w:ind w:left="165" w:right="486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distinguer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également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spécificités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noyer.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bois,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fruit.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70" w:lineRule="exact"/>
        <w:ind w:right="82"/>
        <w:jc w:val="righ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w w:val="77"/>
          <w:position w:val="8"/>
        </w:rPr>
        <w:t>:</w:t>
      </w:r>
      <w:r>
        <w:rPr>
          <w:rFonts w:ascii="Times New Roman" w:hAnsi="Times New Roman" w:cs="Times New Roman" w:eastAsia="Times New Roman"/>
          <w:sz w:val="26"/>
          <w:szCs w:val="26"/>
          <w:spacing w:val="-76"/>
          <w:w w:val="77"/>
          <w:position w:val="8"/>
        </w:rPr>
        <w:t>7</w:t>
      </w:r>
      <w:r>
        <w:rPr>
          <w:rFonts w:ascii="Times New Roman" w:hAnsi="Times New Roman" w:cs="Times New Roman" w:eastAsia="Times New Roman"/>
          <w:sz w:val="83"/>
          <w:szCs w:val="83"/>
          <w:spacing w:val="-209"/>
          <w:w w:val="93"/>
          <w:position w:val="-19"/>
        </w:rPr>
        <w:t>-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77"/>
          <w:position w:val="8"/>
        </w:rPr>
        <w:t>4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0"/>
        </w:rPr>
      </w:r>
    </w:p>
    <w:p>
      <w:pPr>
        <w:jc w:val="right"/>
        <w:spacing w:after="0"/>
        <w:sectPr>
          <w:pgSz w:w="11980" w:h="16820"/>
          <w:pgMar w:top="860" w:bottom="0" w:left="1520" w:right="420"/>
        </w:sectPr>
      </w:pPr>
      <w:rPr/>
    </w:p>
    <w:p>
      <w:pPr>
        <w:spacing w:before="65" w:after="0" w:line="330" w:lineRule="atLeast"/>
        <w:ind w:left="1796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1" w:after="0" w:line="255" w:lineRule="auto"/>
        <w:ind w:right="3759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OLIVE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3"/>
        </w:rPr>
        <w:t>OLIVIER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900" w:bottom="0" w:left="1440" w:right="420"/>
          <w:cols w:num="2" w:equalWidth="0">
            <w:col w:w="2666" w:space="2410"/>
            <w:col w:w="5044"/>
          </w:cols>
        </w:sectPr>
      </w:pPr>
      <w:rPr/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5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20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58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29" w:after="0" w:line="253" w:lineRule="auto"/>
        <w:ind w:left="1152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21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BO</w:t>
      </w:r>
      <w:r>
        <w:rPr>
          <w:rFonts w:ascii="Times New Roman" w:hAnsi="Times New Roman" w:cs="Times New Roman" w:eastAsia="Times New Roman"/>
          <w:sz w:val="24"/>
          <w:szCs w:val="24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AN</w:t>
      </w:r>
      <w:r>
        <w:rPr>
          <w:rFonts w:ascii="Times New Roman" w:hAnsi="Times New Roman" w:cs="Times New Roman" w:eastAsia="Times New Roman"/>
          <w:sz w:val="24"/>
          <w:szCs w:val="24"/>
          <w:spacing w:val="6"/>
          <w:w w:val="100"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4"/>
          <w:szCs w:val="24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3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ASIE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81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ÜLEA</w:t>
      </w:r>
      <w:r>
        <w:rPr>
          <w:rFonts w:ascii="Times New Roman" w:hAnsi="Times New Roman" w:cs="Times New Roman" w:eastAsia="Times New Roman"/>
          <w:sz w:val="18"/>
          <w:szCs w:val="18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EUROPEA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81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ÜLEACÉE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  <w:cols w:num="2" w:equalWidth="0">
            <w:col w:w="4519" w:space="571"/>
            <w:col w:w="5030"/>
          </w:cols>
        </w:sectPr>
      </w:pPr>
      <w:rPr/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6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37" w:after="0" w:line="262" w:lineRule="auto"/>
        <w:ind w:left="1879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6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ELAIA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EMEROS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9" w:after="0" w:line="308" w:lineRule="auto"/>
        <w:ind w:left="7" w:right="3693" w:firstLine="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ÜLEASATIVA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ZITUNE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13" w:lineRule="exact"/>
        <w:ind w:left="1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47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ÜLIVA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  <w:cols w:num="2" w:equalWidth="0">
            <w:col w:w="2945" w:space="2152"/>
            <w:col w:w="5023"/>
          </w:cols>
        </w:sectPr>
      </w:pPr>
      <w:rPr/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9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33" w:after="0" w:line="240" w:lineRule="auto"/>
        <w:ind w:left="1865" w:right="1557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908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37" w:lineRule="exact"/>
        <w:ind w:left="190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  <w:position w:val="-1"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39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ULIUE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2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ÜLIVO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9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ÜLIVO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  <w:cols w:num="2" w:equalWidth="0">
            <w:col w:w="4109" w:space="1010"/>
            <w:col w:w="5001"/>
          </w:cols>
        </w:sectPr>
      </w:pPr>
      <w:rPr/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21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-9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5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61" w:after="0" w:line="262" w:lineRule="auto"/>
        <w:ind w:left="1922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0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8"/>
          <w:w w:val="11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Diverses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-11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Plantation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rejets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Oléastre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  <w:cols w:num="2" w:equalWidth="0">
            <w:col w:w="3701" w:space="1418"/>
            <w:col w:w="5001"/>
          </w:cols>
        </w:sectPr>
      </w:pPr>
      <w:rPr/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71" w:lineRule="exact"/>
        <w:ind w:left="123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54" w:after="0" w:line="240" w:lineRule="auto"/>
        <w:ind w:left="1944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64" w:lineRule="auto"/>
        <w:ind w:left="1944" w:right="1979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Altitude: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Eau: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1" w:lineRule="exact"/>
        <w:ind w:left="1915" w:right="1932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  <w:position w:val="-1"/>
        </w:rPr>
        <w:t>Lumière: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33" w:after="0" w:line="264" w:lineRule="auto"/>
        <w:ind w:left="22" w:right="2779" w:firstLine="-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Probable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17"/>
          <w:i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'ogliastru)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4"/>
          <w:i/>
        </w:rPr>
        <w:t>Oà400m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5" w:lineRule="exact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Acide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calcaire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préference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40" w:lineRule="auto"/>
        <w:ind w:left="3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  <w:cols w:num="2" w:equalWidth="0">
            <w:col w:w="4801" w:space="339"/>
            <w:col w:w="4980"/>
          </w:cols>
        </w:sectPr>
      </w:pPr>
      <w:rPr/>
    </w:p>
    <w:p>
      <w:pPr>
        <w:spacing w:before="7" w:after="0" w:line="278" w:lineRule="auto"/>
        <w:ind w:left="1965" w:right="1018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:Toutes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régions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mais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prédominance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moins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marquée</w:t>
      </w:r>
      <w:r>
        <w:rPr>
          <w:rFonts w:ascii="Times New Roman" w:hAnsi="Times New Roman" w:cs="Times New Roman" w:eastAsia="Times New Roman"/>
          <w:sz w:val="21"/>
          <w:szCs w:val="21"/>
          <w:spacing w:val="-9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plaine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orientale.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9" w:lineRule="exact"/>
        <w:ind w:left="1274" w:right="-20"/>
        <w:jc w:val="left"/>
        <w:tabs>
          <w:tab w:pos="516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3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spacing w:val="-38"/>
          <w:w w:val="100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3"/>
        </w:rPr>
        <w:t>aile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3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3"/>
        </w:rPr>
        <w:t>Table</w:t>
      </w:r>
      <w:r>
        <w:rPr>
          <w:rFonts w:ascii="Times New Roman" w:hAnsi="Times New Roman" w:cs="Times New Roman" w:eastAsia="Times New Roman"/>
          <w:sz w:val="21"/>
          <w:szCs w:val="21"/>
          <w:spacing w:val="43"/>
          <w:w w:val="100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  <w:position w:val="3"/>
        </w:rPr>
        <w:t>rarement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  <w:position w:val="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  <w:position w:val="3"/>
        </w:rPr>
        <w:t>autrefois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33" w:after="0" w:line="330" w:lineRule="atLeast"/>
        <w:ind w:left="2009" w:right="-6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CASATA.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7"/>
          <w:i/>
        </w:rPr>
        <w:t>FAMIGLIA.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11" w:after="0" w:line="332" w:lineRule="exact"/>
        <w:ind w:left="14" w:right="2882" w:firstLine="-14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ALIVA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OLEAC</w:t>
      </w:r>
      <w:r>
        <w:rPr>
          <w:rFonts w:ascii="Times New Roman" w:hAnsi="Times New Roman" w:cs="Times New Roman" w:eastAsia="Times New Roman"/>
          <w:sz w:val="27"/>
          <w:szCs w:val="27"/>
          <w:spacing w:val="-62"/>
          <w:w w:val="111"/>
        </w:rPr>
        <w:t>H</w:t>
      </w:r>
      <w:r>
        <w:rPr>
          <w:rFonts w:ascii="Arial" w:hAnsi="Arial" w:cs="Arial" w:eastAsia="Arial"/>
          <w:sz w:val="26"/>
          <w:szCs w:val="26"/>
          <w:spacing w:val="0"/>
          <w:w w:val="72"/>
          <w:position w:val="-4"/>
        </w:rPr>
        <w:t>,</w:t>
      </w:r>
      <w:r>
        <w:rPr>
          <w:rFonts w:ascii="Arial" w:hAnsi="Arial" w:cs="Arial" w:eastAsia="Arial"/>
          <w:sz w:val="26"/>
          <w:szCs w:val="26"/>
          <w:spacing w:val="-44"/>
          <w:w w:val="72"/>
          <w:position w:val="-4"/>
        </w:rPr>
        <w:t>,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  <w:position w:val="0"/>
        </w:rPr>
        <w:t>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420"/>
          <w:cols w:num="2" w:equalWidth="0">
            <w:col w:w="3204" w:space="2001"/>
            <w:col w:w="4915"/>
          </w:cols>
        </w:sectPr>
      </w:pPr>
      <w:rPr/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402.09314pt;margin-top:0pt;width:194.387019pt;height:841pt;mso-position-horizontal-relative:page;mso-position-vertical-relative:page;z-index:-13602" coordorigin="8042,0" coordsize="3888,16820">
            <v:group style="position:absolute;left:8049;top:7;width:3873;height:2" coordorigin="8049,7" coordsize="3873,2">
              <v:shape style="position:absolute;left:8049;top:7;width:3873;height:2" coordorigin="8049,7" coordsize="3873,0" path="m8049,7l11922,7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83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</w:rPr>
        <w:t>75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40" w:right="420"/>
        </w:sectPr>
      </w:pPr>
      <w:rPr/>
    </w:p>
    <w:p>
      <w:pPr>
        <w:spacing w:before="66" w:after="0" w:line="240" w:lineRule="auto"/>
        <w:ind w:left="10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500.726563pt;margin-top:0pt;width:95.753606pt;height:841pt;mso-position-horizontal-relative:page;mso-position-vertical-relative:page;z-index:-13601" coordorigin="10015,0" coordsize="1915,16820">
            <v:group style="position:absolute;left:10022;top:7;width:1901;height:2" coordorigin="10022,7" coordsize="1901,2">
              <v:shape style="position:absolute;left:10022;top:7;width:1901;height:2" coordorigin="10022,7" coordsize="1901,0" path="m10022,7l11922,7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  <w:t>L'ALIVA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fins: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4" w:after="0" w:line="240" w:lineRule="auto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8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bouche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40" w:lineRule="auto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8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huile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66" w:lineRule="auto"/>
        <w:ind w:left="1121" w:right="654" w:firstLine="-28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1983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lutter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faim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monde.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70" w:lineRule="auto"/>
        <w:ind w:left="120" w:right="651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laquelle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Found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International,</w:t>
      </w:r>
      <w:r>
        <w:rPr>
          <w:rFonts w:ascii="Arial" w:hAnsi="Arial" w:cs="Arial" w:eastAsia="Arial"/>
          <w:sz w:val="23"/>
          <w:szCs w:val="23"/>
          <w:spacing w:val="1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FAO,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conduite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Puisse-t-elle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chataignier?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62" w:lineRule="auto"/>
        <w:ind w:left="134" w:right="622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huile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(per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l'oliu)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fait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chataignier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d'études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complètes,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souligner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ci-dessous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locales.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existaient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principales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7" w:lineRule="auto"/>
        <w:ind w:left="1157" w:right="620" w:firstLine="-288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8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primeur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RIDONDA</w:t>
      </w:r>
      <w:r>
        <w:rPr>
          <w:rFonts w:ascii="Arial" w:hAnsi="Arial" w:cs="Arial" w:eastAsia="Arial"/>
          <w:sz w:val="23"/>
          <w:szCs w:val="23"/>
          <w:spacing w:val="33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cueillie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octobre-novembre,</w:t>
      </w:r>
      <w:r>
        <w:rPr>
          <w:rFonts w:ascii="Arial" w:hAnsi="Arial" w:cs="Arial" w:eastAsia="Arial"/>
          <w:sz w:val="23"/>
          <w:szCs w:val="23"/>
          <w:spacing w:val="13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litre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d'huile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décalitre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fruits.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1" w:lineRule="exact"/>
        <w:ind w:left="86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0"/>
          <w:w w:val="126"/>
          <w:b/>
          <w:bCs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26"/>
          <w:b/>
          <w:bCs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spacing w:val="43"/>
          <w:w w:val="126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SAVUNACCIA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grasse,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74" w:lineRule="auto"/>
        <w:ind w:left="1164" w:right="64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récolte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tardive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s'effectuait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juin,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litres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demi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d'huile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décalitre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fruits.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existaient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89"/>
        </w:rPr>
        <w:t>v:o</w:t>
      </w:r>
      <w:r>
        <w:rPr>
          <w:rFonts w:ascii="Arial" w:hAnsi="Arial" w:cs="Arial" w:eastAsia="Arial"/>
          <w:sz w:val="23"/>
          <w:szCs w:val="23"/>
          <w:spacing w:val="0"/>
          <w:w w:val="8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89"/>
        </w:rPr>
        <w:t>riétés</w:t>
      </w:r>
      <w:r>
        <w:rPr>
          <w:rFonts w:ascii="Arial" w:hAnsi="Arial" w:cs="Arial" w:eastAsia="Arial"/>
          <w:sz w:val="23"/>
          <w:szCs w:val="23"/>
          <w:spacing w:val="5"/>
          <w:w w:val="8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principales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8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8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4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1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AROMANA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9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GHJERMANA</w:t>
      </w:r>
      <w:r>
        <w:rPr>
          <w:rFonts w:ascii="Arial" w:hAnsi="Arial" w:cs="Arial" w:eastAsia="Arial"/>
          <w:sz w:val="23"/>
          <w:szCs w:val="23"/>
          <w:spacing w:val="3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volumineux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8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RAZZULA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9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dernières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Tavagna,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Côte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Orientale.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0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Enfin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40" w:lineRule="auto"/>
        <w:ind w:left="90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ALBACERA</w:t>
      </w:r>
      <w:r>
        <w:rPr>
          <w:rFonts w:ascii="Arial" w:hAnsi="Arial" w:cs="Arial" w:eastAsia="Arial"/>
          <w:sz w:val="23"/>
          <w:szCs w:val="23"/>
          <w:spacing w:val="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donnait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huile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blanche,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réputée.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90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ZINZAROLA</w:t>
      </w:r>
      <w:r>
        <w:rPr>
          <w:rFonts w:ascii="Arial" w:hAnsi="Arial" w:cs="Arial" w:eastAsia="Arial"/>
          <w:sz w:val="23"/>
          <w:szCs w:val="23"/>
          <w:spacing w:val="-3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procurait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d'huile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SAVUNACCIA.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7" w:lineRule="auto"/>
        <w:ind w:left="192" w:right="570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Grecs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CARGESE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intéressantes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lesquelles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trouvaient,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réserves,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exact"/>
        <w:ind w:left="91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63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ZAPANACCIA</w:t>
      </w:r>
      <w:r>
        <w:rPr>
          <w:rFonts w:ascii="Arial" w:hAnsi="Arial" w:cs="Arial" w:eastAsia="Arial"/>
          <w:sz w:val="23"/>
          <w:szCs w:val="23"/>
          <w:spacing w:val="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procurant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avril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litres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décalitre.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Enfin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AJACCIO</w:t>
      </w:r>
      <w:r>
        <w:rPr>
          <w:rFonts w:ascii="Arial" w:hAnsi="Arial" w:cs="Arial" w:eastAsia="Arial"/>
          <w:sz w:val="23"/>
          <w:szCs w:val="23"/>
          <w:spacing w:val="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citer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9" w:lineRule="exact"/>
        <w:ind w:left="9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  <w:position w:val="-1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  <w:position w:val="-1"/>
        </w:rPr>
        <w:t>NIEDDUCCIA</w:t>
      </w:r>
      <w:r>
        <w:rPr>
          <w:rFonts w:ascii="Arial" w:hAnsi="Arial" w:cs="Arial" w:eastAsia="Arial"/>
          <w:sz w:val="23"/>
          <w:szCs w:val="23"/>
          <w:spacing w:val="41"/>
          <w:w w:val="94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  <w:position w:val="-1"/>
        </w:rPr>
        <w:t>ou</w:t>
      </w:r>
      <w:r>
        <w:rPr>
          <w:rFonts w:ascii="Arial" w:hAnsi="Arial" w:cs="Arial" w:eastAsia="Arial"/>
          <w:sz w:val="23"/>
          <w:szCs w:val="23"/>
          <w:spacing w:val="-10"/>
          <w:w w:val="94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  <w:position w:val="-1"/>
        </w:rPr>
        <w:t>NIELLUCCIA</w:t>
      </w:r>
      <w:r>
        <w:rPr>
          <w:rFonts w:ascii="Arial" w:hAnsi="Arial" w:cs="Arial" w:eastAsia="Arial"/>
          <w:sz w:val="23"/>
          <w:szCs w:val="23"/>
          <w:spacing w:val="13"/>
          <w:w w:val="94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(comme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raisin).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0" w:lineRule="auto"/>
        <w:ind w:right="95"/>
        <w:jc w:val="right"/>
        <w:rPr>
          <w:rFonts w:ascii="Courier New" w:hAnsi="Courier New" w:cs="Courier New" w:eastAsia="Courier New"/>
          <w:sz w:val="28"/>
          <w:szCs w:val="28"/>
        </w:rPr>
      </w:pPr>
      <w:rPr/>
      <w:r>
        <w:rPr>
          <w:rFonts w:ascii="Courier New" w:hAnsi="Courier New" w:cs="Courier New" w:eastAsia="Courier New"/>
          <w:sz w:val="28"/>
          <w:szCs w:val="28"/>
          <w:spacing w:val="0"/>
          <w:w w:val="84"/>
        </w:rPr>
        <w:t>76</w:t>
      </w:r>
      <w:r>
        <w:rPr>
          <w:rFonts w:ascii="Courier New" w:hAnsi="Courier New" w:cs="Courier New" w:eastAsia="Courier New"/>
          <w:sz w:val="28"/>
          <w:szCs w:val="28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500" w:right="280"/>
        </w:sectPr>
      </w:pPr>
      <w:rPr/>
    </w:p>
    <w:p>
      <w:pPr>
        <w:spacing w:before="75" w:after="0" w:line="257" w:lineRule="auto"/>
        <w:ind w:left="2835" w:right="2124" w:firstLine="-1159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FICHE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SUR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OLIVES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TRADITIONNELLES</w:t>
      </w:r>
      <w:r>
        <w:rPr>
          <w:rFonts w:ascii="Arial" w:hAnsi="Arial" w:cs="Arial" w:eastAsia="Arial"/>
          <w:sz w:val="22"/>
          <w:szCs w:val="22"/>
          <w:spacing w:val="5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2"/>
          <w:szCs w:val="22"/>
          <w:spacing w:val="33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CORSE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LEURS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NOMS</w:t>
      </w:r>
      <w:r>
        <w:rPr>
          <w:rFonts w:ascii="Arial" w:hAnsi="Arial" w:cs="Arial" w:eastAsia="Arial"/>
          <w:sz w:val="23"/>
          <w:szCs w:val="23"/>
          <w:spacing w:val="31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VERNACULAIRES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9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ALIVA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NERA</w:t>
      </w:r>
      <w:r>
        <w:rPr>
          <w:rFonts w:ascii="Arial" w:hAnsi="Arial" w:cs="Arial" w:eastAsia="Arial"/>
          <w:sz w:val="22"/>
          <w:szCs w:val="22"/>
          <w:spacing w:val="-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Dl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L'ALIVU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NERU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8" w:lineRule="exact"/>
        <w:ind w:left="19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ALIVA</w:t>
      </w:r>
      <w:r>
        <w:rPr>
          <w:rFonts w:ascii="Arial" w:hAnsi="Arial" w:cs="Arial" w:eastAsia="Arial"/>
          <w:sz w:val="22"/>
          <w:szCs w:val="22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BIANCA</w:t>
      </w:r>
      <w:r>
        <w:rPr>
          <w:rFonts w:ascii="Arial" w:hAnsi="Arial" w:cs="Arial" w:eastAsia="Arial"/>
          <w:sz w:val="22"/>
          <w:szCs w:val="22"/>
          <w:spacing w:val="-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Dl</w:t>
      </w:r>
      <w:r>
        <w:rPr>
          <w:rFonts w:ascii="Arial" w:hAnsi="Arial" w:cs="Arial" w:eastAsia="Arial"/>
          <w:sz w:val="22"/>
          <w:szCs w:val="22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L'ALIVU</w:t>
      </w:r>
      <w:r>
        <w:rPr>
          <w:rFonts w:ascii="Arial" w:hAnsi="Arial" w:cs="Arial" w:eastAsia="Arial"/>
          <w:sz w:val="22"/>
          <w:szCs w:val="22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BIANCU</w:t>
      </w:r>
      <w:r>
        <w:rPr>
          <w:rFonts w:ascii="Arial" w:hAnsi="Arial" w:cs="Arial" w:eastAsia="Arial"/>
          <w:sz w:val="22"/>
          <w:szCs w:val="22"/>
          <w:spacing w:val="-12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9"/>
          <w:position w:val="-1"/>
        </w:rPr>
        <w:t>:étant</w:t>
      </w:r>
      <w:r>
        <w:rPr>
          <w:rFonts w:ascii="Arial" w:hAnsi="Arial" w:cs="Arial" w:eastAsia="Arial"/>
          <w:sz w:val="22"/>
          <w:szCs w:val="22"/>
          <w:spacing w:val="-3"/>
          <w:w w:val="119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2"/>
          <w:szCs w:val="22"/>
          <w:spacing w:val="41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position w:val="-1"/>
        </w:rPr>
        <w:t>appellations</w:t>
      </w:r>
      <w:r>
        <w:rPr>
          <w:rFonts w:ascii="Arial" w:hAnsi="Arial" w:cs="Arial" w:eastAsia="Arial"/>
          <w:sz w:val="22"/>
          <w:szCs w:val="22"/>
          <w:spacing w:val="4"/>
          <w:w w:val="108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position w:val="-1"/>
        </w:rPr>
        <w:t>génériques,</w:t>
      </w:r>
      <w:r>
        <w:rPr>
          <w:rFonts w:ascii="Arial" w:hAnsi="Arial" w:cs="Arial" w:eastAsia="Arial"/>
          <w:sz w:val="22"/>
          <w:szCs w:val="22"/>
          <w:spacing w:val="11"/>
          <w:w w:val="108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nous</w:t>
      </w:r>
      <w:r>
        <w:rPr>
          <w:rFonts w:ascii="Arial" w:hAnsi="Arial" w:cs="Arial" w:eastAsia="Arial"/>
          <w:sz w:val="22"/>
          <w:szCs w:val="22"/>
          <w:spacing w:val="4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avons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Sz w:w="11980" w:h="16820"/>
          <w:pgMar w:top="820" w:bottom="0" w:left="1420" w:right="340"/>
        </w:sectPr>
      </w:pPr>
      <w:rPr/>
    </w:p>
    <w:p>
      <w:pPr>
        <w:spacing w:before="32" w:after="0" w:line="258" w:lineRule="auto"/>
        <w:ind w:left="214" w:firstLine="-22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ALBACERA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BIANCAGHJA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BOSANA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CAPONICCIA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GHJERMANA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*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NIEDDUCHJA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PINTAROLA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RATSULA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*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RIDONDA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ROMANA*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SABINA*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SABINACHJA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5" w:after="0" w:line="276" w:lineRule="auto"/>
        <w:ind w:left="221" w:right="-58" w:firstLine="-115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65"/>
        </w:rPr>
        <w:t>.</w:t>
      </w:r>
      <w:r>
        <w:rPr>
          <w:rFonts w:ascii="Arial" w:hAnsi="Arial" w:cs="Arial" w:eastAsia="Arial"/>
          <w:sz w:val="22"/>
          <w:szCs w:val="22"/>
          <w:spacing w:val="0"/>
          <w:w w:val="65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6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SAOUNACHJA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SARAZ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!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ZAPPANACHJA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46" w:lineRule="exact"/>
        <w:ind w:left="22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ZINZAROLA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/>
        <w:br w:type="column"/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2" w:lineRule="auto"/>
        <w:ind w:left="173" w:right="1025" w:firstLine="-173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5"/>
        </w:rPr>
        <w:t>-d'après</w:t>
      </w:r>
      <w:r>
        <w:rPr>
          <w:rFonts w:ascii="Arial" w:hAnsi="Arial" w:cs="Arial" w:eastAsia="Arial"/>
          <w:sz w:val="22"/>
          <w:szCs w:val="22"/>
          <w:spacing w:val="-2"/>
          <w:w w:val="11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Multedo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petit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bastiais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1941)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ALBACERA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40" w:lineRule="auto"/>
        <w:ind w:left="19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CAPONICCIA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20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NIELLUCIO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NIEDDUCHJA</w:t>
      </w:r>
      <w:r>
        <w:rPr>
          <w:rFonts w:ascii="Arial" w:hAnsi="Arial" w:cs="Arial" w:eastAsia="Arial"/>
          <w:sz w:val="22"/>
          <w:szCs w:val="22"/>
          <w:spacing w:val="-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Sud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18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ZINZAROLLA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6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courantes.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" w:after="0" w:line="550" w:lineRule="atLeast"/>
        <w:ind w:left="202" w:right="1771" w:firstLine="-194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-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Existaient</w:t>
      </w:r>
      <w:r>
        <w:rPr>
          <w:rFonts w:ascii="Arial" w:hAnsi="Arial" w:cs="Arial" w:eastAsia="Arial"/>
          <w:sz w:val="22"/>
          <w:szCs w:val="22"/>
          <w:spacing w:val="3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avant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1958</w:t>
      </w:r>
      <w:r>
        <w:rPr>
          <w:rFonts w:ascii="Times New Roman" w:hAnsi="Times New Roman" w:cs="Times New Roman" w:eastAsia="Times New Roman"/>
          <w:sz w:val="24"/>
          <w:szCs w:val="24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cà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là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TINA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origine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Italienne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8" w:after="0" w:line="280" w:lineRule="atLeast"/>
        <w:ind w:left="202" w:right="1746"/>
        <w:jc w:val="left"/>
        <w:tabs>
          <w:tab w:pos="1360" w:val="left"/>
          <w:tab w:pos="14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FRANTOÎO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origine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Italienne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LECCIO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origine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Italienne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PICHOLINE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origine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française­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SIGOISE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origine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française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  <w:cols w:num="2" w:equalWidth="0">
            <w:col w:w="1806" w:space="3333"/>
            <w:col w:w="5081"/>
          </w:cols>
        </w:sectPr>
      </w:pPr>
      <w:rPr/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59" w:lineRule="exact"/>
        <w:ind w:left="22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*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2"/>
          <w:szCs w:val="22"/>
          <w:spacing w:val="34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plus</w:t>
      </w:r>
      <w:r>
        <w:rPr>
          <w:rFonts w:ascii="Arial" w:hAnsi="Arial" w:cs="Arial" w:eastAsia="Arial"/>
          <w:sz w:val="22"/>
          <w:szCs w:val="22"/>
          <w:spacing w:val="4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citées</w:t>
      </w:r>
      <w:r>
        <w:rPr>
          <w:rFonts w:ascii="Arial" w:hAnsi="Arial" w:cs="Arial" w:eastAsia="Arial"/>
          <w:sz w:val="22"/>
          <w:szCs w:val="22"/>
          <w:spacing w:val="43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2"/>
          <w:szCs w:val="22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CORSE</w:t>
      </w:r>
      <w:r>
        <w:rPr>
          <w:rFonts w:ascii="Arial" w:hAnsi="Arial" w:cs="Arial" w:eastAsia="Arial"/>
          <w:sz w:val="22"/>
          <w:szCs w:val="22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20"/>
          <w:position w:val="-1"/>
        </w:rPr>
        <w:t>(sont</w:t>
      </w:r>
      <w:r>
        <w:rPr>
          <w:rFonts w:ascii="Arial" w:hAnsi="Arial" w:cs="Arial" w:eastAsia="Arial"/>
          <w:sz w:val="22"/>
          <w:szCs w:val="22"/>
          <w:spacing w:val="-4"/>
          <w:w w:val="12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2"/>
          <w:szCs w:val="22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position w:val="-1"/>
        </w:rPr>
        <w:t>collection</w:t>
      </w:r>
      <w:r>
        <w:rPr>
          <w:rFonts w:ascii="Arial" w:hAnsi="Arial" w:cs="Arial" w:eastAsia="Arial"/>
          <w:sz w:val="22"/>
          <w:szCs w:val="22"/>
          <w:spacing w:val="-2"/>
          <w:w w:val="11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à</w:t>
      </w:r>
      <w:r>
        <w:rPr>
          <w:rFonts w:ascii="Arial" w:hAnsi="Arial" w:cs="Arial" w:eastAsia="Arial"/>
          <w:sz w:val="22"/>
          <w:szCs w:val="22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2"/>
          <w:szCs w:val="22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SEl</w:t>
      </w:r>
      <w:r>
        <w:rPr>
          <w:rFonts w:ascii="Arial" w:hAnsi="Arial" w:cs="Arial" w:eastAsia="Arial"/>
          <w:sz w:val="22"/>
          <w:szCs w:val="22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MIGLIACCIARO)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</w:sectPr>
      </w:pPr>
      <w:rPr/>
    </w:p>
    <w:p>
      <w:pPr>
        <w:spacing w:before="32" w:after="0" w:line="240" w:lineRule="auto"/>
        <w:ind w:left="236" w:right="-20"/>
        <w:jc w:val="left"/>
        <w:tabs>
          <w:tab w:pos="23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PERRIN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VICO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cite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766" w:lineRule="auto"/>
        <w:ind w:left="243" w:right="-59" w:firstLine="2109"/>
        <w:jc w:val="left"/>
        <w:tabs>
          <w:tab w:pos="23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CARGESE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OTA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On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cite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encore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en</w:t>
      </w:r>
      <w:r>
        <w:rPr>
          <w:rFonts w:ascii="Arial" w:hAnsi="Arial" w:cs="Arial" w:eastAsia="Arial"/>
          <w:sz w:val="22"/>
          <w:szCs w:val="22"/>
          <w:spacing w:val="25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MARANA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53" w:lineRule="exact"/>
        <w:ind w:left="236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TAVAGNA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2" w:after="0" w:line="273" w:lineRule="auto"/>
        <w:ind w:left="22" w:right="2643" w:firstLine="-14"/>
        <w:jc w:val="left"/>
        <w:tabs>
          <w:tab w:pos="2260" w:val="left"/>
        </w:tabs>
        <w:rPr>
          <w:rFonts w:ascii="Arial" w:hAnsi="Arial" w:cs="Arial" w:eastAsia="Arial"/>
          <w:sz w:val="22"/>
          <w:szCs w:val="22"/>
        </w:rPr>
      </w:pPr>
      <w:rPr/>
      <w:r>
        <w:rPr/>
        <w:br w:type="column"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ALIVA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BIANCA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07/08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(trés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produtive)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32" w:lineRule="exact"/>
        <w:ind w:right="-20"/>
        <w:jc w:val="left"/>
        <w:tabs>
          <w:tab w:pos="22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ALIVA</w:t>
      </w:r>
      <w:r>
        <w:rPr>
          <w:rFonts w:ascii="Arial" w:hAnsi="Arial" w:cs="Arial" w:eastAsia="Arial"/>
          <w:sz w:val="22"/>
          <w:szCs w:val="22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NERA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4"/>
          <w:position w:val="0"/>
        </w:rPr>
        <w:t>11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6" w:after="0" w:line="240" w:lineRule="auto"/>
        <w:ind w:left="22" w:right="-20"/>
        <w:jc w:val="left"/>
        <w:tabs>
          <w:tab w:pos="22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SABINE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02/03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4" w:right="-20"/>
        <w:jc w:val="left"/>
        <w:tabs>
          <w:tab w:pos="22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ZINZAROLA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05/06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9" w:right="-20"/>
        <w:jc w:val="left"/>
        <w:tabs>
          <w:tab w:pos="228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RIDONDA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10/11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22" w:right="-20"/>
        <w:jc w:val="left"/>
        <w:tabs>
          <w:tab w:pos="22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SAOUNACHJA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05/06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2" w:lineRule="auto"/>
        <w:ind w:left="29" w:right="406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GHJERMANA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RATSULA</w:t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  <w:cols w:num="2" w:equalWidth="0">
            <w:col w:w="4336" w:space="371"/>
            <w:col w:w="5513"/>
          </w:cols>
        </w:sectPr>
      </w:pPr>
      <w:rPr/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</w:sectPr>
      </w:pPr>
      <w:rPr/>
    </w:p>
    <w:p>
      <w:pPr>
        <w:spacing w:before="32" w:after="0" w:line="273" w:lineRule="auto"/>
        <w:ind w:left="236" w:right="-58" w:firstLine="7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1"/>
        </w:rPr>
        <w:t>GIORGIAGGI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Ange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2" w:after="0" w:line="279" w:lineRule="auto"/>
        <w:ind w:left="2376" w:right="3988" w:firstLine="-2376"/>
        <w:jc w:val="left"/>
        <w:tabs>
          <w:tab w:pos="2380" w:val="left"/>
        </w:tabs>
        <w:rPr>
          <w:rFonts w:ascii="Arial" w:hAnsi="Arial" w:cs="Arial" w:eastAsia="Arial"/>
          <w:sz w:val="22"/>
          <w:szCs w:val="22"/>
        </w:rPr>
      </w:pPr>
      <w:rPr/>
      <w:r>
        <w:rPr/>
        <w:br w:type="column"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CUTTOLI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NIEDDUCHJA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ZAPANACHJA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21" w:lineRule="exact"/>
        <w:ind w:left="237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ZINZAROLA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  <w:cols w:num="2" w:equalWidth="0">
            <w:col w:w="1600" w:space="760"/>
            <w:col w:w="7860"/>
          </w:cols>
        </w:sectPr>
      </w:pPr>
      <w:rPr/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</w:sectPr>
      </w:pPr>
      <w:rPr/>
    </w:p>
    <w:p>
      <w:pPr>
        <w:spacing w:before="32" w:after="0" w:line="240" w:lineRule="auto"/>
        <w:ind w:left="25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SIMON!</w:t>
      </w:r>
    </w:p>
    <w:p>
      <w:pPr>
        <w:spacing w:before="35" w:after="0" w:line="240" w:lineRule="auto"/>
        <w:ind w:left="25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2"/>
        </w:rPr>
        <w:t>et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265" w:right="-63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RAI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Michel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73" w:lineRule="auto"/>
        <w:ind w:left="272" w:right="-58" w:firstLine="-14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ANDREANI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Joseph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73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BONIFACIU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PORTA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2" w:after="0" w:line="240" w:lineRule="auto"/>
        <w:ind w:left="5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br w:type="column"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BOSANA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résistance</w:t>
      </w:r>
      <w:r>
        <w:rPr>
          <w:rFonts w:ascii="Arial" w:hAnsi="Arial" w:cs="Arial" w:eastAsia="Arial"/>
          <w:sz w:val="22"/>
          <w:szCs w:val="22"/>
          <w:spacing w:val="1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aux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embruns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2" w:after="0" w:line="273" w:lineRule="auto"/>
        <w:ind w:left="65" w:right="3088" w:firstLine="-14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COR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TINA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(italienne)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FRANTOÎO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(italienne)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LECCIO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(italienne)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SIGOISE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6"/>
        </w:rPr>
        <w:t>(française)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59" w:lineRule="auto"/>
        <w:ind w:left="7" w:right="4038" w:firstLine="-7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GHJERMANA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RIDONDA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RAZZOLA</w:t>
      </w:r>
    </w:p>
    <w:p>
      <w:pPr>
        <w:jc w:val="left"/>
        <w:spacing w:after="0"/>
        <w:sectPr>
          <w:type w:val="continuous"/>
          <w:pgSz w:w="11980" w:h="16820"/>
          <w:pgMar w:top="1000" w:bottom="0" w:left="1420" w:right="340"/>
          <w:cols w:num="3" w:equalWidth="0">
            <w:col w:w="1394" w:space="980"/>
            <w:col w:w="1367" w:space="1016"/>
            <w:col w:w="5463"/>
          </w:cols>
        </w:sectPr>
      </w:pPr>
      <w:rPr/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/>
        <w:pict>
          <v:group style="position:absolute;margin-left:3.239784pt;margin-top:.539795pt;width:48.236779pt;height:.1pt;mso-position-horizontal-relative:page;mso-position-vertical-relative:page;z-index:-13600" coordorigin="65,11" coordsize="965,2">
            <v:shape style="position:absolute;left:65;top:11;width:965;height:2" coordorigin="65,11" coordsize="965,0" path="m65,11l1030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0.073318pt;margin-top:.359863pt;width:89.993991pt;height:.1pt;mso-position-horizontal-relative:page;mso-position-vertical-relative:page;z-index:-13599" coordorigin="2001,7" coordsize="1800,2">
            <v:shape style="position:absolute;left:2001;top:7;width:1800;height:2" coordorigin="2001,7" coordsize="1800,0" path="m2001,7l3801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06.12619pt;margin-top:.179932pt;width:89.99399pt;height:.1pt;mso-position-horizontal-relative:page;mso-position-vertical-relative:page;z-index:-13598" coordorigin="10123,4" coordsize="1800,2">
            <v:shape style="position:absolute;left:10123;top:4;width:1800;height:2" coordorigin="10123,4" coordsize="1800,0" path="m10123,4l1192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940186pt;margin-top:575.061218pt;width:.1pt;height:19.792469pt;mso-position-horizontal-relative:page;mso-position-vertical-relative:page;z-index:-13597" coordorigin="11919,11501" coordsize="2,396">
            <v:shape style="position:absolute;left:11919;top:11501;width:2;height:396" coordorigin="11919,11501" coordsize="0,396" path="m11919,11897l11919,1150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695.615295pt;width:.1pt;height:38.865212pt;mso-position-horizontal-relative:page;mso-position-vertical-relative:page;z-index:-13596" coordorigin="11915,13912" coordsize="2,777">
            <v:shape style="position:absolute;left:11915;top:13912;width:2;height:777" coordorigin="11915,13912" coordsize="0,777" path="m11915,14690l11915,13912e" filled="f" stroked="t" strokeweight=".359976pt" strokecolor="#000000">
              <v:path arrowok="t"/>
            </v:shape>
          </v:group>
          <w10:wrap type="none"/>
        </w:pict>
      </w:r>
      <w:r>
        <w:rPr>
          <w:sz w:val="22"/>
          <w:szCs w:val="22"/>
        </w:rPr>
      </w:r>
    </w:p>
    <w:p>
      <w:pPr>
        <w:spacing w:before="32" w:after="0" w:line="240" w:lineRule="auto"/>
        <w:ind w:left="27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SABINA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récoltée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mars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juin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7" w:after="0" w:line="240" w:lineRule="auto"/>
        <w:ind w:left="279" w:right="-20"/>
        <w:jc w:val="left"/>
        <w:tabs>
          <w:tab w:pos="17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CAILLETIER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décembre</w:t>
      </w:r>
      <w:r>
        <w:rPr>
          <w:rFonts w:ascii="Arial" w:hAnsi="Arial" w:cs="Arial" w:eastAsia="Arial"/>
          <w:sz w:val="22"/>
          <w:szCs w:val="22"/>
          <w:spacing w:val="1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mars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2" w:after="0" w:line="249" w:lineRule="exact"/>
        <w:ind w:left="286" w:right="-20"/>
        <w:jc w:val="left"/>
        <w:tabs>
          <w:tab w:pos="168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FRANTOÎO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2"/>
          <w:szCs w:val="22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novembre</w:t>
      </w:r>
      <w:r>
        <w:rPr>
          <w:rFonts w:ascii="Arial" w:hAnsi="Arial" w:cs="Arial" w:eastAsia="Arial"/>
          <w:sz w:val="22"/>
          <w:szCs w:val="22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février</w:t>
      </w:r>
      <w:r>
        <w:rPr>
          <w:rFonts w:ascii="Arial" w:hAnsi="Arial" w:cs="Arial" w:eastAsia="Arial"/>
          <w:sz w:val="22"/>
          <w:szCs w:val="22"/>
          <w:spacing w:val="-15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(d'après</w:t>
      </w:r>
      <w:r>
        <w:rPr>
          <w:rFonts w:ascii="Arial" w:hAnsi="Arial" w:cs="Arial" w:eastAsia="Arial"/>
          <w:sz w:val="22"/>
          <w:szCs w:val="22"/>
          <w:spacing w:val="49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ARGENSON)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86"/>
        <w:jc w:val="right"/>
        <w:rPr>
          <w:rFonts w:ascii="Courier New" w:hAnsi="Courier New" w:cs="Courier New" w:eastAsia="Courier New"/>
          <w:sz w:val="25"/>
          <w:szCs w:val="25"/>
        </w:rPr>
      </w:pPr>
      <w:rPr/>
      <w:r>
        <w:rPr>
          <w:rFonts w:ascii="Courier New" w:hAnsi="Courier New" w:cs="Courier New" w:eastAsia="Courier New"/>
          <w:sz w:val="25"/>
          <w:szCs w:val="25"/>
          <w:spacing w:val="0"/>
          <w:w w:val="77"/>
        </w:rPr>
        <w:t>77</w:t>
      </w:r>
      <w:r>
        <w:rPr>
          <w:rFonts w:ascii="Courier New" w:hAnsi="Courier New" w:cs="Courier New" w:eastAsia="Courier New"/>
          <w:sz w:val="25"/>
          <w:szCs w:val="25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20" w:right="340"/>
        </w:sectPr>
      </w:pPr>
      <w:rPr/>
    </w:p>
    <w:p>
      <w:pPr>
        <w:spacing w:before="73" w:after="0" w:line="240" w:lineRule="auto"/>
        <w:ind w:left="10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rapporte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ci-dessous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ZINZAROLLA</w:t>
      </w:r>
      <w:r>
        <w:rPr>
          <w:rFonts w:ascii="Arial" w:hAnsi="Arial" w:cs="Arial" w:eastAsia="Arial"/>
          <w:sz w:val="23"/>
          <w:szCs w:val="23"/>
          <w:spacing w:val="3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SABINE</w:t>
      </w:r>
      <w:r>
        <w:rPr>
          <w:rFonts w:ascii="Arial" w:hAnsi="Arial" w:cs="Arial" w:eastAsia="Arial"/>
          <w:sz w:val="23"/>
          <w:szCs w:val="23"/>
          <w:spacing w:val="16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basse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vallée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TARAVO</w:t>
      </w:r>
      <w:r>
        <w:rPr>
          <w:rFonts w:ascii="Arial" w:hAnsi="Arial" w:cs="Arial" w:eastAsia="Arial"/>
          <w:sz w:val="23"/>
          <w:szCs w:val="23"/>
          <w:spacing w:val="8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FIGARI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1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8"/>
        </w:rPr>
        <w:t>•</w:t>
      </w:r>
      <w:r>
        <w:rPr>
          <w:rFonts w:ascii="Arial" w:hAnsi="Arial" w:cs="Arial" w:eastAsia="Arial"/>
          <w:sz w:val="23"/>
          <w:szCs w:val="23"/>
          <w:spacing w:val="87"/>
          <w:w w:val="13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L'ALIVA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BIANCA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intéressante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grosse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ZAPANACCIA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38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SAOUNACHJA.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40" w:lineRule="auto"/>
        <w:ind w:left="1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SABINE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GHJERMANA</w:t>
      </w:r>
      <w:r>
        <w:rPr>
          <w:rFonts w:ascii="Arial" w:hAnsi="Arial" w:cs="Arial" w:eastAsia="Arial"/>
          <w:sz w:val="23"/>
          <w:szCs w:val="23"/>
          <w:spacing w:val="1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cantons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MOCA</w:t>
      </w:r>
      <w:r>
        <w:rPr>
          <w:rFonts w:ascii="Arial" w:hAnsi="Arial" w:cs="Arial" w:eastAsia="Arial"/>
          <w:sz w:val="23"/>
          <w:szCs w:val="23"/>
          <w:spacing w:val="-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CROCE.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17" w:right="649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UGLIASTRU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épineux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rocailles,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OLEA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EUROPEA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sujet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(porte-greffe).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oliviers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épineux,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semés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oiseaux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mammifères,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UGLIASTRU,</w:t>
      </w:r>
      <w:r>
        <w:rPr>
          <w:rFonts w:ascii="Arial" w:hAnsi="Arial" w:cs="Arial" w:eastAsia="Arial"/>
          <w:sz w:val="23"/>
          <w:szCs w:val="23"/>
          <w:spacing w:val="1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RAZOLA</w:t>
      </w:r>
      <w:r>
        <w:rPr>
          <w:rFonts w:ascii="Arial" w:hAnsi="Arial" w:cs="Arial" w:eastAsia="Arial"/>
          <w:sz w:val="23"/>
          <w:szCs w:val="23"/>
          <w:spacing w:val="1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GRALA</w:t>
      </w:r>
      <w:r>
        <w:rPr>
          <w:rFonts w:ascii="Arial" w:hAnsi="Arial" w:cs="Arial" w:eastAsia="Arial"/>
          <w:sz w:val="23"/>
          <w:szCs w:val="23"/>
          <w:spacing w:val="1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(Cap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Corse).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7" w:lineRule="auto"/>
        <w:ind w:left="110" w:right="643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l'ingénieur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CHARLET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superbes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vergers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coteaux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CAMPILE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gênais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détruit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jamais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CAILLETIERS</w:t>
      </w:r>
      <w:r>
        <w:rPr>
          <w:rFonts w:ascii="Arial" w:hAnsi="Arial" w:cs="Arial" w:eastAsia="Arial"/>
          <w:sz w:val="23"/>
          <w:szCs w:val="23"/>
          <w:spacing w:val="29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dits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NICE"-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33" w:right="1103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REVUE</w:t>
      </w:r>
      <w:r>
        <w:rPr>
          <w:rFonts w:ascii="Arial" w:hAnsi="Arial" w:cs="Arial" w:eastAsia="Arial"/>
          <w:sz w:val="23"/>
          <w:szCs w:val="23"/>
          <w:spacing w:val="-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L'OLIVIER</w:t>
      </w:r>
      <w:r>
        <w:rPr>
          <w:rFonts w:ascii="Arial" w:hAnsi="Arial" w:cs="Arial" w:eastAsia="Arial"/>
          <w:sz w:val="23"/>
          <w:szCs w:val="23"/>
          <w:spacing w:val="1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25/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0/83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principales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GHJERMANA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833" w:right="814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SABINA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SARAZINA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40" w:lineRule="auto"/>
        <w:ind w:left="84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6"/>
        </w:rPr>
        <w:t>PICHOLINE</w:t>
      </w:r>
      <w:r>
        <w:rPr>
          <w:rFonts w:ascii="Arial" w:hAnsi="Arial" w:cs="Arial" w:eastAsia="Arial"/>
          <w:sz w:val="23"/>
          <w:szCs w:val="23"/>
          <w:spacing w:val="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Languedoc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VILLEMUR,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ZRAPPOLA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13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6"/>
        </w:rPr>
        <w:t>MONTPELLIER,</w:t>
      </w:r>
      <w:r>
        <w:rPr>
          <w:rFonts w:ascii="Arial" w:hAnsi="Arial" w:cs="Arial" w:eastAsia="Arial"/>
          <w:sz w:val="23"/>
          <w:szCs w:val="23"/>
          <w:spacing w:val="1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observations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Dominique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ARRIGHI</w:t>
      </w:r>
      <w:r>
        <w:rPr>
          <w:rFonts w:ascii="Arial" w:hAnsi="Arial" w:cs="Arial" w:eastAsia="Arial"/>
          <w:sz w:val="23"/>
          <w:szCs w:val="23"/>
          <w:spacing w:val="-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LETIA</w:t>
      </w:r>
      <w:r>
        <w:rPr>
          <w:rFonts w:ascii="Arial" w:hAnsi="Arial" w:cs="Arial" w:eastAsia="Arial"/>
          <w:sz w:val="23"/>
          <w:szCs w:val="23"/>
          <w:spacing w:val="-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avons: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60" w:lineRule="auto"/>
        <w:ind w:left="117" w:right="666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I'Aiiva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Bianca,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représentée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l'Ouest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intéressante.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Sabinachja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l'ouest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Saounachja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3"/>
        </w:rPr>
        <w:t>Marana?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0" w:lineRule="auto"/>
        <w:ind w:left="131" w:right="660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I'Aiiva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Nera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représentée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Ghjermana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rendement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faible.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exact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Sigoise</w:t>
      </w:r>
      <w:r>
        <w:rPr>
          <w:rFonts w:ascii="Arial" w:hAnsi="Arial" w:cs="Arial" w:eastAsia="Arial"/>
          <w:sz w:val="23"/>
          <w:szCs w:val="23"/>
          <w:spacing w:val="4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importée</w:t>
      </w:r>
      <w:r>
        <w:rPr>
          <w:rFonts w:ascii="Arial" w:hAnsi="Arial" w:cs="Arial" w:eastAsia="Arial"/>
          <w:sz w:val="23"/>
          <w:szCs w:val="23"/>
          <w:spacing w:val="5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d'Algérie</w:t>
      </w:r>
      <w:r>
        <w:rPr>
          <w:rFonts w:ascii="Arial" w:hAnsi="Arial" w:cs="Arial" w:eastAsia="Arial"/>
          <w:sz w:val="23"/>
          <w:szCs w:val="23"/>
          <w:spacing w:val="4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3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assez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décevante</w:t>
      </w:r>
      <w:r>
        <w:rPr>
          <w:rFonts w:ascii="Arial" w:hAnsi="Arial" w:cs="Arial" w:eastAsia="Arial"/>
          <w:sz w:val="23"/>
          <w:szCs w:val="23"/>
          <w:spacing w:val="5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3"/>
          <w:szCs w:val="23"/>
          <w:spacing w:val="2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très</w:t>
      </w:r>
      <w:r>
        <w:rPr>
          <w:rFonts w:ascii="Arial" w:hAnsi="Arial" w:cs="Arial" w:eastAsia="Arial"/>
          <w:sz w:val="23"/>
          <w:szCs w:val="23"/>
          <w:spacing w:val="3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sensible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Corse</w:t>
      </w:r>
      <w:r>
        <w:rPr>
          <w:rFonts w:ascii="Arial" w:hAnsi="Arial" w:cs="Arial" w:eastAsia="Arial"/>
          <w:sz w:val="23"/>
          <w:szCs w:val="23"/>
          <w:spacing w:val="4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  <w:position w:val="-1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1420" w:bottom="0" w:left="1580" w:right="260"/>
        </w:sectPr>
      </w:pPr>
      <w:rPr/>
    </w:p>
    <w:p>
      <w:pPr>
        <w:spacing w:before="20" w:after="0" w:line="240" w:lineRule="auto"/>
        <w:ind w:left="131" w:right="-7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dacus.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auto"/>
        <w:ind w:right="116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Pintarola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Zinzarola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caractérisée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petitesse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(elle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pointue).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Germaine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Tanche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conseillées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pollinisation.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260"/>
          <w:cols w:num="2" w:equalWidth="0">
            <w:col w:w="843" w:space="12"/>
            <w:col w:w="9285"/>
          </w:cols>
        </w:sectPr>
      </w:pPr>
      <w:rPr/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/>
        <w:pict>
          <v:group style="position:absolute;margin-left:95.954575pt;margin-top:.179471pt;width:94.522414pt;height:.1pt;mso-position-horizontal-relative:page;mso-position-vertical-relative:page;z-index:-13595" coordorigin="1919,4" coordsize="1890,2">
            <v:shape style="position:absolute;left:1919;top:4;width:1890;height:2" coordorigin="1919,4" coordsize="1890,0" path="m1919,4l3810,4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471.179901pt;margin-top:.358942pt;width:121.733413pt;height:.1pt;mso-position-horizontal-relative:page;mso-position-vertical-relative:page;z-index:-13594" coordorigin="9424,7" coordsize="2435,2">
            <v:shape style="position:absolute;left:9424;top:7;width:2435;height:2" coordorigin="9424,7" coordsize="2435,0" path="m9424,7l11858,7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4.345459pt;margin-top:312.997009pt;width:.1pt;height:526.926163pt;mso-position-horizontal-relative:page;mso-position-vertical-relative:page;z-index:-13593" coordorigin="11887,6260" coordsize="2,10539">
            <v:shape style="position:absolute;left:11887;top:6260;width:2;height:10539" coordorigin="11887,6260" coordsize="0,10539" path="m11887,16798l11887,6260e" filled="f" stroked="t" strokeweight=".358039pt" strokecolor="#000000">
              <v:path arrowok="t"/>
            </v:shape>
          </v:group>
          <w10:wrap type="none"/>
        </w:pict>
      </w:r>
      <w:r>
        <w:rPr>
          <w:sz w:val="24"/>
          <w:szCs w:val="24"/>
        </w:rPr>
      </w:r>
    </w:p>
    <w:p>
      <w:pPr>
        <w:spacing w:before="30" w:after="0" w:line="260" w:lineRule="auto"/>
        <w:ind w:left="139" w:right="639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Campile,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Pietralba,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Lama,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admirablement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coteaux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gênais,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port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pleureur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Nice,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confirmer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CHARLET</w:t>
      </w:r>
      <w:r>
        <w:rPr>
          <w:rFonts w:ascii="Arial" w:hAnsi="Arial" w:cs="Arial" w:eastAsia="Arial"/>
          <w:sz w:val="23"/>
          <w:szCs w:val="23"/>
          <w:spacing w:val="3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parlant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cailletier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Nice.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0" w:lineRule="auto"/>
        <w:ind w:left="139" w:right="638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ARRIGHI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Germaine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s'est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plantée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altitude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craindrait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gel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Qusqu'à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750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Letia).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facilement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éclats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souche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Sabbine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demande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greffée.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8" w:lineRule="exact"/>
        <w:ind w:left="87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trouverait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90%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corses.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56" w:lineRule="auto"/>
        <w:ind w:left="153" w:right="640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Nord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d'Ajaccio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Gravone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domine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Sabine.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Sud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d'Ajaccio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Pintarolla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Germaine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Haut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Taravo.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d'information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concerne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Sartenais,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Porto-Vecchio,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Castagniccia,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dominance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corse.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5"/>
        <w:jc w:val="right"/>
        <w:rPr>
          <w:rFonts w:ascii="Courier New" w:hAnsi="Courier New" w:cs="Courier New" w:eastAsia="Courier New"/>
          <w:sz w:val="27"/>
          <w:szCs w:val="27"/>
        </w:rPr>
      </w:pPr>
      <w:rPr/>
      <w:r>
        <w:rPr>
          <w:rFonts w:ascii="Courier New" w:hAnsi="Courier New" w:cs="Courier New" w:eastAsia="Courier New"/>
          <w:sz w:val="27"/>
          <w:szCs w:val="27"/>
          <w:spacing w:val="0"/>
          <w:w w:val="84"/>
        </w:rPr>
        <w:t>78</w:t>
      </w:r>
      <w:r>
        <w:rPr>
          <w:rFonts w:ascii="Courier New" w:hAnsi="Courier New" w:cs="Courier New" w:eastAsia="Courier New"/>
          <w:sz w:val="27"/>
          <w:szCs w:val="27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80" w:right="260"/>
        </w:sectPr>
      </w:pPr>
      <w:rPr/>
    </w:p>
    <w:p>
      <w:pPr>
        <w:spacing w:before="74" w:after="0" w:line="240" w:lineRule="auto"/>
        <w:ind w:left="109" w:right="7277"/>
        <w:jc w:val="both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.071556pt;margin-top:3.943308pt;width:57.864043pt;height:.1pt;mso-position-horizontal-relative:page;mso-position-vertical-relative:page;z-index:-13592" coordorigin="21,79" coordsize="1157,2">
            <v:shape style="position:absolute;left:21;top:79;width:1157;height:2" coordorigin="21,79" coordsize="1157,0" path="m21,79l1179,79e" filled="f" stroked="t" strokeweight=".714371pt" strokecolor="#000000">
              <v:path arrowok="t"/>
            </v:shape>
          </v:group>
          <w10:wrap type="none"/>
        </w:pict>
      </w:r>
      <w:r>
        <w:rPr/>
        <w:pict>
          <v:group style="position:absolute;margin-left:88.581993pt;margin-top:.179241pt;width:105.369707pt;height:.1pt;mso-position-horizontal-relative:page;mso-position-vertical-relative:page;z-index:-13591" coordorigin="1772,4" coordsize="2107,2">
            <v:shape style="position:absolute;left:1772;top:4;width:2107;height:2" coordorigin="1772,4" coordsize="2107,0" path="m1772,4l3879,4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502.917114pt;margin-top:.358483pt;width:88.581992pt;height:.1pt;mso-position-horizontal-relative:page;mso-position-vertical-relative:page;z-index:-13590" coordorigin="10058,7" coordsize="1772,2">
            <v:shape style="position:absolute;left:10058;top:7;width:1772;height:2" coordorigin="10058,7" coordsize="1772,0" path="m10058,7l11830,7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593.642212pt;margin-top:137.657288pt;width:.1pt;height:700.116368pt;mso-position-horizontal-relative:page;mso-position-vertical-relative:page;z-index:-13589" coordorigin="11873,2753" coordsize="2,14002">
            <v:shape style="position:absolute;left:11873;top:2753;width:2;height:14002" coordorigin="11873,2753" coordsize="0,14002" path="m11873,16755l11873,2753e" filled="f" stroked="t" strokeweight=".357185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2"/>
          <w:szCs w:val="22"/>
          <w:spacing w:val="0"/>
          <w:w w:val="107"/>
          <w:b/>
          <w:bCs/>
        </w:rPr>
        <w:t>ANECDOTE</w:t>
      </w:r>
      <w:r>
        <w:rPr>
          <w:rFonts w:ascii="Arial" w:hAnsi="Arial" w:cs="Arial" w:eastAsia="Arial"/>
          <w:sz w:val="22"/>
          <w:szCs w:val="22"/>
          <w:spacing w:val="7"/>
          <w:w w:val="107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du</w:t>
      </w:r>
      <w:r>
        <w:rPr>
          <w:rFonts w:ascii="Arial" w:hAnsi="Arial" w:cs="Arial" w:eastAsia="Arial"/>
          <w:sz w:val="22"/>
          <w:szCs w:val="22"/>
          <w:spacing w:val="24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  <w:b/>
          <w:bCs/>
        </w:rPr>
        <w:t>28/04/92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3" w:lineRule="auto"/>
        <w:ind w:left="123" w:right="683" w:firstLine="70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1985,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l'origine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civilisation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méditerranéenne</w:t>
      </w:r>
      <w:r>
        <w:rPr>
          <w:rFonts w:ascii="Arial" w:hAnsi="Arial" w:cs="Arial" w:eastAsia="Arial"/>
          <w:sz w:val="23"/>
          <w:szCs w:val="23"/>
          <w:spacing w:val="9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chine.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voici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succinctement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4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3" w:lineRule="auto"/>
        <w:ind w:left="130" w:right="68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Sachant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CHINE,</w:t>
      </w:r>
      <w:r>
        <w:rPr>
          <w:rFonts w:ascii="Arial" w:hAnsi="Arial" w:cs="Arial" w:eastAsia="Arial"/>
          <w:sz w:val="23"/>
          <w:szCs w:val="23"/>
          <w:spacing w:val="-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gouvernement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ALBANIE</w:t>
      </w:r>
      <w:r>
        <w:rPr>
          <w:rFonts w:ascii="Arial" w:hAnsi="Arial" w:cs="Arial" w:eastAsia="Arial"/>
          <w:sz w:val="23"/>
          <w:szCs w:val="23"/>
          <w:spacing w:val="25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50,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60,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(seul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Européen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Chine),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avait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mission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diplomatique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chinoise,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oliviers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représentant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évidemment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centaine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méditerranéens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réunis.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7" w:lineRule="exact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chinois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s'étant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aperçu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2000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Jésus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Christ,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pourrait-être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40" w:lineRule="auto"/>
        <w:ind w:left="144" w:right="67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source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nourriture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énergétique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intéressante,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mirent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6" w:after="0" w:line="259" w:lineRule="exact"/>
        <w:ind w:left="137" w:right="926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avant.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13" w:after="0" w:line="261" w:lineRule="auto"/>
        <w:ind w:left="144" w:right="657" w:firstLine="77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Faisant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soins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NATIONS</w:t>
      </w:r>
      <w:r>
        <w:rPr>
          <w:rFonts w:ascii="Arial" w:hAnsi="Arial" w:cs="Arial" w:eastAsia="Arial"/>
          <w:sz w:val="23"/>
          <w:szCs w:val="23"/>
          <w:spacing w:val="32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UNIES</w:t>
      </w:r>
      <w:r>
        <w:rPr>
          <w:rFonts w:ascii="Arial" w:hAnsi="Arial" w:cs="Arial" w:eastAsia="Arial"/>
          <w:sz w:val="23"/>
          <w:szCs w:val="23"/>
          <w:spacing w:val="24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recours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Banque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Mondiale,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projet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d'aide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oleïculture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établi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ROME</w:t>
      </w:r>
      <w:r>
        <w:rPr>
          <w:rFonts w:ascii="Arial" w:hAnsi="Arial" w:cs="Arial" w:eastAsia="Arial"/>
          <w:sz w:val="23"/>
          <w:szCs w:val="23"/>
          <w:spacing w:val="6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FAO.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Celle-ci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nomma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l'ingénieur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Joël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BOURDELLES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auparavant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durée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spécialisation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l'irrigation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performances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d'olivier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pourtour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méditérranéen.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BOURDELLES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réunir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MIGLIACCIARO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appartenant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SOM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I</w:t>
      </w:r>
      <w:r>
        <w:rPr>
          <w:rFonts w:ascii="Arial" w:hAnsi="Arial" w:cs="Arial" w:eastAsia="Arial"/>
          <w:sz w:val="23"/>
          <w:szCs w:val="23"/>
          <w:spacing w:val="-1"/>
          <w:w w:val="94"/>
        </w:rPr>
        <w:t>V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AC,</w:t>
      </w:r>
      <w:r>
        <w:rPr>
          <w:rFonts w:ascii="Arial" w:hAnsi="Arial" w:cs="Arial" w:eastAsia="Arial"/>
          <w:sz w:val="23"/>
          <w:szCs w:val="23"/>
          <w:spacing w:val="21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majeurt'partie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circumméditérranéennes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4" w:lineRule="exact"/>
        <w:ind w:left="1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éleva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conservatoire.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60" w:lineRule="auto"/>
        <w:ind w:left="159" w:right="658" w:firstLine="77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1984,</w:t>
      </w:r>
      <w:r>
        <w:rPr>
          <w:rFonts w:ascii="Arial" w:hAnsi="Arial" w:cs="Arial" w:eastAsia="Arial"/>
          <w:sz w:val="23"/>
          <w:szCs w:val="23"/>
          <w:spacing w:val="10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BOURDELLES,</w:t>
      </w:r>
      <w:r>
        <w:rPr>
          <w:rFonts w:ascii="Arial" w:hAnsi="Arial" w:cs="Arial" w:eastAsia="Arial"/>
          <w:sz w:val="23"/>
          <w:szCs w:val="23"/>
          <w:spacing w:val="1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nommé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FAO,</w:t>
      </w:r>
      <w:r>
        <w:rPr>
          <w:rFonts w:ascii="Arial" w:hAnsi="Arial" w:cs="Arial" w:eastAsia="Arial"/>
          <w:sz w:val="23"/>
          <w:szCs w:val="23"/>
          <w:spacing w:val="-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durant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territoire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central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WUCHANG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JIOUFFENG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province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HUBEI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mon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intermédiaire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baguettes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reussit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là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100%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laboratoires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disperser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reunissaient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conditions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écologiques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propres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constitution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vergers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méditerranéens.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86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8.39999pt;height:77.760pt;mso-position-horizontal-relative:char;mso-position-vertical-relative:line" type="#_x0000_t75">
            <v:imagedata r:id="rId8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593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26.720001pt;height:21.6pt;mso-position-horizontal-relative:char;mso-position-vertical-relative:line" type="#_x0000_t75">
            <v:imagedata r:id="rId8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7" w:after="0" w:line="240" w:lineRule="auto"/>
        <w:ind w:right="89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spacing w:val="0"/>
          <w:w w:val="89"/>
        </w:rPr>
        <w:t>79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60" w:bottom="0" w:left="1520" w:right="360"/>
        </w:sectPr>
      </w:pPr>
      <w:rPr/>
    </w:p>
    <w:p>
      <w:pPr>
        <w:spacing w:before="0" w:after="0" w:line="126" w:lineRule="exact"/>
        <w:ind w:right="-10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/>
        <w:pict>
          <v:group style="position:absolute;margin-left:89.27404pt;margin-top:.359863pt;width:105.112981pt;height:.1pt;mso-position-horizontal-relative:page;mso-position-vertical-relative:paragraph;z-index:-13587" coordorigin="1785,7" coordsize="2102,2">
            <v:shape style="position:absolute;left:1785;top:7;width:2102;height:2" coordorigin="1785,7" coordsize="2102,0" path="m1785,7l3888,7e" filled="f" stroked="t" strokeweight=".359976pt" strokecolor="#000000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23"/>
          <w:szCs w:val="23"/>
          <w:spacing w:val="0"/>
          <w:w w:val="108"/>
          <w:position w:val="4"/>
        </w:rPr>
        <w:t>------------------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600" w:right="0"/>
        </w:sectPr>
      </w:pPr>
      <w:rPr/>
    </w:p>
    <w:p>
      <w:pPr>
        <w:spacing w:before="3" w:after="0" w:line="338" w:lineRule="exact"/>
        <w:ind w:left="1776" w:right="-20" w:firstLine="1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22"/>
          <w:i/>
        </w:rPr>
        <w:t>FRUIT: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ARBRE: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5" w:after="0" w:line="332" w:lineRule="exact"/>
        <w:ind w:right="4065"/>
        <w:jc w:val="left"/>
        <w:rPr>
          <w:rFonts w:ascii="Courier New" w:hAnsi="Courier New" w:cs="Courier New" w:eastAsia="Courier New"/>
          <w:sz w:val="30"/>
          <w:szCs w:val="30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0"/>
          <w:szCs w:val="30"/>
          <w:spacing w:val="0"/>
          <w:w w:val="111"/>
        </w:rPr>
        <w:t>PECHE</w:t>
      </w:r>
      <w:r>
        <w:rPr>
          <w:rFonts w:ascii="Courier New" w:hAnsi="Courier New" w:cs="Courier New" w:eastAsia="Courier New"/>
          <w:sz w:val="30"/>
          <w:szCs w:val="30"/>
          <w:spacing w:val="0"/>
          <w:w w:val="111"/>
        </w:rPr>
        <w:t> </w:t>
      </w:r>
      <w:r>
        <w:rPr>
          <w:rFonts w:ascii="Courier New" w:hAnsi="Courier New" w:cs="Courier New" w:eastAsia="Courier New"/>
          <w:sz w:val="30"/>
          <w:szCs w:val="30"/>
          <w:spacing w:val="0"/>
          <w:w w:val="109"/>
        </w:rPr>
        <w:t>PECHER</w:t>
      </w:r>
      <w:r>
        <w:rPr>
          <w:rFonts w:ascii="Courier New" w:hAnsi="Courier New" w:cs="Courier New" w:eastAsia="Courier New"/>
          <w:sz w:val="30"/>
          <w:szCs w:val="3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  <w:cols w:num="2" w:equalWidth="0">
            <w:col w:w="2638" w:space="2429"/>
            <w:col w:w="5313"/>
          </w:cols>
        </w:sectPr>
      </w:pPr>
      <w:rPr/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06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67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6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17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</w:sectPr>
      </w:pPr>
      <w:rPr/>
    </w:p>
    <w:p>
      <w:pPr>
        <w:spacing w:before="29" w:after="0" w:line="250" w:lineRule="auto"/>
        <w:ind w:left="1121" w:right="-61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2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85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PERSE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8" w:after="0" w:line="280" w:lineRule="atLeast"/>
        <w:ind w:right="3684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PRUNUS</w:t>
      </w:r>
      <w:r>
        <w:rPr>
          <w:rFonts w:ascii="Times New Roman" w:hAnsi="Times New Roman" w:cs="Times New Roman" w:eastAsia="Times New Roman"/>
          <w:sz w:val="18"/>
          <w:szCs w:val="18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PERS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ROSACÉE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  <w:cols w:num="2" w:equalWidth="0">
            <w:col w:w="4500" w:space="567"/>
            <w:col w:w="5313"/>
          </w:cols>
        </w:sectPr>
      </w:pPr>
      <w:rPr/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2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</w:sectPr>
      </w:pPr>
      <w:rPr/>
    </w:p>
    <w:p>
      <w:pPr>
        <w:spacing w:before="33" w:after="0" w:line="262" w:lineRule="auto"/>
        <w:ind w:left="1827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61" w:after="0" w:line="308" w:lineRule="auto"/>
        <w:ind w:left="7" w:right="3793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PER</w:t>
      </w:r>
      <w:r>
        <w:rPr>
          <w:rFonts w:ascii="Times New Roman" w:hAnsi="Times New Roman" w:cs="Times New Roman" w:eastAsia="Times New Roman"/>
          <w:sz w:val="18"/>
          <w:szCs w:val="18"/>
          <w:spacing w:val="-2"/>
          <w:w w:val="109"/>
        </w:rPr>
        <w:t>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PERSICA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7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MALA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CHAUCH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PESCHA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199" w:lineRule="exact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PEXEGO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 </w:t>
      </w:r>
      <w:r>
        <w:rPr>
          <w:rFonts w:ascii="Times New Roman" w:hAnsi="Times New Roman" w:cs="Times New Roman" w:eastAsia="Times New Roman"/>
          <w:sz w:val="18"/>
          <w:szCs w:val="18"/>
          <w:spacing w:val="19"/>
          <w:w w:val="10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6"/>
          <w:i/>
        </w:rPr>
        <w:t>,_!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  <w:cols w:num="2" w:equalWidth="0">
            <w:col w:w="2877" w:space="2190"/>
            <w:col w:w="5313"/>
          </w:cols>
        </w:sectPr>
      </w:pPr>
      <w:rPr/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2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1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</w:sectPr>
      </w:pPr>
      <w:rPr/>
    </w:p>
    <w:p>
      <w:pPr>
        <w:spacing w:before="33" w:after="0" w:line="240" w:lineRule="auto"/>
        <w:ind w:left="1798" w:right="1581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34" w:right="-56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53" w:after="0" w:line="308" w:lineRule="auto"/>
        <w:ind w:right="4518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PESCHE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PESCO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2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PER</w:t>
      </w:r>
      <w:r>
        <w:rPr>
          <w:rFonts w:ascii="Times New Roman" w:hAnsi="Times New Roman" w:cs="Times New Roman" w:eastAsia="Times New Roman"/>
          <w:sz w:val="18"/>
          <w:szCs w:val="18"/>
          <w:spacing w:val="-38"/>
          <w:w w:val="112"/>
        </w:rPr>
        <w:t>S</w:t>
      </w:r>
      <w:r>
        <w:rPr>
          <w:rFonts w:ascii="Times New Roman" w:hAnsi="Times New Roman" w:cs="Times New Roman" w:eastAsia="Times New Roman"/>
          <w:sz w:val="18"/>
          <w:szCs w:val="18"/>
          <w:spacing w:val="-88"/>
          <w:w w:val="112"/>
        </w:rPr>
        <w:t>C</w:t>
      </w:r>
      <w:r>
        <w:rPr>
          <w:rFonts w:ascii="Times New Roman" w:hAnsi="Times New Roman" w:cs="Times New Roman" w:eastAsia="Times New Roman"/>
          <w:sz w:val="18"/>
          <w:szCs w:val="18"/>
          <w:spacing w:val="9"/>
          <w:w w:val="112"/>
        </w:rPr>
        <w:t>!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U</w:t>
      </w:r>
      <w:r>
        <w:rPr>
          <w:rFonts w:ascii="Times New Roman" w:hAnsi="Times New Roman" w:cs="Times New Roman" w:eastAsia="Times New Roman"/>
          <w:sz w:val="18"/>
          <w:szCs w:val="18"/>
          <w:spacing w:val="9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18"/>
          <w:szCs w:val="18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PECHER)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  <w:cols w:num="2" w:equalWidth="0">
            <w:col w:w="4062" w:space="1012"/>
            <w:col w:w="5306"/>
          </w:cols>
        </w:sectPr>
      </w:pPr>
      <w:rPr/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17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</w:sectPr>
      </w:pPr>
      <w:rPr/>
    </w:p>
    <w:p>
      <w:pPr>
        <w:spacing w:before="40" w:after="0" w:line="259" w:lineRule="auto"/>
        <w:ind w:left="1841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12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9"/>
          <w:w w:val="112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Arial" w:hAnsi="Arial" w:cs="Arial" w:eastAsia="Arial"/>
          <w:sz w:val="20"/>
          <w:szCs w:val="20"/>
          <w:spacing w:val="-14"/>
          <w:w w:val="111"/>
          <w:i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ui/let</w:t>
      </w:r>
      <w:r>
        <w:rPr>
          <w:rFonts w:ascii="Times New Roman" w:hAnsi="Times New Roman" w:cs="Times New Roman" w:eastAsia="Times New Roman"/>
          <w:sz w:val="21"/>
          <w:szCs w:val="21"/>
          <w:spacing w:val="-7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Semis</w:t>
      </w:r>
      <w:r>
        <w:rPr>
          <w:rFonts w:ascii="Times New Roman" w:hAnsi="Times New Roman" w:cs="Times New Roman" w:eastAsia="Times New Roman"/>
          <w:sz w:val="21"/>
          <w:szCs w:val="21"/>
          <w:spacing w:val="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37" w:lineRule="exact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-1"/>
        </w:rPr>
        <w:t>Franc,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-1"/>
        </w:rPr>
        <w:t>Prunier,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100"/>
          <w:b/>
          <w:bCs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b/>
          <w:bCs/>
          <w:i/>
          <w:position w:val="-1"/>
        </w:rPr>
        <w:t>Amandier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  <w:cols w:num="2" w:equalWidth="0">
            <w:col w:w="3639" w:space="1421"/>
            <w:col w:w="5320"/>
          </w:cols>
        </w:sectPr>
      </w:pPr>
      <w:rPr/>
    </w:p>
    <w:p>
      <w:pPr>
        <w:spacing w:before="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15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834" w:right="4348" w:firstLine="14"/>
        <w:jc w:val="left"/>
        <w:tabs>
          <w:tab w:pos="506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6"/>
          <w:w w:val="11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800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Profonds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" w:after="0" w:line="240" w:lineRule="auto"/>
        <w:ind w:left="1849" w:right="-20"/>
        <w:jc w:val="left"/>
        <w:tabs>
          <w:tab w:pos="50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Pluviométrie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suffisante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849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84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9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:Dans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vignes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dans</w:t>
      </w:r>
      <w:r>
        <w:rPr>
          <w:rFonts w:ascii="Times New Roman" w:hAnsi="Times New Roman" w:cs="Times New Roman" w:eastAsia="Times New Roman"/>
          <w:sz w:val="21"/>
          <w:szCs w:val="21"/>
          <w:spacing w:val="2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jardins.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1165" w:right="-20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-46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  <w:position w:val="0"/>
        </w:rPr>
        <w:t>Table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</w:sectPr>
      </w:pPr>
      <w:rPr/>
    </w:p>
    <w:p>
      <w:pPr>
        <w:spacing w:before="15" w:after="0" w:line="332" w:lineRule="exact"/>
        <w:ind w:left="1870" w:right="-60" w:firstLine="7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7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15" w:after="0" w:line="332" w:lineRule="exact"/>
        <w:ind w:right="3291"/>
        <w:jc w:val="left"/>
        <w:rPr>
          <w:rFonts w:ascii="Courier New" w:hAnsi="Courier New" w:cs="Courier New" w:eastAsia="Courier New"/>
          <w:sz w:val="30"/>
          <w:szCs w:val="30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30"/>
          <w:szCs w:val="30"/>
          <w:w w:val="103"/>
        </w:rPr>
        <w:t>PRE</w:t>
      </w:r>
      <w:r>
        <w:rPr>
          <w:rFonts w:ascii="Courier New" w:hAnsi="Courier New" w:cs="Courier New" w:eastAsia="Courier New"/>
          <w:sz w:val="30"/>
          <w:szCs w:val="30"/>
          <w:spacing w:val="-25"/>
          <w:w w:val="103"/>
        </w:rPr>
        <w:t>S</w:t>
      </w:r>
      <w:r>
        <w:rPr>
          <w:rFonts w:ascii="Courier New" w:hAnsi="Courier New" w:cs="Courier New" w:eastAsia="Courier New"/>
          <w:sz w:val="30"/>
          <w:szCs w:val="30"/>
          <w:spacing w:val="0"/>
          <w:w w:val="111"/>
        </w:rPr>
        <w:t>CA</w:t>
      </w:r>
      <w:r>
        <w:rPr>
          <w:rFonts w:ascii="Courier New" w:hAnsi="Courier New" w:cs="Courier New" w:eastAsia="Courier New"/>
          <w:sz w:val="30"/>
          <w:szCs w:val="30"/>
          <w:spacing w:val="0"/>
          <w:w w:val="111"/>
        </w:rPr>
        <w:t> </w:t>
      </w:r>
      <w:r>
        <w:rPr>
          <w:rFonts w:ascii="Courier New" w:hAnsi="Courier New" w:cs="Courier New" w:eastAsia="Courier New"/>
          <w:sz w:val="30"/>
          <w:szCs w:val="30"/>
          <w:spacing w:val="0"/>
          <w:w w:val="106"/>
        </w:rPr>
        <w:t>ROSACHJATA</w:t>
      </w:r>
      <w:r>
        <w:rPr>
          <w:rFonts w:ascii="Courier New" w:hAnsi="Courier New" w:cs="Courier New" w:eastAsia="Courier New"/>
          <w:sz w:val="30"/>
          <w:szCs w:val="3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00" w:right="0"/>
          <w:cols w:num="2" w:equalWidth="0">
            <w:col w:w="3086" w:space="2024"/>
            <w:col w:w="5270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1.079928pt;margin-top:.539795pt;width:83.514423pt;height:.1pt;mso-position-horizontal-relative:page;mso-position-vertical-relative:page;z-index:-13588" coordorigin="22,11" coordsize="1670,2">
            <v:shape style="position:absolute;left:22;top:11;width:1670;height:2" coordorigin="22,11" coordsize="1670,0" path="m22,11l1692,11e" filled="f" stroked="t" strokeweight=".359976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3" w:after="0" w:line="240" w:lineRule="auto"/>
        <w:ind w:right="445"/>
        <w:jc w:val="right"/>
        <w:rPr>
          <w:rFonts w:ascii="Courier New" w:hAnsi="Courier New" w:cs="Courier New" w:eastAsia="Courier New"/>
          <w:sz w:val="38"/>
          <w:szCs w:val="38"/>
        </w:rPr>
      </w:pPr>
      <w:rPr/>
      <w:r>
        <w:rPr>
          <w:rFonts w:ascii="Courier New" w:hAnsi="Courier New" w:cs="Courier New" w:eastAsia="Courier New"/>
          <w:sz w:val="38"/>
          <w:szCs w:val="38"/>
          <w:spacing w:val="0"/>
          <w:w w:val="59"/>
        </w:rPr>
        <w:t>so</w:t>
      </w:r>
      <w:r>
        <w:rPr>
          <w:rFonts w:ascii="Courier New" w:hAnsi="Courier New" w:cs="Courier New" w:eastAsia="Courier New"/>
          <w:sz w:val="38"/>
          <w:szCs w:val="38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00" w:right="0"/>
        </w:sectPr>
      </w:pPr>
      <w:rPr/>
    </w:p>
    <w:p>
      <w:pPr>
        <w:spacing w:before="71" w:after="0" w:line="240" w:lineRule="auto"/>
        <w:ind w:left="12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.079928pt;margin-top:.539795pt;width:44.996995pt;height:.1pt;mso-position-horizontal-relative:page;mso-position-vertical-relative:page;z-index:-13586" coordorigin="22,11" coordsize="900,2">
            <v:shape style="position:absolute;left:22;top:11;width:900;height:2" coordorigin="22,11" coordsize="900,0" path="m22,11l922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92.513824pt;margin-top:.359863pt;width:81.714543pt;height:.1pt;mso-position-horizontal-relative:page;mso-position-vertical-relative:page;z-index:-13585" coordorigin="1850,7" coordsize="1634,2">
            <v:shape style="position:absolute;left:1850;top:7;width:1634;height:2" coordorigin="1850,7" coordsize="1634,0" path="m1850,7l3485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55.082947pt;margin-top:.179932pt;width:41.037259pt;height:.1pt;mso-position-horizontal-relative:page;mso-position-vertical-relative:page;z-index:-13584" coordorigin="11102,4" coordsize="821,2">
            <v:shape style="position:absolute;left:11102;top:4;width:821;height:2" coordorigin="11102,4" coordsize="821,0" path="m11102,4l11922,4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2"/>
          <w:szCs w:val="22"/>
          <w:w w:val="52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52"/>
          <w:b/>
          <w:bCs/>
          <w:u w:val="single" w:color="000000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52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52"/>
          <w:b/>
          <w:bCs/>
          <w:u w:val="single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  <w:u w:val="single" w:color="000000"/>
        </w:rPr>
        <w:t>PRESCHI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6" w:lineRule="auto"/>
        <w:ind w:left="107" w:right="592" w:firstLine="742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Elles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citées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beaucoup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saveur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incomparable.</w:t>
      </w:r>
      <w:r>
        <w:rPr>
          <w:rFonts w:ascii="Arial" w:hAnsi="Arial" w:cs="Arial" w:eastAsia="Arial"/>
          <w:sz w:val="22"/>
          <w:szCs w:val="22"/>
          <w:spacing w:val="45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fameuses</w:t>
      </w:r>
      <w:r>
        <w:rPr>
          <w:rFonts w:ascii="Arial" w:hAnsi="Arial" w:cs="Arial" w:eastAsia="Arial"/>
          <w:sz w:val="22"/>
          <w:szCs w:val="22"/>
          <w:spacing w:val="9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pêches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Vigne.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multipliant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semis,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elles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deux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sortes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6" w:lineRule="auto"/>
        <w:ind w:left="129" w:right="58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L'une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  </w:t>
      </w:r>
      <w:r>
        <w:rPr>
          <w:rFonts w:ascii="Arial" w:hAnsi="Arial" w:cs="Arial" w:eastAsia="Arial"/>
          <w:sz w:val="22"/>
          <w:szCs w:val="22"/>
          <w:spacing w:val="18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64"/>
        </w:rPr>
        <w:t>:</w:t>
      </w:r>
      <w:r>
        <w:rPr>
          <w:rFonts w:ascii="Arial" w:hAnsi="Arial" w:cs="Arial" w:eastAsia="Arial"/>
          <w:sz w:val="22"/>
          <w:szCs w:val="22"/>
          <w:spacing w:val="0"/>
          <w:w w:val="16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RUNZICAGHJOLA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"runzica"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ronger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(dont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ronge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noyau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adhérent)</w:t>
      </w:r>
      <w:r>
        <w:rPr>
          <w:rFonts w:ascii="Arial" w:hAnsi="Arial" w:cs="Arial" w:eastAsia="Arial"/>
          <w:sz w:val="22"/>
          <w:szCs w:val="22"/>
          <w:spacing w:val="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RUTSIGAGHJOLA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5" w:after="0" w:line="266" w:lineRule="auto"/>
        <w:ind w:left="129" w:right="585" w:firstLine="720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RUTSIGAJOLA</w:t>
      </w:r>
      <w:r>
        <w:rPr>
          <w:rFonts w:ascii="Arial" w:hAnsi="Arial" w:cs="Arial" w:eastAsia="Arial"/>
          <w:sz w:val="22"/>
          <w:szCs w:val="22"/>
          <w:spacing w:val="4"/>
          <w:w w:val="9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pêche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dure,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ossu,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dure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croquer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appelée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encore</w:t>
      </w:r>
      <w:r>
        <w:rPr>
          <w:rFonts w:ascii="Arial" w:hAnsi="Arial" w:cs="Arial" w:eastAsia="Arial"/>
          <w:sz w:val="22"/>
          <w:szCs w:val="22"/>
          <w:spacing w:val="-15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RACE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GHJINTILE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Ste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Lucie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TALLANO.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5" w:after="0" w:line="273" w:lineRule="auto"/>
        <w:ind w:left="121" w:right="570" w:firstLine="734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possède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noyau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adhérent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pavie.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avait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réputation</w:t>
      </w:r>
      <w:r>
        <w:rPr>
          <w:rFonts w:ascii="Arial" w:hAnsi="Arial" w:cs="Arial" w:eastAsia="Arial"/>
          <w:sz w:val="22"/>
          <w:szCs w:val="22"/>
          <w:spacing w:val="-3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d'être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parfumée</w:t>
      </w:r>
      <w:r>
        <w:rPr>
          <w:rFonts w:ascii="Arial" w:hAnsi="Arial" w:cs="Arial" w:eastAsia="Arial"/>
          <w:sz w:val="22"/>
          <w:szCs w:val="22"/>
          <w:spacing w:val="-7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récoltait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septembre.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240" w:lineRule="auto"/>
        <w:ind w:left="84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chair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était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jaune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comme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parvenaient</w:t>
      </w:r>
      <w:r>
        <w:rPr>
          <w:rFonts w:ascii="Arial" w:hAnsi="Arial" w:cs="Arial" w:eastAsia="Arial"/>
          <w:sz w:val="22"/>
          <w:szCs w:val="22"/>
          <w:spacing w:val="32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semis,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petits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2" w:after="0" w:line="240" w:lineRule="auto"/>
        <w:ind w:left="13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étaient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utilisés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Ratafia.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43" w:right="-20"/>
        <w:jc w:val="left"/>
        <w:tabs>
          <w:tab w:pos="52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1"/>
          <w:b/>
          <w:bCs/>
        </w:rPr>
        <w:t>L'autre</w:t>
      </w:r>
      <w:r>
        <w:rPr>
          <w:rFonts w:ascii="Arial" w:hAnsi="Arial" w:cs="Arial" w:eastAsia="Arial"/>
          <w:sz w:val="22"/>
          <w:szCs w:val="22"/>
          <w:spacing w:val="36"/>
          <w:w w:val="111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SPICHJULAGHIOLA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(dont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noyau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décolle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: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spichja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9" w:after="0" w:line="240" w:lineRule="auto"/>
        <w:ind w:left="13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0"/>
        </w:rPr>
        <w:t>"défaire"),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9" w:after="0" w:line="240" w:lineRule="auto"/>
        <w:ind w:left="92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7"/>
        </w:rPr>
        <w:t>PRESCA</w:t>
      </w:r>
      <w:r>
        <w:rPr>
          <w:rFonts w:ascii="Arial" w:hAnsi="Arial" w:cs="Arial" w:eastAsia="Arial"/>
          <w:sz w:val="22"/>
          <w:szCs w:val="22"/>
          <w:spacing w:val="3"/>
          <w:w w:val="9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SPIGHIGADINA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BASTIA</w:t>
      </w:r>
    </w:p>
    <w:p>
      <w:pPr>
        <w:spacing w:before="31" w:after="0" w:line="240" w:lineRule="auto"/>
        <w:ind w:left="92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SPIGHIGADIELLA</w:t>
      </w:r>
      <w:r>
        <w:rPr>
          <w:rFonts w:ascii="Arial" w:hAnsi="Arial" w:cs="Arial" w:eastAsia="Arial"/>
          <w:sz w:val="22"/>
          <w:szCs w:val="22"/>
          <w:spacing w:val="12"/>
          <w:w w:val="9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MORIANI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6" w:after="0" w:line="240" w:lineRule="auto"/>
        <w:ind w:left="92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SCAPPIULAGHJOLLA</w:t>
      </w:r>
      <w:r>
        <w:rPr>
          <w:rFonts w:ascii="Arial" w:hAnsi="Arial" w:cs="Arial" w:eastAsia="Arial"/>
          <w:sz w:val="22"/>
          <w:szCs w:val="22"/>
          <w:spacing w:val="11"/>
          <w:w w:val="98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AJACCIO</w:t>
      </w:r>
    </w:p>
    <w:p>
      <w:pPr>
        <w:spacing w:before="31" w:after="0" w:line="240" w:lineRule="auto"/>
        <w:ind w:left="92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SPICCULAGHJULLA</w:t>
      </w:r>
      <w:r>
        <w:rPr>
          <w:rFonts w:ascii="Arial" w:hAnsi="Arial" w:cs="Arial" w:eastAsia="Arial"/>
          <w:sz w:val="22"/>
          <w:szCs w:val="22"/>
          <w:spacing w:val="6"/>
          <w:w w:val="98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CORTE</w:t>
      </w:r>
    </w:p>
    <w:p>
      <w:pPr>
        <w:spacing w:before="34" w:after="0" w:line="240" w:lineRule="auto"/>
        <w:ind w:left="92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même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tout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simplement</w:t>
      </w:r>
      <w:r>
        <w:rPr>
          <w:rFonts w:ascii="Arial" w:hAnsi="Arial" w:cs="Arial" w:eastAsia="Arial"/>
          <w:sz w:val="22"/>
          <w:szCs w:val="22"/>
          <w:spacing w:val="-9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SPICCULA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6" w:after="0" w:line="240" w:lineRule="auto"/>
        <w:ind w:left="86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7"/>
        </w:rPr>
        <w:t>PRESCA</w:t>
      </w:r>
      <w:r>
        <w:rPr>
          <w:rFonts w:ascii="Arial" w:hAnsi="Arial" w:cs="Arial" w:eastAsia="Arial"/>
          <w:sz w:val="22"/>
          <w:szCs w:val="22"/>
          <w:spacing w:val="3"/>
          <w:w w:val="9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7"/>
        </w:rPr>
        <w:t>SUPULAGHJOLA</w:t>
      </w:r>
      <w:r>
        <w:rPr>
          <w:rFonts w:ascii="Arial" w:hAnsi="Arial" w:cs="Arial" w:eastAsia="Arial"/>
          <w:sz w:val="22"/>
          <w:szCs w:val="22"/>
          <w:spacing w:val="22"/>
          <w:w w:val="97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Ste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LUCIE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TALLANO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9" w:after="0" w:line="240" w:lineRule="auto"/>
        <w:ind w:left="15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dite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encore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73" w:lineRule="auto"/>
        <w:ind w:left="863" w:right="5140" w:firstLine="-7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SBAFFAGHJOLLA</w:t>
      </w:r>
      <w:r>
        <w:rPr>
          <w:rFonts w:ascii="Arial" w:hAnsi="Arial" w:cs="Arial" w:eastAsia="Arial"/>
          <w:sz w:val="22"/>
          <w:szCs w:val="22"/>
          <w:spacing w:val="4"/>
          <w:w w:val="9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CORTE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SBACCAGHJOLLA</w:t>
      </w:r>
      <w:r>
        <w:rPr>
          <w:rFonts w:ascii="Arial" w:hAnsi="Arial" w:cs="Arial" w:eastAsia="Arial"/>
          <w:sz w:val="22"/>
          <w:szCs w:val="22"/>
          <w:spacing w:val="12"/>
          <w:w w:val="9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VICO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47" w:lineRule="exact"/>
        <w:ind w:left="86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8"/>
        </w:rPr>
        <w:t>SPUCULAGHJOLLA</w:t>
      </w:r>
      <w:r>
        <w:rPr>
          <w:rFonts w:ascii="Arial" w:hAnsi="Arial" w:cs="Arial" w:eastAsia="Arial"/>
          <w:sz w:val="22"/>
          <w:szCs w:val="22"/>
          <w:spacing w:val="11"/>
          <w:w w:val="9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VIVARIO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3" w:lineRule="auto"/>
        <w:ind w:left="172" w:right="570" w:firstLine="706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C'est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l'attrait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principal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s'ouvrir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facilement</w:t>
      </w:r>
      <w:r>
        <w:rPr>
          <w:rFonts w:ascii="Arial" w:hAnsi="Arial" w:cs="Arial" w:eastAsia="Arial"/>
          <w:sz w:val="22"/>
          <w:szCs w:val="22"/>
          <w:spacing w:val="1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deux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parties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libérant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ainsi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noyau.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Comparativement</w:t>
      </w:r>
      <w:r>
        <w:rPr>
          <w:rFonts w:ascii="Arial" w:hAnsi="Arial" w:cs="Arial" w:eastAsia="Arial"/>
          <w:sz w:val="22"/>
          <w:szCs w:val="22"/>
          <w:spacing w:val="12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Pavie,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c'est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donc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pêche.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8" w:after="0" w:line="240" w:lineRule="auto"/>
        <w:ind w:left="88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principales</w:t>
      </w:r>
      <w:r>
        <w:rPr>
          <w:rFonts w:ascii="Arial" w:hAnsi="Arial" w:cs="Arial" w:eastAsia="Arial"/>
          <w:sz w:val="22"/>
          <w:szCs w:val="22"/>
          <w:spacing w:val="3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variétés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produites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également</w:t>
      </w:r>
      <w:r>
        <w:rPr>
          <w:rFonts w:ascii="Arial" w:hAnsi="Arial" w:cs="Arial" w:eastAsia="Arial"/>
          <w:sz w:val="22"/>
          <w:szCs w:val="22"/>
          <w:spacing w:val="-5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semis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88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66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Dl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MADELENA</w:t>
      </w:r>
      <w:r>
        <w:rPr>
          <w:rFonts w:ascii="Arial" w:hAnsi="Arial" w:cs="Arial" w:eastAsia="Arial"/>
          <w:sz w:val="22"/>
          <w:szCs w:val="22"/>
          <w:spacing w:val="-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mûre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fin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juillet.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88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SAN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IGNACIO</w:t>
      </w:r>
      <w:r>
        <w:rPr>
          <w:rFonts w:ascii="Arial" w:hAnsi="Arial" w:cs="Arial" w:eastAsia="Arial"/>
          <w:sz w:val="22"/>
          <w:szCs w:val="22"/>
          <w:spacing w:val="-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peu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près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même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époque.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87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Toutes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deux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chair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jaune.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D'autres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variétés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semis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étaient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7"/>
        </w:rPr>
        <w:t>encore: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86" w:lineRule="auto"/>
        <w:ind w:left="1180" w:right="579" w:firstLine="-288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ROSSA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(ou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sanguinea)</w:t>
      </w:r>
      <w:r>
        <w:rPr>
          <w:rFonts w:ascii="Arial" w:hAnsi="Arial" w:cs="Arial" w:eastAsia="Arial"/>
          <w:sz w:val="22"/>
          <w:szCs w:val="22"/>
          <w:spacing w:val="44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tardive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chair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même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était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rouge.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76" w:lineRule="auto"/>
        <w:ind w:left="179" w:right="545" w:firstLine="720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Enfin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région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AJACCIO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existerait</w:t>
      </w:r>
      <w:r>
        <w:rPr>
          <w:rFonts w:ascii="Arial" w:hAnsi="Arial" w:cs="Arial" w:eastAsia="Arial"/>
          <w:sz w:val="22"/>
          <w:szCs w:val="22"/>
          <w:spacing w:val="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INGUENAREGHJA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qui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conserve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l'arbre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jusqu'à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décembre.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connue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également</w:t>
      </w:r>
      <w:r>
        <w:rPr>
          <w:rFonts w:ascii="Arial" w:hAnsi="Arial" w:cs="Arial" w:eastAsia="Arial"/>
          <w:sz w:val="22"/>
          <w:szCs w:val="22"/>
          <w:spacing w:val="5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CONCA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7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1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PORTO-VECCHIO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où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serait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consommable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Noël.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80" w:lineRule="atLeast"/>
        <w:ind w:left="201" w:right="676" w:firstLine="698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serait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ROSSA</w:t>
      </w:r>
      <w:r>
        <w:rPr>
          <w:rFonts w:ascii="Arial" w:hAnsi="Arial" w:cs="Arial" w:eastAsia="Arial"/>
          <w:sz w:val="22"/>
          <w:szCs w:val="22"/>
          <w:spacing w:val="-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dite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PRESCA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VINAGHJOLA</w:t>
      </w:r>
      <w:r>
        <w:rPr>
          <w:rFonts w:ascii="Arial" w:hAnsi="Arial" w:cs="Arial" w:eastAsia="Arial"/>
          <w:sz w:val="22"/>
          <w:szCs w:val="22"/>
          <w:spacing w:val="-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(couleur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marc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7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1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raisin)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lie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vin,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qui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ne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signifie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qu'elle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soit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pour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autant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"pêche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vigne".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81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60" w:bottom="0" w:left="1520" w:right="400"/>
        </w:sectPr>
      </w:pPr>
      <w:rPr/>
    </w:p>
    <w:p>
      <w:pPr>
        <w:spacing w:before="64" w:after="0" w:line="240" w:lineRule="auto"/>
        <w:ind w:left="171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3.959736pt;margin-top:.539795pt;width:37.4375pt;height:.1pt;mso-position-horizontal-relative:page;mso-position-vertical-relative:page;z-index:-13582" coordorigin="79,11" coordsize="749,2">
            <v:shape style="position:absolute;left:79;top:11;width:749;height:2" coordorigin="79,11" coordsize="749,0" path="m79,11l828,11e" filled="f" stroked="t" strokeweight=".359976pt" strokecolor="#706B6B">
              <v:path arrowok="t"/>
            </v:shape>
          </v:group>
          <w10:wrap type="none"/>
        </w:pict>
      </w:r>
      <w:r>
        <w:rPr/>
        <w:pict>
          <v:group style="position:absolute;margin-left:114.832329pt;margin-top:.539795pt;width:53.636418pt;height:.1pt;mso-position-horizontal-relative:page;mso-position-vertical-relative:page;z-index:-13581" coordorigin="2297,11" coordsize="1073,2">
            <v:shape style="position:absolute;left:2297;top:11;width:1073;height:2" coordorigin="2297,11" coordsize="1073,0" path="m2297,11l3369,11e" filled="f" stroked="t" strokeweight=".359976pt" strokecolor="#6B6B6B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PÊCHE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4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2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3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(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1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0"/>
          <w:b/>
          <w:bCs/>
        </w:rPr>
        <w:t>Agriate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5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0"/>
          <w:b/>
          <w:bCs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0"/>
          <w:b/>
          <w:bCs/>
        </w:rPr>
        <w:t>chapelle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5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0"/>
          <w:b/>
          <w:bCs/>
        </w:rPr>
        <w:t>N°1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2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7"/>
        </w:rPr>
        <w:t>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729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4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D2D2D"/>
          <w:spacing w:val="0"/>
          <w:w w:val="106"/>
          <w:b/>
          <w:bCs/>
        </w:rPr>
        <w:t>SPICHJULAGHJOLA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37.679993pt;margin-top:7.199998pt;width:149.759990pt;height:138.24pt;mso-position-horizontal-relative:page;mso-position-vertical-relative:paragraph;z-index:-13583" type="#_x0000_t75">
            <v:imagedata r:id="rId82" o:title=""/>
          </v:shape>
        </w:pict>
      </w:r>
      <w:r>
        <w:rPr/>
        <w:pict>
          <v:shape style="width:153.720003pt;height:142.56pt;mso-position-horizontal-relative:char;mso-position-vertical-relative:line" type="#_x0000_t75">
            <v:imagedata r:id="rId8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64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6"/>
          <w:w w:val="95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1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76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50.839996pt;height:141.479996pt;mso-position-horizontal-relative:char;mso-position-vertical-relative:line" type="#_x0000_t75">
            <v:imagedata r:id="rId8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4"/>
          <w:w w:val="173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1"/>
          <w:position w:val="0"/>
        </w:rPr>
        <w:t>r.air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6"/>
          <w:position w:val="0"/>
        </w:rPr>
        <w:t>blanc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2"/>
          <w:w w:val="106"/>
          <w:position w:val="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5"/>
          <w:w w:val="118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797777"/>
          <w:spacing w:val="0"/>
          <w:w w:val="141"/>
          <w:position w:val="0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797777"/>
          <w:spacing w:val="-8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  <w:position w:val="0"/>
        </w:rPr>
        <w:t>nuance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4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9"/>
          <w:position w:val="0"/>
        </w:rPr>
        <w:t>crè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6"/>
          <w:w w:val="109"/>
          <w:position w:val="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701" w:lineRule="auto"/>
        <w:ind w:left="1110" w:right="6677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2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6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8"/>
          <w:w w:val="106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9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MATURITE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8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5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Septembre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SAVE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9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2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9"/>
        </w:rPr>
        <w:t>savour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3"/>
          <w:w w:val="89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4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30" w:lineRule="exact"/>
        <w:ind w:left="115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16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14"/>
          <w:w w:val="116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6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2"/>
          <w:w w:val="116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16"/>
        </w:rPr>
        <w:t>RV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12"/>
          <w:w w:val="116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6"/>
        </w:rPr>
        <w:t>E: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4"/>
          <w:w w:val="11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9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5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"/>
          <w:w w:val="106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9"/>
        </w:rPr>
        <w:t>roupe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0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8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2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9"/>
          <w:w w:val="109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7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1"/>
          <w:w w:val="117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5"/>
          <w:w w:val="99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right="483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6"/>
          <w:w w:val="100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Octo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98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1"/>
          <w:w w:val="98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3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79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7"/>
          <w:position w:val="-1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240" w:lineRule="auto"/>
        <w:ind w:right="88"/>
        <w:jc w:val="righ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4F4F4F"/>
          <w:w w:val="97"/>
          <w:b/>
          <w:bCs/>
        </w:rPr>
        <w:t>8</w:t>
      </w:r>
      <w:r>
        <w:rPr>
          <w:rFonts w:ascii="Times New Roman" w:hAnsi="Times New Roman" w:cs="Times New Roman" w:eastAsia="Times New Roman"/>
          <w:sz w:val="25"/>
          <w:szCs w:val="25"/>
          <w:color w:val="4F4F4F"/>
          <w:spacing w:val="-36"/>
          <w:w w:val="97"/>
          <w:b/>
          <w:bCs/>
        </w:rPr>
        <w:t>2</w:t>
      </w:r>
      <w:r>
        <w:rPr>
          <w:rFonts w:ascii="Times New Roman" w:hAnsi="Times New Roman" w:cs="Times New Roman" w:eastAsia="Times New Roman"/>
          <w:sz w:val="25"/>
          <w:szCs w:val="25"/>
          <w:color w:val="97757E"/>
          <w:spacing w:val="0"/>
          <w:w w:val="124"/>
          <w:b/>
          <w:bCs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80" w:bottom="0" w:left="1280" w:right="280"/>
        </w:sectPr>
      </w:pPr>
      <w:rPr/>
    </w:p>
    <w:p>
      <w:pPr>
        <w:spacing w:before="64" w:after="0" w:line="396" w:lineRule="auto"/>
        <w:ind w:left="2133" w:right="3627" w:firstLine="14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3.959736pt;margin-top:0pt;width:43.917067pt;height:.1pt;mso-position-horizontal-relative:page;mso-position-vertical-relative:page;z-index:-13579" coordorigin="79,0" coordsize="878,2">
            <v:shape style="position:absolute;left:79;top:0;width:878;height:2" coordorigin="79,0" coordsize="878,0" path="m79,0l958,0e" filled="f" stroked="t" strokeweight="0pt" strokecolor="#A5A5A3">
              <v:path arrowok="t"/>
            </v:shape>
          </v:group>
          <w10:wrap type="none"/>
        </w:pict>
      </w:r>
      <w:r>
        <w:rPr/>
        <w:pict>
          <v:group style="position:absolute;margin-left:119.871994pt;margin-top:0pt;width:35.277644pt;height:.1pt;mso-position-horizontal-relative:page;mso-position-vertical-relative:page;z-index:-13578" coordorigin="2397,0" coordsize="706,2">
            <v:shape style="position:absolute;left:2397;top:0;width:706;height:2" coordorigin="2397,0" coordsize="706,0" path="m2397,0l3103,0e" filled="f" stroked="t" strokeweight="0pt" strokecolor="#8A898C">
              <v:path arrowok="t"/>
            </v:shape>
          </v:group>
          <w10:wrap type="none"/>
        </w:pict>
      </w:r>
      <w:r>
        <w:rPr/>
        <w:pict>
          <v:group style="position:absolute;margin-left:558.322693pt;margin-top:.539795pt;width:23.038462pt;height:.1pt;mso-position-horizontal-relative:page;mso-position-vertical-relative:page;z-index:-13577" coordorigin="11166,11" coordsize="461,2">
            <v:shape style="position:absolute;left:11166;top:11;width:461;height:2" coordorigin="11166,11" coordsize="461,0" path="m11166,11l11627,11e" filled="f" stroked="t" strokeweight=".359976pt" strokecolor="#979797">
              <v:path arrowok="t"/>
            </v:shape>
          </v:group>
          <w10:wrap type="none"/>
        </w:pict>
      </w:r>
      <w:r>
        <w:rPr/>
        <w:pict>
          <v:group style="position:absolute;margin-left:594.680298pt;margin-top:373.897736pt;width:.1pt;height:467.102268pt;mso-position-horizontal-relative:page;mso-position-vertical-relative:page;z-index:-13576" coordorigin="11894,7478" coordsize="2,9342">
            <v:shape style="position:absolute;left:11894;top:7478;width:2;height:9342" coordorigin="11894,7478" coordsize="0,9342" path="m11894,16820l11894,7478e" filled="f" stroked="t" strokeweight=".719952pt" strokecolor="#7C7C7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4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1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2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(Agriate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4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1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chapelle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4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12"/>
          <w:b/>
          <w:bCs/>
        </w:rPr>
        <w:t>2)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12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4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4"/>
          <w:b/>
          <w:bCs/>
        </w:rPr>
        <w:t>SPIGHJULAGHJOLA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32.640015pt;margin-top:5.759994pt;width:141.480001pt;height:141.12pt;mso-position-horizontal-relative:page;mso-position-vertical-relative:paragraph;z-index:-13580" type="#_x0000_t75">
            <v:imagedata r:id="rId85" o:title=""/>
          </v:shape>
        </w:pict>
      </w:r>
      <w:r>
        <w:rPr/>
        <w:pict>
          <v:shape style="width:147.240001pt;height:137.520pt;mso-position-horizontal-relative:char;mso-position-vertical-relative:line" type="#_x0000_t75">
            <v:imagedata r:id="rId8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8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8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8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279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46.160004pt;height:138.240005pt;mso-position-horizontal-relative:char;mso-position-vertical-relative:line" type="#_x0000_t75">
            <v:imagedata r:id="rId8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0"/>
        </w:rPr>
        <w:t>hair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5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6"/>
          <w:w w:val="100"/>
          <w:position w:val="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0"/>
        </w:rPr>
        <w:t>rès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95"/>
          <w:position w:val="0"/>
        </w:rPr>
        <w:t>bl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38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  <w:position w:val="0"/>
        </w:rPr>
        <w:t>an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2"/>
          <w:w w:val="109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5"/>
          <w:w w:val="92"/>
          <w:position w:val="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8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11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1"/>
        </w:rPr>
        <w:t>sem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77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12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65" w:lineRule="auto"/>
        <w:ind w:left="2119" w:right="485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TURTTE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5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temb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6"/>
        </w:rPr>
        <w:t>SAVEUR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94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sav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ure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12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11"/>
        </w:rPr>
        <w:t>OBSERVEE: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1"/>
          <w:w w:val="1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ir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photo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groupe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7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24" w:lineRule="exact"/>
        <w:ind w:left="211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4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4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4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14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6"/>
          <w:w w:val="114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4"/>
        </w:rPr>
        <w:t>e-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pêche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631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4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1er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Octo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0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right="10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8"/>
        </w:rPr>
        <w:t>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80" w:bottom="0" w:left="1020" w:right="460"/>
        </w:sectPr>
      </w:pPr>
      <w:rPr/>
    </w:p>
    <w:p>
      <w:pPr>
        <w:spacing w:before="59" w:after="0" w:line="240" w:lineRule="auto"/>
        <w:ind w:left="156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2.879808pt;margin-top:0pt;width:49.676682pt;height:.1pt;mso-position-horizontal-relative:page;mso-position-vertical-relative:page;z-index:-13574" coordorigin="58,0" coordsize="994,2">
            <v:shape style="position:absolute;left:58;top:0;width:994;height:2" coordorigin="58,0" coordsize="994,0" path="m58,0l1051,0e" filled="f" stroked="t" strokeweight="0pt" strokecolor="#AAAAAA">
              <v:path arrowok="t"/>
            </v:shape>
          </v:group>
          <w10:wrap type="none"/>
        </w:pict>
      </w:r>
      <w:r>
        <w:rPr/>
        <w:pict>
          <v:group style="position:absolute;margin-left:404.252991pt;margin-top:.539795pt;width:74.875pt;height:.1pt;mso-position-horizontal-relative:page;mso-position-vertical-relative:page;z-index:-13573" coordorigin="8085,11" coordsize="1498,2">
            <v:shape style="position:absolute;left:8085;top:11;width:1498;height:2" coordorigin="8085,11" coordsize="1498,0" path="m8085,11l9583,11e" filled="f" stroked="t" strokeweight=".359976pt" strokecolor="#939393">
              <v:path arrowok="t"/>
            </v:shape>
          </v:group>
          <w10:wrap type="none"/>
        </w:pict>
      </w:r>
      <w:r>
        <w:rPr/>
        <w:pict>
          <v:group style="position:absolute;margin-left:594.680298pt;margin-top:779.103577pt;width:.1pt;height:61.536585pt;mso-position-horizontal-relative:page;mso-position-vertical-relative:page;z-index:-13572" coordorigin="11894,15582" coordsize="2,1231">
            <v:shape style="position:absolute;left:11894;top:15582;width:2;height:1231" coordorigin="11894,15582" coordsize="0,1231" path="m11894,16813l11894,15582e" filled="f" stroked="t" strokeweight=".719952pt" strokecolor="#B3B3B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5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1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3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0"/>
          <w:b/>
          <w:bCs/>
        </w:rPr>
        <w:t>(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33333"/>
          <w:spacing w:val="0"/>
          <w:w w:val="100"/>
          <w:b/>
          <w:bCs/>
        </w:rPr>
        <w:t>Agriate</w:t>
      </w:r>
      <w:r>
        <w:rPr>
          <w:rFonts w:ascii="Times New Roman" w:hAnsi="Times New Roman" w:cs="Times New Roman" w:eastAsia="Times New Roman"/>
          <w:sz w:val="25"/>
          <w:szCs w:val="25"/>
          <w:color w:val="333333"/>
          <w:spacing w:val="5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444444"/>
          <w:spacing w:val="0"/>
          <w:w w:val="100"/>
          <w:b/>
          <w:bCs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444444"/>
          <w:spacing w:val="1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0"/>
          <w:b/>
          <w:bCs/>
        </w:rPr>
        <w:t>chapelle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38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333333"/>
          <w:spacing w:val="0"/>
          <w:w w:val="129"/>
        </w:rPr>
        <w:t>N°3)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560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4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F1F1F"/>
          <w:spacing w:val="0"/>
          <w:w w:val="105"/>
          <w:b/>
          <w:bCs/>
        </w:rPr>
        <w:t>SPICHJULAGHIOLA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63.600006pt;margin-top:5.76001pt;width:151.919998pt;height:138.600006pt;mso-position-horizontal-relative:page;mso-position-vertical-relative:paragraph;z-index:-13575" type="#_x0000_t75">
            <v:imagedata r:id="rId88" o:title=""/>
          </v:shape>
        </w:pict>
      </w:r>
      <w:r>
        <w:rPr/>
        <w:pict>
          <v:shape style="width:147.600005pt;height:135.72pt;mso-position-horizontal-relative:char;mso-position-vertical-relative:line" type="#_x0000_t75">
            <v:imagedata r:id="rId8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90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rose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-5"/>
          <w:w w:val="118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14"/>
        </w:rPr>
        <w:t>triée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72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5.879997pt;height:139.32pt;mso-position-horizontal-relative:char;mso-position-vertical-relative:line" type="#_x0000_t75">
            <v:imagedata r:id="rId9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289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11"/>
        </w:rPr>
        <w:t>Bordure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-2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00"/>
        </w:rPr>
        <w:t>Ro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8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0"/>
          <w:w w:val="100"/>
        </w:rPr>
        <w:t>ge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3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7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8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ir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11"/>
        </w:rPr>
        <w:t>blanc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-1"/>
          <w:w w:val="111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0"/>
          <w:w w:val="12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52" w:lineRule="auto"/>
        <w:ind w:left="631" w:right="6638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5"/>
        </w:rPr>
        <w:t>ORIGINE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25"/>
          <w:w w:val="11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5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1"/>
          <w:w w:val="11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15"/>
        </w:rPr>
        <w:t>Semis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1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14"/>
        </w:rPr>
        <w:t>MATURITE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-21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4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6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7"/>
        </w:rPr>
        <w:t>Sept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11"/>
          <w:w w:val="117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10"/>
        </w:rPr>
        <w:t>mb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1"/>
          <w:w w:val="11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22"/>
        </w:rPr>
        <w:t>SAVEUR: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28"/>
          <w:w w:val="12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5"/>
        </w:rPr>
        <w:t>sav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2"/>
          <w:w w:val="115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12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7"/>
          <w:w w:val="112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2"/>
          <w:w w:val="12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5"/>
          <w:w w:val="10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0"/>
        </w:rPr>
        <w:t>se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50" w:after="0" w:line="240" w:lineRule="auto"/>
        <w:ind w:left="63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33333"/>
          <w:w w:val="113"/>
        </w:rPr>
        <w:t>OBSERV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0"/>
          <w:w w:val="129"/>
        </w:rPr>
        <w:t>EE: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-8"/>
          <w:w w:val="1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Vo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9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7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oto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0"/>
          <w:w w:val="111"/>
        </w:rPr>
        <w:t>gr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6"/>
          <w:w w:val="111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1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1"/>
          <w:w w:val="111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7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7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2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69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21"/>
          <w:position w:val="-1"/>
        </w:rPr>
        <w:t>TYPE:PÊ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4"/>
          <w:w w:val="121"/>
          <w:position w:val="-1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21"/>
          <w:position w:val="-1"/>
        </w:rPr>
        <w:t>HE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18"/>
          <w:w w:val="121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0"/>
          <w:w w:val="121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1"/>
          <w:w w:val="121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33333"/>
          <w:spacing w:val="0"/>
          <w:w w:val="121"/>
          <w:position w:val="-1"/>
        </w:rPr>
        <w:t>PÊCHE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right="716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4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82"/>
          <w:position w:val="-1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  <w:position w:val="-1"/>
        </w:rPr>
        <w:t>er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2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4"/>
          <w:position w:val="-1"/>
        </w:rPr>
        <w:t>Octob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"/>
          <w:w w:val="114"/>
          <w:position w:val="-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676767"/>
          <w:spacing w:val="0"/>
          <w:w w:val="114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76767"/>
          <w:spacing w:val="15"/>
          <w:w w:val="114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12"/>
          <w:w w:val="82"/>
          <w:position w:val="-1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6"/>
          <w:position w:val="-1"/>
        </w:rPr>
        <w:t>9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10"/>
          <w:w w:val="116"/>
          <w:position w:val="-1"/>
        </w:rPr>
        <w:t>8</w:t>
      </w:r>
      <w:r>
        <w:rPr>
          <w:rFonts w:ascii="Times New Roman" w:hAnsi="Times New Roman" w:cs="Times New Roman" w:eastAsia="Times New Roman"/>
          <w:sz w:val="20"/>
          <w:szCs w:val="20"/>
          <w:color w:val="676767"/>
          <w:spacing w:val="0"/>
          <w:w w:val="115"/>
          <w:position w:val="-1"/>
        </w:rPr>
        <w:t>3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80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565656"/>
          <w:spacing w:val="0"/>
          <w:w w:val="93"/>
          <w:b/>
          <w:bCs/>
        </w:rPr>
        <w:t>84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00" w:bottom="0" w:left="1680" w:right="360"/>
        </w:sectPr>
      </w:pPr>
      <w:rPr/>
    </w:p>
    <w:p>
      <w:pPr>
        <w:spacing w:before="67" w:after="0" w:line="240" w:lineRule="auto"/>
        <w:ind w:left="16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2.159856pt;margin-top:0pt;width:36.357572pt;height:.1pt;mso-position-horizontal-relative:page;mso-position-vertical-relative:page;z-index:-13570" coordorigin="43,0" coordsize="727,2">
            <v:shape style="position:absolute;left:43;top:0;width:727;height:2" coordorigin="43,0" coordsize="727,0" path="m43,0l770,0e" filled="f" stroked="t" strokeweight="0pt" strokecolor="#A3A3A3">
              <v:path arrowok="t"/>
            </v:shape>
          </v:group>
          <w10:wrap type="none"/>
        </w:pict>
      </w:r>
      <w:r>
        <w:rPr/>
        <w:pict>
          <v:group style="position:absolute;margin-left:594.680298pt;margin-top:800.335449pt;width:.1pt;height:40.304664pt;mso-position-horizontal-relative:page;mso-position-vertical-relative:page;z-index:-13569" coordorigin="11894,16007" coordsize="2,806">
            <v:shape style="position:absolute;left:11894;top:16007;width:2;height:806" coordorigin="11894,16007" coordsize="0,806" path="m11894,16813l11894,16007e" filled="f" stroked="t" strokeweight=".719952pt" strokecolor="#A3A3A3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PECHE</w:t>
      </w:r>
      <w:r>
        <w:rPr>
          <w:rFonts w:ascii="Arial" w:hAnsi="Arial" w:cs="Arial" w:eastAsia="Arial"/>
          <w:sz w:val="23"/>
          <w:szCs w:val="23"/>
          <w:color w:val="0F0F0F"/>
          <w:spacing w:val="62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3"/>
          <w:szCs w:val="23"/>
          <w:color w:val="0F0F0F"/>
          <w:spacing w:val="21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VIGNE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34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(</w:t>
      </w:r>
      <w:r>
        <w:rPr>
          <w:rFonts w:ascii="Arial" w:hAnsi="Arial" w:cs="Arial" w:eastAsia="Arial"/>
          <w:sz w:val="23"/>
          <w:szCs w:val="23"/>
          <w:color w:val="0F0F0F"/>
          <w:spacing w:val="9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Agriate</w:t>
      </w:r>
      <w:r>
        <w:rPr>
          <w:rFonts w:ascii="Arial" w:hAnsi="Arial" w:cs="Arial" w:eastAsia="Arial"/>
          <w:sz w:val="23"/>
          <w:szCs w:val="23"/>
          <w:color w:val="0F0F0F"/>
          <w:spacing w:val="21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343434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3"/>
          <w:szCs w:val="23"/>
          <w:color w:val="343434"/>
          <w:spacing w:val="17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0"/>
          <w:b/>
          <w:bCs/>
        </w:rPr>
        <w:t>chapelle</w:t>
      </w:r>
      <w:r>
        <w:rPr>
          <w:rFonts w:ascii="Arial" w:hAnsi="Arial" w:cs="Arial" w:eastAsia="Arial"/>
          <w:sz w:val="23"/>
          <w:szCs w:val="23"/>
          <w:color w:val="0F0F0F"/>
          <w:spacing w:val="50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-9"/>
          <w:w w:val="100"/>
          <w:b/>
          <w:bCs/>
        </w:rPr>
        <w:t>N</w:t>
      </w:r>
      <w:r>
        <w:rPr>
          <w:rFonts w:ascii="Arial" w:hAnsi="Arial" w:cs="Arial" w:eastAsia="Arial"/>
          <w:sz w:val="23"/>
          <w:szCs w:val="23"/>
          <w:color w:val="343434"/>
          <w:spacing w:val="0"/>
          <w:w w:val="100"/>
          <w:b/>
          <w:bCs/>
        </w:rPr>
        <w:t>°4</w:t>
      </w:r>
      <w:r>
        <w:rPr>
          <w:rFonts w:ascii="Arial" w:hAnsi="Arial" w:cs="Arial" w:eastAsia="Arial"/>
          <w:sz w:val="23"/>
          <w:szCs w:val="23"/>
          <w:color w:val="343434"/>
          <w:spacing w:val="15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F0F0F"/>
          <w:spacing w:val="0"/>
          <w:w w:val="101"/>
          <w:b/>
          <w:bCs/>
        </w:rPr>
        <w:t>)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671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5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4"/>
          <w:b/>
          <w:bCs/>
        </w:rPr>
        <w:t>SPICH.nJLAGHJOLA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36.959991pt;margin-top:5.039978pt;width:151.559994pt;height:137.520pt;mso-position-horizontal-relative:page;mso-position-vertical-relative:paragraph;z-index:-13571" type="#_x0000_t75">
            <v:imagedata r:id="rId91" o:title=""/>
          </v:shape>
        </w:pict>
      </w:r>
      <w:r>
        <w:rPr/>
        <w:pict>
          <v:shape style="width:146.16pt;height:137.520pt;mso-position-horizontal-relative:char;mso-position-vertical-relative:line" type="#_x0000_t75">
            <v:imagedata r:id="rId9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02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15"/>
        </w:rPr>
        <w:t>Peau: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26"/>
          <w:w w:val="11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15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79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47.600006pt;height:136.080002pt;mso-position-horizontal-relative:char;mso-position-vertical-relative:line" type="#_x0000_t75">
            <v:imagedata r:id="rId9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00"/>
          <w:position w:val="0"/>
        </w:rPr>
        <w:t>Bordure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1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00"/>
          <w:position w:val="0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3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  <w:position w:val="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3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00"/>
          <w:position w:val="0"/>
        </w:rPr>
        <w:t>chair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5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8"/>
          <w:position w:val="0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96" w:lineRule="auto"/>
        <w:ind w:left="1210" w:right="475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-2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09"/>
        </w:rPr>
        <w:t>MATURITE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-23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9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9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-2"/>
          <w:w w:val="11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8"/>
          <w:w w:val="11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0"/>
        </w:rPr>
        <w:t>em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7"/>
          <w:w w:val="11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1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-25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10"/>
        </w:rPr>
        <w:t>SAVEUR: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41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8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08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8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10"/>
        </w:rPr>
        <w:t>sav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6"/>
          <w:w w:val="11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04"/>
        </w:rPr>
        <w:t>ure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-10"/>
          <w:w w:val="104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14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14"/>
        </w:rPr>
        <w:t>OBSERVEE: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-16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9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07"/>
        </w:rPr>
        <w:t>photo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gr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up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0"/>
          <w:w w:val="112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343434"/>
          <w:spacing w:val="-20"/>
          <w:w w:val="11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12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-2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2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1" w:after="0" w:line="240" w:lineRule="auto"/>
        <w:ind w:left="125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12121"/>
          <w:w w:val="111"/>
        </w:rPr>
        <w:t>TY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1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22"/>
        </w:rPr>
        <w:t>E:PÊCHE-PÊCHE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91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0F0F0F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0F0F0F"/>
          <w:spacing w:val="-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er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Octo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-2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F0F0F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0F0F0F"/>
          <w:spacing w:val="-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0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60" w:bottom="280" w:left="1180" w:right="1260"/>
        </w:sectPr>
      </w:pPr>
      <w:rPr/>
    </w:p>
    <w:p>
      <w:pPr>
        <w:spacing w:before="59" w:after="0" w:line="468" w:lineRule="auto"/>
        <w:ind w:left="1538" w:right="3325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23.111778pt;margin-top:0pt;width:44.996995pt;height:.1pt;mso-position-horizontal-relative:page;mso-position-vertical-relative:page;z-index:-13566" coordorigin="2462,0" coordsize="900,2">
            <v:shape style="position:absolute;left:2462;top:0;width:900;height:2" coordorigin="2462,0" coordsize="900,0" path="m2462,0l3362,0e" filled="f" stroked="t" strokeweight="0pt" strokecolor="#828080">
              <v:path arrowok="t"/>
            </v:shape>
          </v:group>
          <w10:wrap type="none"/>
        </w:pict>
      </w:r>
      <w:r>
        <w:rPr/>
        <w:pict>
          <v:group style="position:absolute;margin-left:333.697723pt;margin-top:.539795pt;width:72.715145pt;height:.1pt;mso-position-horizontal-relative:page;mso-position-vertical-relative:page;z-index:-13565" coordorigin="6674,11" coordsize="1454,2">
            <v:shape style="position:absolute;left:6674;top:11;width:1454;height:2" coordorigin="6674,11" coordsize="1454,0" path="m6674,11l8128,11e" filled="f" stroked="t" strokeweight=".359976pt" strokecolor="#7C7C80">
              <v:path arrowok="t"/>
            </v:shape>
          </v:group>
          <w10:wrap type="none"/>
        </w:pict>
      </w:r>
      <w:r>
        <w:rPr/>
        <w:pict>
          <v:group style="position:absolute;margin-left:425.131622pt;margin-top:0pt;width:170.268629pt;height:841pt;mso-position-horizontal-relative:page;mso-position-vertical-relative:page;z-index:-13564" coordorigin="8503,0" coordsize="3405,16820">
            <v:group style="position:absolute;left:8510;top:18;width:3391;height:2" coordorigin="8510,18" coordsize="3391,2">
              <v:shape style="position:absolute;left:8510;top:18;width:3391;height:2" coordorigin="8510,18" coordsize="3391,0" path="m8510,18l11901,18e" filled="f" stroked="t" strokeweight=".719952pt" strokecolor="#676767">
                <v:path arrowok="t"/>
              </v:shape>
            </v:group>
            <v:group style="position:absolute;left:11890;top:7;width:2;height:16813" coordorigin="11890,7" coordsize="2,16813">
              <v:shape style="position:absolute;left:11890;top:7;width:2;height:16813" coordorigin="11890,7" coordsize="0,16813" path="m11890,16820l11890,7e" filled="f" stroked="t" strokeweight=".719952pt" strokecolor="#484848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5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3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12"/>
          <w:b/>
          <w:bCs/>
        </w:rPr>
        <w:t>(agriate: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-3"/>
          <w:w w:val="112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chapelle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5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N°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1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2"/>
          <w:b/>
          <w:bCs/>
        </w:rPr>
        <w:t>5)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2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5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5"/>
          <w:b/>
          <w:bCs/>
        </w:rPr>
        <w:t>SPICHJULAGHJOLA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30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23.279999pt;margin-top:2.160019pt;width:151.920004pt;height:140.4pt;mso-position-horizontal-relative:page;mso-position-vertical-relative:paragraph;z-index:-13568" type="#_x0000_t75">
            <v:imagedata r:id="rId94" o:title=""/>
          </v:shape>
        </w:pict>
      </w:r>
      <w:r>
        <w:rPr/>
        <w:pict>
          <v:shape style="width:146.160001pt;height:136.8pt;mso-position-horizontal-relative:char;mso-position-vertical-relative:line" type="#_x0000_t75">
            <v:imagedata r:id="rId9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40" w:lineRule="auto"/>
        <w:ind w:left="73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205.919998pt;margin-top:41.595581pt;width:158.759995pt;height:146.880005pt;mso-position-horizontal-relative:page;mso-position-vertical-relative:paragraph;z-index:-13567" type="#_x0000_t75">
            <v:imagedata r:id="rId96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5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8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7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</w:rPr>
        <w:t>tri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3"/>
          <w:w w:val="106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02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Bordure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8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602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5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5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8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ir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</w:rPr>
        <w:t>bla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"/>
          <w:w w:val="106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18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10"/>
          <w:w w:val="106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48" w:lineRule="auto"/>
        <w:ind w:left="1704" w:right="5208" w:firstLine="-29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A2A2A"/>
          <w:w w:val="105"/>
        </w:rPr>
        <w:t>ORIGI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6"/>
          <w:w w:val="105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44"/>
        </w:rPr>
        <w:t>E: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mi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7"/>
        </w:rPr>
        <w:t>MATURITE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8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Sept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2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9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2"/>
          <w:w w:val="109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9"/>
        </w:rPr>
        <w:t>re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3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SAVEUR: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3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9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sav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"/>
          <w:w w:val="109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9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1"/>
          <w:w w:val="109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4"/>
          <w:w w:val="109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9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7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9"/>
        </w:rPr>
        <w:t>OBSERVEE: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32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9"/>
        </w:rPr>
        <w:t>Voir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"/>
          <w:w w:val="100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upe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7"/>
          <w:w w:val="100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7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50" w:after="0" w:line="240" w:lineRule="auto"/>
        <w:ind w:left="170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w w:val="104"/>
        </w:rPr>
        <w:t>TY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2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êche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6"/>
        </w:rPr>
        <w:t>pêche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168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L'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arbre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3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prod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8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8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  <w:position w:val="-1"/>
        </w:rPr>
        <w:t>qu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13"/>
          <w:w w:val="76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  <w:position w:val="-1"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fo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position w:val="-1"/>
        </w:rPr>
        <w:t>gros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7"/>
          <w:position w:val="-1"/>
        </w:rPr>
        <w:t>fruits.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37" w:lineRule="exact"/>
        <w:ind w:right="46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52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14"/>
          <w:w w:val="52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3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65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-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2"/>
          <w:position w:val="-1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8" w:after="0" w:line="240" w:lineRule="auto"/>
        <w:ind w:right="92"/>
        <w:jc w:val="right"/>
        <w:rPr>
          <w:rFonts w:ascii="Courier New" w:hAnsi="Courier New" w:cs="Courier New" w:eastAsia="Courier New"/>
          <w:sz w:val="22"/>
          <w:szCs w:val="22"/>
        </w:rPr>
      </w:pPr>
      <w:rPr/>
      <w:r>
        <w:rPr>
          <w:rFonts w:ascii="Courier New" w:hAnsi="Courier New" w:cs="Courier New" w:eastAsia="Courier New"/>
          <w:sz w:val="22"/>
          <w:szCs w:val="22"/>
          <w:color w:val="4B4B4B"/>
          <w:spacing w:val="0"/>
          <w:w w:val="95"/>
        </w:rPr>
        <w:t>86</w:t>
      </w:r>
      <w:r>
        <w:rPr>
          <w:rFonts w:ascii="Courier New" w:hAnsi="Courier New" w:cs="Courier New" w:eastAsia="Courier New"/>
          <w:sz w:val="22"/>
          <w:szCs w:val="22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00" w:bottom="0" w:left="1680" w:right="400"/>
        </w:sectPr>
      </w:pPr>
      <w:rPr/>
    </w:p>
    <w:p>
      <w:pPr>
        <w:spacing w:before="73" w:after="0" w:line="468" w:lineRule="auto"/>
        <w:ind w:left="2165" w:right="3959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.439904pt;margin-top:1.079589pt;width:59.396034pt;height:.1pt;mso-position-horizontal-relative:page;mso-position-vertical-relative:page;z-index:-13562" coordorigin="29,22" coordsize="1188,2">
            <v:shape style="position:absolute;left:29;top:22;width:1188;height:2" coordorigin="29,22" coordsize="1188,0" path="m29,22l1217,22e" filled="f" stroked="t" strokeweight=".359976pt" strokecolor="#B8B8BC">
              <v:path arrowok="t"/>
            </v:shape>
          </v:group>
          <w10:wrap type="none"/>
        </w:pict>
      </w:r>
      <w:r>
        <w:rPr/>
        <w:pict>
          <v:group style="position:absolute;margin-left:122.031853pt;margin-top:0pt;width:32.397837pt;height:.1pt;mso-position-horizontal-relative:page;mso-position-vertical-relative:page;z-index:-13561" coordorigin="2441,0" coordsize="648,2">
            <v:shape style="position:absolute;left:2441;top:0;width:648;height:2" coordorigin="2441,0" coordsize="648,0" path="m2441,0l3089,0e" filled="f" stroked="t" strokeweight="0pt" strokecolor="#B5B5B3">
              <v:path arrowok="t"/>
            </v:shape>
          </v:group>
          <w10:wrap type="none"/>
        </w:pict>
      </w:r>
      <w:r>
        <w:rPr/>
        <w:pict>
          <v:group style="position:absolute;margin-left:349.896637pt;margin-top:.539795pt;width:37.4375pt;height:.1pt;mso-position-horizontal-relative:page;mso-position-vertical-relative:page;z-index:-13560" coordorigin="6998,11" coordsize="749,2">
            <v:shape style="position:absolute;left:6998;top:11;width:749;height:2" coordorigin="6998,11" coordsize="749,0" path="m6998,11l7747,11e" filled="f" stroked="t" strokeweight=".359976pt" strokecolor="#B3B3AC">
              <v:path arrowok="t"/>
            </v:shape>
          </v:group>
          <w10:wrap type="none"/>
        </w:pict>
      </w:r>
      <w:r>
        <w:rPr/>
        <w:pict>
          <v:group style="position:absolute;margin-left:491.187195pt;margin-top:0pt;width:104.033052pt;height:841pt;mso-position-horizontal-relative:page;mso-position-vertical-relative:page;z-index:-13559" coordorigin="9824,0" coordsize="2081,16820">
            <v:group style="position:absolute;left:9827;top:11;width:2073;height:2" coordorigin="9827,11" coordsize="2073,2">
              <v:shape style="position:absolute;left:9827;top:11;width:2073;height:2" coordorigin="9827,11" coordsize="2073,0" path="m9827,11l11901,11e" filled="f" stroked="t" strokeweight=".359976pt" strokecolor="#6B6B6B">
                <v:path arrowok="t"/>
              </v:shape>
            </v:group>
            <v:group style="position:absolute;left:11890;top:0;width:2;height:16820" coordorigin="11890,0" coordsize="2,16820">
              <v:shape style="position:absolute;left:11890;top:0;width:2;height:16820" coordorigin="11890,0" coordsize="0,16820" path="m11890,16820l11890,0e" filled="f" stroked="t" strokeweight=".719952pt" strokecolor="#3B3B3B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12"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-3"/>
          <w:w w:val="112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00"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13"/>
        </w:rPr>
        <w:t>(Agriate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-7"/>
          <w:w w:val="113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D3D3D"/>
          <w:spacing w:val="0"/>
          <w:w w:val="159"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3D3D3D"/>
          <w:spacing w:val="-53"/>
          <w:w w:val="159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D3D3D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09"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-14"/>
          <w:w w:val="109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4"/>
          <w:spacing w:val="0"/>
          <w:w w:val="113"/>
        </w:rPr>
        <w:t>SPICHJULAGHJOLA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2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8.239990pt;margin-top:7.199997pt;width:144.360007pt;height:140.4pt;mso-position-horizontal-relative:page;mso-position-vertical-relative:paragraph;z-index:-13563" type="#_x0000_t75">
            <v:imagedata r:id="rId97" o:title=""/>
          </v:shape>
        </w:pict>
      </w:r>
      <w:r>
        <w:rPr/>
        <w:pict>
          <v:shape style="width:147.960014pt;height:140.04pt;mso-position-horizontal-relative:char;mso-position-vertical-relative:line" type="#_x0000_t75">
            <v:imagedata r:id="rId9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73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8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2"/>
          <w:w w:val="114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6"/>
          <w:w w:val="11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3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2"/>
          <w:w w:val="10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35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47.600006pt;height:138.240005pt;mso-position-horizontal-relative:char;mso-position-vertical-relative:line" type="#_x0000_t75">
            <v:imagedata r:id="rId9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2"/>
          <w:w w:val="100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9"/>
          <w:w w:val="100"/>
          <w:position w:val="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9"/>
          <w:w w:val="100"/>
          <w:position w:val="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2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2"/>
          <w:position w:val="0"/>
        </w:rPr>
        <w:t>Jau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39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1"/>
          <w:w w:val="98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18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90" w:lineRule="auto"/>
        <w:ind w:left="1531" w:right="5765" w:firstLine="-29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9"/>
          <w:w w:val="106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5"/>
          <w:w w:val="107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85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NE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2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6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2"/>
          <w:w w:val="106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4"/>
        </w:rPr>
        <w:t>mi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2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8"/>
        </w:rPr>
        <w:t>MATU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3"/>
          <w:w w:val="108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8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2"/>
          <w:w w:val="108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17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8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2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5"/>
          <w:w w:val="100"/>
        </w:rPr>
        <w:t>2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</w:rPr>
        <w:t>pt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bre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14"/>
        </w:rPr>
        <w:t>SAVEUR: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9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6"/>
        </w:rPr>
        <w:t>savour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7"/>
          <w:w w:val="106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10"/>
          <w:w w:val="11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14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19" w:lineRule="exact"/>
        <w:ind w:left="154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"/>
          <w:w w:val="106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3"/>
          <w:w w:val="98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1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2"/>
          <w:w w:val="11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7"/>
          <w:w w:val="10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26"/>
        </w:rPr>
        <w:t>VEE:5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7" w:lineRule="exact"/>
        <w:ind w:left="153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4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26"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13"/>
          <w:w w:val="12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1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2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5"/>
          <w:w w:val="100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95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9"/>
          <w:position w:val="-1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2"/>
          <w:w w:val="109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2"/>
          <w:w w:val="99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58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32324"/>
          <w:w w:val="92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3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2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3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7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5"/>
          <w:w w:val="100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re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4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4"/>
          <w:spacing w:val="-1"/>
          <w:w w:val="105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10"/>
          <w:position w:val="-1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34" w:after="0" w:line="240" w:lineRule="auto"/>
        <w:ind w:right="89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D3D3D"/>
          <w:spacing w:val="0"/>
          <w:w w:val="98"/>
        </w:rPr>
        <w:t>87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00" w:bottom="280" w:left="1680" w:right="400"/>
        </w:sectPr>
      </w:pPr>
      <w:rPr/>
    </w:p>
    <w:p>
      <w:pPr>
        <w:spacing w:before="72" w:after="0" w:line="240" w:lineRule="auto"/>
        <w:ind w:left="2271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5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2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2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(Ag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5"/>
          <w:w w:val="100"/>
          <w:b/>
          <w:bCs/>
        </w:rPr>
        <w:t>r</w:t>
      </w:r>
      <w:r>
        <w:rPr>
          <w:rFonts w:ascii="Times New Roman" w:hAnsi="Times New Roman" w:cs="Times New Roman" w:eastAsia="Times New Roman"/>
          <w:sz w:val="25"/>
          <w:szCs w:val="25"/>
          <w:color w:val="080808"/>
          <w:spacing w:val="1"/>
          <w:w w:val="100"/>
          <w:b/>
          <w:bCs/>
        </w:rPr>
        <w:t>i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ate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5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4"/>
          <w:b/>
          <w:bCs/>
        </w:rPr>
        <w:t>B)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82" w:lineRule="exact"/>
        <w:ind w:left="2264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  <w:position w:val="-1"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42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5"/>
          <w:b/>
          <w:bCs/>
          <w:position w:val="-1"/>
        </w:rPr>
        <w:t>SPICHULAGHJOLA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1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2.999999pt;height:135.360pt;mso-position-horizontal-relative:char;mso-position-vertical-relative:line" type="#_x0000_t75">
            <v:imagedata r:id="rId10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33" w:after="0" w:line="237" w:lineRule="exact"/>
        <w:ind w:left="116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318.239990pt;margin-top:-140.350891pt;width:151.199990pt;height:138.6pt;mso-position-horizontal-relative:page;mso-position-vertical-relative:paragraph;z-index:-13558" type="#_x0000_t75">
            <v:imagedata r:id="rId101" o:title=""/>
          </v:shape>
        </w:pict>
      </w:r>
      <w:r>
        <w:rPr/>
        <w:pict>
          <v:group style="position:absolute;margin-left:594.680298pt;margin-top:64.352608pt;width:.1pt;height:482.216517pt;mso-position-horizontal-relative:page;mso-position-vertical-relative:paragraph;z-index:-13556" coordorigin="11894,1287" coordsize="2,9644">
            <v:shape style="position:absolute;left:11894;top:1287;width:2;height:9644" coordorigin="11894,1287" coordsize="0,9644" path="m11894,10931l11894,1287e" filled="f" stroked="t" strokeweight=".719952pt" strokecolor="#A8A8A8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6"/>
          <w:w w:val="104"/>
          <w:position w:val="-1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6"/>
          <w:w w:val="11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6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500" w:bottom="0" w:left="1480" w:right="2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45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2.639995pt;height:146.16pt;mso-position-horizontal-relative:char;mso-position-vertical-relative:line" type="#_x0000_t75">
            <v:imagedata r:id="rId10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07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OR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6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2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7"/>
          <w:w w:val="109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5"/>
        </w:rPr>
        <w:t>em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7"/>
          <w:w w:val="105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07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9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8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RITE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25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3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7"/>
          <w:w w:val="10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11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5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1"/>
          <w:w w:val="105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808" w:lineRule="auto"/>
        <w:ind w:left="2019" w:right="1422" w:firstLine="58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VEUR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5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30"/>
          <w:w w:val="15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3"/>
          <w:w w:val="92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1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4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9"/>
          <w:w w:val="104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2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5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2"/>
        </w:rPr>
        <w:t>VEE: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8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12"/>
        </w:rPr>
        <w:t>Photo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2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9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4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-2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8"/>
          <w:w w:val="102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7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3"/>
          <w:w w:val="117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2"/>
          <w:w w:val="99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37" w:lineRule="exact"/>
        <w:ind w:left="11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w w:val="102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2"/>
          <w:w w:val="100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re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4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2"/>
          <w:w w:val="100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3"/>
          <w:w w:val="100"/>
          <w:position w:val="-1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6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res,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an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4"/>
          <w:w w:val="100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080808"/>
          <w:spacing w:val="3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7"/>
          <w:w w:val="109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4"/>
          <w:w w:val="89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41"/>
          <w:position w:val="-1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4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9"/>
          <w:w w:val="100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1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3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3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3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99"/>
          <w:position w:val="-1"/>
        </w:rPr>
        <w:t>rd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3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80808"/>
          <w:spacing w:val="0"/>
          <w:w w:val="100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5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8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</w:rPr>
        <w:t>ir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2"/>
          <w:w w:val="104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18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3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1"/>
          <w:w w:val="10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60"/>
          <w:cols w:num="2" w:equalWidth="0">
            <w:col w:w="5504" w:space="503"/>
            <w:col w:w="423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2.519832pt;margin-top:.899658pt;width:44.277043pt;height:.1pt;mso-position-horizontal-relative:page;mso-position-vertical-relative:page;z-index:-13557" coordorigin="50,18" coordsize="886,2">
            <v:shape style="position:absolute;left:50;top:18;width:886;height:2" coordorigin="50,18" coordsize="886,0" path="m50,18l936,18e" filled="f" stroked="t" strokeweight=".359976pt" strokecolor="#7C7C7C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75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F2F2F"/>
          <w:w w:val="79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3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1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8"/>
          <w:w w:val="11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1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10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-7"/>
          <w:w w:val="11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1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6"/>
          <w:w w:val="11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65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-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0"/>
          <w:position w:val="-1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8" w:after="0" w:line="240" w:lineRule="auto"/>
        <w:ind w:right="97"/>
        <w:jc w:val="right"/>
        <w:rPr>
          <w:rFonts w:ascii="Courier New" w:hAnsi="Courier New" w:cs="Courier New" w:eastAsia="Courier New"/>
          <w:sz w:val="22"/>
          <w:szCs w:val="22"/>
        </w:rPr>
      </w:pPr>
      <w:rPr/>
      <w:r>
        <w:rPr>
          <w:rFonts w:ascii="Courier New" w:hAnsi="Courier New" w:cs="Courier New" w:eastAsia="Courier New"/>
          <w:sz w:val="22"/>
          <w:szCs w:val="22"/>
          <w:color w:val="494949"/>
          <w:spacing w:val="0"/>
          <w:w w:val="97"/>
        </w:rPr>
        <w:t>88</w:t>
      </w:r>
      <w:r>
        <w:rPr>
          <w:rFonts w:ascii="Courier New" w:hAnsi="Courier New" w:cs="Courier New" w:eastAsia="Courier New"/>
          <w:sz w:val="22"/>
          <w:szCs w:val="2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80" w:right="260"/>
        </w:sectPr>
      </w:pPr>
      <w:rPr/>
    </w:p>
    <w:p>
      <w:pPr>
        <w:spacing w:before="69" w:after="0" w:line="486" w:lineRule="auto"/>
        <w:ind w:left="2121" w:right="253" w:firstLine="22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5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3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(Agriate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4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C)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3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5"/>
          <w:b/>
          <w:bCs/>
        </w:rPr>
        <w:t>SPICHJULAGHJOLA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5.359985pt;margin-top:9.359956pt;width:149.039993pt;height:141.119995pt;mso-position-horizontal-relative:page;mso-position-vertical-relative:paragraph;z-index:-13555" type="#_x0000_t75">
            <v:imagedata r:id="rId103" o:title=""/>
          </v:shape>
        </w:pict>
      </w:r>
      <w:r>
        <w:rPr/>
        <w:pict>
          <v:shape style="width:148.679989pt;height:137.16pt;mso-position-horizontal-relative:char;mso-position-vertical-relative:line" type="#_x0000_t75">
            <v:imagedata r:id="rId10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72" w:lineRule="auto"/>
        <w:ind w:left="782" w:right="3470" w:firstLine="43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190.080002pt;margin-top:36.556946pt;width:200.520004pt;height:150.119995pt;mso-position-horizontal-relative:page;mso-position-vertical-relative:paragraph;z-index:-13554" type="#_x0000_t75">
            <v:imagedata r:id="rId105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4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</w:rPr>
        <w:t>tries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679" w:lineRule="auto"/>
        <w:ind w:left="1459" w:right="20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7"/>
          <w:w w:val="11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7"/>
        </w:rPr>
        <w:t>Semis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</w:rPr>
        <w:t>MATURITE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23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8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3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"/>
          <w:w w:val="1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</w:rPr>
        <w:t>ptemb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6"/>
          <w:w w:val="106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SAVEUR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5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50"/>
          <w:w w:val="15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8"/>
        </w:rPr>
        <w:t>sa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08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7"/>
        </w:rPr>
        <w:t>oure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4"/>
          <w:w w:val="107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4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5" w:after="0" w:line="240" w:lineRule="auto"/>
        <w:ind w:left="145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</w:rPr>
        <w:t>OBSERVEE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5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8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7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8"/>
        </w:rPr>
        <w:t>photo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145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757575"/>
          <w:spacing w:val="0"/>
          <w:w w:val="126"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757575"/>
          <w:spacing w:val="-10"/>
          <w:w w:val="12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4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2"/>
          <w:w w:val="100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position w:val="-1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"/>
          <w:w w:val="102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  <w:position w:val="-1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  <w:position w:val="-1"/>
        </w:rPr>
        <w:t>che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35" w:right="295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9"/>
          <w:w w:val="9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"/>
          <w:w w:val="11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"/>
          <w:w w:val="96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8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-36" w:right="2502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In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7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6"/>
          <w:w w:val="100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3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7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8"/>
          <w:w w:val="95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1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"/>
          <w:w w:val="10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center"/>
        <w:spacing w:after="0"/>
        <w:sectPr>
          <w:pgSz w:w="11980" w:h="16820"/>
          <w:pgMar w:top="640" w:bottom="0" w:left="1680" w:right="280"/>
          <w:cols w:num="2" w:equalWidth="0">
            <w:col w:w="6133" w:space="35"/>
            <w:col w:w="3852"/>
          </w:cols>
        </w:sectPr>
      </w:pPr>
      <w:rPr/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/>
        <w:pict>
          <v:group style="position:absolute;margin-left:338.017426pt;margin-top:.719726pt;width:236.144231pt;height:.1pt;mso-position-horizontal-relative:page;mso-position-vertical-relative:page;z-index:-13553" coordorigin="6760,14" coordsize="4723,2">
            <v:shape style="position:absolute;left:6760;top:14;width:4723;height:2" coordorigin="6760,14" coordsize="4723,0" path="m6760,14l11483,14e" filled="f" stroked="t" strokeweight=".359976pt" strokecolor="#AFAFB3">
              <v:path arrowok="t"/>
            </v:shape>
          </v:group>
          <w10:wrap type="none"/>
        </w:pict>
      </w:r>
      <w:r>
        <w:rPr/>
        <w:pict>
          <v:group style="position:absolute;margin-left:594.680298pt;margin-top:.359863pt;width:.1pt;height:840.280274pt;mso-position-horizontal-relative:page;mso-position-vertical-relative:page;z-index:-13552" coordorigin="11894,7" coordsize="2,16806">
            <v:shape style="position:absolute;left:11894;top:7;width:2;height:16806" coordorigin="11894,7" coordsize="0,16806" path="m11894,16813l11894,7e" filled="f" stroked="t" strokeweight=".719952pt" strokecolor="#979797">
              <v:path arrowok="t"/>
            </v:shape>
          </v:group>
          <w10:wrap type="none"/>
        </w:pict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91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161616"/>
          <w:spacing w:val="6"/>
          <w:w w:val="106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4"/>
          <w:w w:val="106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6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5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9"/>
          <w:position w:val="-1"/>
        </w:rPr>
        <w:t>19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0"/>
          <w:w w:val="109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18"/>
          <w:position w:val="-1"/>
        </w:rPr>
        <w:t>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7" w:after="0" w:line="240" w:lineRule="auto"/>
        <w:ind w:right="97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color w:val="3F3F3F"/>
          <w:spacing w:val="0"/>
          <w:w w:val="91"/>
        </w:rPr>
        <w:t>89</w:t>
      </w:r>
      <w:r>
        <w:rPr>
          <w:rFonts w:ascii="Courier New" w:hAnsi="Courier New" w:cs="Courier New" w:eastAsia="Courier New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280"/>
        </w:sectPr>
      </w:pPr>
      <w:rPr/>
    </w:p>
    <w:p>
      <w:pPr>
        <w:spacing w:before="68" w:after="0" w:line="444" w:lineRule="auto"/>
        <w:ind w:left="1488" w:right="4611" w:firstLine="7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3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B2B2B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B2B2B"/>
          <w:spacing w:val="1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</w:rPr>
        <w:t>(Agriate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5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3"/>
          <w:b/>
          <w:bCs/>
        </w:rPr>
        <w:t>D)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3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1C1C1C"/>
          <w:spacing w:val="4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B2B2B"/>
          <w:spacing w:val="0"/>
          <w:w w:val="105"/>
          <w:b/>
          <w:bCs/>
        </w:rPr>
        <w:t>SPICHJULAGHJOLA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3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22.559998pt;margin-top:2.879959pt;width:149.759991pt;height:137.520pt;mso-position-horizontal-relative:page;mso-position-vertical-relative:paragraph;z-index:-13551" type="#_x0000_t75">
            <v:imagedata r:id="rId106" o:title=""/>
          </v:shape>
        </w:pict>
      </w:r>
      <w:r>
        <w:rPr/>
        <w:pict>
          <v:shape style="width:154.800011pt;height:139.68pt;mso-position-horizontal-relative:char;mso-position-vertical-relative:line" type="#_x0000_t75">
            <v:imagedata r:id="rId10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82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1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2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2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-1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2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2"/>
          <w:w w:val="104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11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1"/>
          <w:w w:val="96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8"/>
          <w:position w:val="-1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620" w:bottom="0" w:left="1680" w:right="4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42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5.519998pt;height:138.24pt;mso-position-horizontal-relative:char;mso-position-vertical-relative:line" type="#_x0000_t75">
            <v:imagedata r:id="rId10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610" w:lineRule="auto"/>
        <w:ind w:left="1430" w:right="114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2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0"/>
        </w:rPr>
        <w:t>mis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4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9"/>
          <w:w w:val="104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9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9"/>
          <w:w w:val="109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5"/>
          <w:w w:val="104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2"/>
        </w:rPr>
        <w:t>TE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0"/>
        </w:rPr>
        <w:t>Fin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Août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SAVE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8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6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5"/>
        </w:rPr>
        <w:t>tr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3"/>
          <w:w w:val="105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2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bonne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0"/>
        </w:rPr>
        <w:t>parait-il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11"/>
        </w:rPr>
        <w:t>OBSERVEE: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3"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7" w:after="0" w:line="240" w:lineRule="auto"/>
        <w:ind w:left="143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1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5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95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2"/>
          <w:w w:val="109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2"/>
          <w:w w:val="99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37" w:lineRule="exact"/>
        <w:ind w:left="142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  <w:position w:val="-1"/>
        </w:rPr>
        <w:t>2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0"/>
          <w:position w:val="-1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1"/>
          <w:w w:val="100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  <w:position w:val="-1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au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-5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3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5"/>
          <w:w w:val="76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5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7"/>
          <w:w w:val="105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2"/>
          <w:w w:val="77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5"/>
          <w:w w:val="11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7"/>
          <w:position w:val="-1"/>
        </w:rPr>
        <w:t>n.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5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13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8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0"/>
          <w:w w:val="100"/>
        </w:rPr>
        <w:t>ir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103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4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-8"/>
          <w:w w:val="105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11"/>
          <w:w w:val="127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-2"/>
          <w:w w:val="106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8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9"/>
          <w:w w:val="190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3"/>
        </w:rPr>
        <w:t>cr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13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6"/>
          <w:w w:val="103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440"/>
          <w:cols w:num="2" w:equalWidth="0">
            <w:col w:w="5535" w:space="474"/>
            <w:col w:w="3851"/>
          </w:cols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12.599159pt;margin-top:.899658pt;width:32.03786pt;height:.1pt;mso-position-horizontal-relative:page;mso-position-vertical-relative:page;z-index:-13550" coordorigin="252,18" coordsize="641,2">
            <v:shape style="position:absolute;left:252;top:18;width:641;height:2" coordorigin="252,18" coordsize="641,0" path="m252,18l893,18e" filled="f" stroked="t" strokeweight=".359976pt" strokecolor="#808080">
              <v:path arrowok="t"/>
            </v:shape>
          </v:group>
          <w10:wrap type="none"/>
        </w:pict>
      </w:r>
      <w:r>
        <w:rPr/>
        <w:pict>
          <v:group style="position:absolute;margin-left:341.977173pt;margin-top:.539795pt;width:210.225962pt;height:.1pt;mso-position-horizontal-relative:page;mso-position-vertical-relative:page;z-index:-13549" coordorigin="6840,11" coordsize="4205,2">
            <v:shape style="position:absolute;left:6840;top:11;width:4205;height:2" coordorigin="6840,11" coordsize="4205,0" path="m6840,11l11044,11e" filled="f" stroked="t" strokeweight=".359976pt" strokecolor="#B8BCBC">
              <v:path arrowok="t"/>
            </v:shape>
          </v:group>
          <w10:wrap type="none"/>
        </w:pict>
      </w:r>
      <w:r>
        <w:rPr/>
        <w:pict>
          <v:group style="position:absolute;margin-left:594.680298pt;margin-top:98.242622pt;width:.1pt;height:742.757381pt;mso-position-horizontal-relative:page;mso-position-vertical-relative:page;z-index:-13548" coordorigin="11894,1965" coordsize="2,14855">
            <v:shape style="position:absolute;left:11894;top:1965;width:2;height:14855" coordorigin="11894,1965" coordsize="0,14855" path="m11894,16820l11894,1965e" filled="f" stroked="t" strokeweight=".719952pt" strokecolor="#979797">
              <v:path arrowok="t"/>
            </v:shape>
          </v:group>
          <w10:wrap type="none"/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722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1C1C1C"/>
          <w:spacing w:val="6"/>
          <w:w w:val="100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er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3"/>
          <w:w w:val="109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5"/>
          <w:w w:val="109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8"/>
          <w:w w:val="109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9"/>
          <w:position w:val="-1"/>
        </w:rPr>
        <w:t>obre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0"/>
          <w:w w:val="79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B2B2B"/>
          <w:spacing w:val="-3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6"/>
          <w:position w:val="-1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7"/>
          <w:w w:val="106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0"/>
          <w:w w:val="109"/>
          <w:position w:val="-1"/>
        </w:rPr>
        <w:t>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8" w:after="0" w:line="240" w:lineRule="auto"/>
        <w:ind w:right="84"/>
        <w:jc w:val="right"/>
        <w:rPr>
          <w:rFonts w:ascii="Courier New" w:hAnsi="Courier New" w:cs="Courier New" w:eastAsia="Courier New"/>
          <w:sz w:val="22"/>
          <w:szCs w:val="22"/>
        </w:rPr>
      </w:pPr>
      <w:rPr/>
      <w:r>
        <w:rPr>
          <w:rFonts w:ascii="Courier New" w:hAnsi="Courier New" w:cs="Courier New" w:eastAsia="Courier New"/>
          <w:sz w:val="22"/>
          <w:szCs w:val="22"/>
          <w:color w:val="3B3B3B"/>
          <w:spacing w:val="0"/>
          <w:w w:val="94"/>
          <w:b/>
          <w:bCs/>
        </w:rPr>
        <w:t>90</w:t>
      </w:r>
      <w:r>
        <w:rPr>
          <w:rFonts w:ascii="Courier New" w:hAnsi="Courier New" w:cs="Courier New" w:eastAsia="Courier New"/>
          <w:sz w:val="22"/>
          <w:szCs w:val="2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440"/>
        </w:sectPr>
      </w:pPr>
      <w:rPr/>
    </w:p>
    <w:p>
      <w:pPr>
        <w:spacing w:before="63" w:after="0" w:line="369" w:lineRule="auto"/>
        <w:ind w:left="2438" w:right="4064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.719952pt;margin-top:0pt;width:43.197115pt;height:.1pt;mso-position-horizontal-relative:page;mso-position-vertical-relative:page;z-index:-13546" coordorigin="14,0" coordsize="864,2">
            <v:shape style="position:absolute;left:14;top:0;width:864;height:2" coordorigin="14,0" coordsize="864,0" path="m14,0l878,0e" filled="f" stroked="t" strokeweight="0pt" strokecolor="#908E8E">
              <v:path arrowok="t"/>
            </v:shape>
          </v:group>
          <w10:wrap type="none"/>
        </w:pict>
      </w:r>
      <w:r>
        <w:rPr/>
        <w:pict>
          <v:group style="position:absolute;margin-left:528.444702pt;margin-top:.539795pt;width:52.55649pt;height:.1pt;mso-position-horizontal-relative:page;mso-position-vertical-relative:page;z-index:-13545" coordorigin="10569,11" coordsize="1051,2">
            <v:shape style="position:absolute;left:10569;top:11;width:1051;height:2" coordorigin="10569,11" coordsize="1051,0" path="m10569,11l11620,11e" filled="f" stroked="t" strokeweight=".359976pt" strokecolor="#878787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5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(Agriate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2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5"/>
          <w:b/>
          <w:bCs/>
        </w:rPr>
        <w:t>E)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5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PRESCA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82828"/>
          <w:spacing w:val="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61516"/>
          <w:spacing w:val="0"/>
          <w:w w:val="107"/>
          <w:b/>
          <w:bCs/>
        </w:rPr>
        <w:t>RUNZICAGHJOLA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5.359985pt;margin-top:6.480011pt;width:157.679993pt;height:151.919998pt;mso-position-horizontal-relative:page;mso-position-vertical-relative:paragraph;z-index:-13547" type="#_x0000_t75">
            <v:imagedata r:id="rId109" o:title=""/>
          </v:shape>
        </w:pict>
      </w:r>
      <w:r>
        <w:rPr/>
        <w:pict>
          <v:shape style="width:151.559996pt;height:145.080pt;mso-position-horizontal-relative:char;mso-position-vertical-relative:line" type="#_x0000_t75">
            <v:imagedata r:id="rId11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68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14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1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4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8"/>
          <w:w w:val="104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1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25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59.479996pt;height:146.880005pt;mso-position-horizontal-relative:char;mso-position-vertical-relative:line" type="#_x0000_t75">
            <v:imagedata r:id="rId11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0"/>
        </w:rPr>
        <w:t>hair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"/>
          <w:w w:val="109"/>
          <w:position w:val="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7"/>
          <w:w w:val="103"/>
          <w:position w:val="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"/>
          <w:w w:val="103"/>
          <w:position w:val="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5"/>
          <w:position w:val="0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24" w:lineRule="auto"/>
        <w:ind w:left="1517" w:right="534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10"/>
        </w:rPr>
        <w:t>ORIGll\'E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21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0"/>
          <w:w w:val="11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-9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6"/>
        </w:rPr>
        <w:t>MATURITE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2"/>
          <w:w w:val="102"/>
        </w:rPr>
        <w:t>2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4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10"/>
        </w:rPr>
        <w:t>SAVEUR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18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5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0"/>
          <w:w w:val="100"/>
        </w:rPr>
        <w:t>sav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ure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3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1"/>
        </w:rPr>
        <w:t>parait-il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5"/>
        </w:rPr>
        <w:t>OBSERVATION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24"/>
        </w:rPr>
        <w:t>:N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2"/>
          <w:w w:val="124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98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3" w:after="0" w:line="237" w:lineRule="exact"/>
        <w:ind w:left="152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5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0"/>
          <w:w w:val="126"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-17"/>
          <w:w w:val="12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Pêche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8"/>
          <w:w w:val="88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5"/>
          <w:position w:val="-1"/>
        </w:rPr>
        <w:t>avie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75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82828"/>
          <w:w w:val="79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6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4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to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0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re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61516"/>
          <w:spacing w:val="0"/>
          <w:w w:val="79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161516"/>
          <w:spacing w:val="-3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7"/>
          <w:position w:val="-1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B5B5B"/>
          <w:spacing w:val="0"/>
          <w:w w:val="106"/>
        </w:rPr>
        <w:t>91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20" w:bottom="0" w:left="1680" w:right="220"/>
        </w:sectPr>
      </w:pPr>
      <w:rPr/>
    </w:p>
    <w:p>
      <w:pPr>
        <w:spacing w:before="76" w:after="0" w:line="240" w:lineRule="auto"/>
        <w:ind w:left="244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5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2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0"/>
          <w:w w:val="100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4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0"/>
          <w:w w:val="100"/>
          <w:b/>
          <w:bCs/>
        </w:rPr>
        <w:t>(Ag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5"/>
          <w:w w:val="100"/>
          <w:b/>
          <w:bCs/>
        </w:rPr>
        <w:t>r</w:t>
      </w:r>
      <w:r>
        <w:rPr>
          <w:rFonts w:ascii="Times New Roman" w:hAnsi="Times New Roman" w:cs="Times New Roman" w:eastAsia="Times New Roman"/>
          <w:sz w:val="25"/>
          <w:szCs w:val="25"/>
          <w:color w:val="0E0E0E"/>
          <w:spacing w:val="0"/>
          <w:w w:val="100"/>
          <w:b/>
          <w:bCs/>
        </w:rPr>
        <w:t>ia</w:t>
      </w:r>
      <w:r>
        <w:rPr>
          <w:rFonts w:ascii="Times New Roman" w:hAnsi="Times New Roman" w:cs="Times New Roman" w:eastAsia="Times New Roman"/>
          <w:sz w:val="25"/>
          <w:szCs w:val="25"/>
          <w:color w:val="0E0E0E"/>
          <w:spacing w:val="3"/>
          <w:w w:val="100"/>
          <w:b/>
          <w:bCs/>
        </w:rPr>
        <w:t>t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0"/>
          <w:w w:val="100"/>
          <w:b/>
          <w:bCs/>
        </w:rPr>
        <w:t>e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4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0"/>
          <w:w w:val="105"/>
          <w:b/>
          <w:bCs/>
        </w:rPr>
        <w:t>F)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82" w:lineRule="exact"/>
        <w:ind w:left="244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7"/>
          <w:b/>
          <w:bCs/>
          <w:position w:val="-1"/>
        </w:rPr>
        <w:t>PRESCASBACCAGHJOLA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460" w:bottom="280" w:left="1500" w:right="32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1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48.679991pt;height:136.44pt;mso-position-horizontal-relative:char;mso-position-vertical-relative:line" type="#_x0000_t75">
            <v:imagedata r:id="rId11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181.440002pt;margin-top:34.038452pt;width:164.880005pt;height:141.119995pt;mso-position-horizontal-relative:page;mso-position-vertical-relative:paragraph;z-index:-13544" type="#_x0000_t75">
            <v:imagedata r:id="rId113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2"/>
          <w:w w:val="100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3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11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"/>
          <w:w w:val="11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6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84" w:lineRule="auto"/>
        <w:ind w:left="1193" w:right="-5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5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9"/>
          <w:w w:val="117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8"/>
        </w:rPr>
        <w:t>mis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8"/>
          <w:w w:val="107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1"/>
          <w:w w:val="117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9"/>
          <w:w w:val="97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7"/>
        </w:rPr>
        <w:t>RITE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1"/>
          <w:w w:val="100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2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5"/>
        </w:rPr>
        <w:t>oût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VEUR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6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avou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5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7"/>
          <w:w w:val="109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7"/>
        </w:rPr>
        <w:t>ar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7"/>
          <w:w w:val="107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1"/>
        </w:rPr>
        <w:t>it-il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7"/>
        </w:rPr>
        <w:t>OB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3"/>
          <w:w w:val="107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0"/>
          <w:w w:val="103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5"/>
        </w:rPr>
        <w:t>ATI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7"/>
          <w:w w:val="105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40"/>
        </w:rPr>
        <w:t>N: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4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1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4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2" w:after="0" w:line="240" w:lineRule="auto"/>
        <w:ind w:left="119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TY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5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9"/>
          <w:w w:val="109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3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13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10"/>
          <w:w w:val="106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51.919998pt;height:138.960007pt;mso-position-horizontal-relative:char;mso-position-vertical-relative:line" type="#_x0000_t75">
            <v:imagedata r:id="rId11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0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2"/>
          <w:w w:val="100"/>
          <w:position w:val="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7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  <w:position w:val="0"/>
        </w:rPr>
        <w:t>ir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3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6"/>
          <w:w w:val="104"/>
          <w:position w:val="0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6"/>
          <w:w w:val="11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3"/>
          <w:position w:val="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6"/>
          <w:w w:val="103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313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5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2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79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0"/>
          <w:w w:val="100"/>
          <w:position w:val="-1"/>
        </w:rPr>
        <w:t>er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4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7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65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65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0"/>
          <w:w w:val="115"/>
          <w:position w:val="-1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7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666666"/>
          <w:spacing w:val="0"/>
          <w:w w:val="118"/>
          <w:position w:val="-1"/>
        </w:rPr>
        <w:t>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20"/>
          <w:cols w:num="2" w:equalWidth="0">
            <w:col w:w="3989" w:space="574"/>
            <w:col w:w="5597"/>
          </w:cols>
        </w:sectPr>
      </w:pPr>
      <w:rPr/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516.205505pt;margin-top:.539795pt;width:43.557091pt;height:.1pt;mso-position-horizontal-relative:page;mso-position-vertical-relative:page;z-index:-13543" coordorigin="10324,11" coordsize="871,2">
            <v:shape style="position:absolute;left:10324;top:11;width:871;height:2" coordorigin="10324,11" coordsize="871,0" path="m10324,11l11195,11e" filled="f" stroked="t" strokeweight=".359976pt" strokecolor="#A0A09C">
              <v:path arrowok="t"/>
            </v:shape>
          </v:group>
          <w10:wrap type="none"/>
        </w:pict>
      </w:r>
      <w:r>
        <w:rPr/>
        <w:pict>
          <v:group style="position:absolute;margin-left:594.680298pt;margin-top:582.978149pt;width:.1pt;height:106.159606pt;mso-position-horizontal-relative:page;mso-position-vertical-relative:page;z-index:-13542" coordorigin="11894,11660" coordsize="2,2123">
            <v:shape style="position:absolute;left:11894;top:11660;width:2;height:2123" coordorigin="11894,11660" coordsize="0,2123" path="m11894,13783l11894,11660e" filled="f" stroked="t" strokeweight=".719952pt" strokecolor="#BFBFBF">
              <v:path arrowok="t"/>
            </v:shape>
          </v:group>
          <w10:wrap type="none"/>
        </w:pict>
      </w:r>
      <w:r>
        <w:rPr/>
        <w:pict>
          <v:group style="position:absolute;margin-left:594.680298pt;margin-top:786.660706pt;width:.1pt;height:53.979461pt;mso-position-horizontal-relative:page;mso-position-vertical-relative:page;z-index:-13541" coordorigin="11894,15733" coordsize="2,1080">
            <v:shape style="position:absolute;left:11894;top:15733;width:2;height:1080" coordorigin="11894,15733" coordsize="0,1080" path="m11894,16813l11894,15733e" filled="f" stroked="t" strokeweight=".719952pt" strokecolor="#BCBCBC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35" w:after="0" w:line="240" w:lineRule="auto"/>
        <w:ind w:right="98"/>
        <w:jc w:val="right"/>
        <w:rPr>
          <w:rFonts w:ascii="Courier New" w:hAnsi="Courier New" w:cs="Courier New" w:eastAsia="Courier New"/>
          <w:sz w:val="25"/>
          <w:szCs w:val="25"/>
        </w:rPr>
      </w:pPr>
      <w:rPr/>
      <w:r>
        <w:rPr>
          <w:rFonts w:ascii="Courier New" w:hAnsi="Courier New" w:cs="Courier New" w:eastAsia="Courier New"/>
          <w:sz w:val="25"/>
          <w:szCs w:val="25"/>
          <w:color w:val="4F4F4F"/>
          <w:spacing w:val="0"/>
          <w:w w:val="82"/>
          <w:b/>
          <w:bCs/>
          <w:i/>
        </w:rPr>
        <w:t>92</w:t>
      </w:r>
      <w:r>
        <w:rPr>
          <w:rFonts w:ascii="Courier New" w:hAnsi="Courier New" w:cs="Courier New" w:eastAsia="Courier New"/>
          <w:sz w:val="25"/>
          <w:szCs w:val="25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320"/>
        </w:sectPr>
      </w:pPr>
      <w:rPr/>
    </w:p>
    <w:p>
      <w:pPr>
        <w:spacing w:before="60" w:after="0" w:line="240" w:lineRule="auto"/>
        <w:ind w:left="2254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13"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-11"/>
          <w:w w:val="113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00"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13"/>
        </w:rPr>
        <w:t>(Agriate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-7"/>
          <w:w w:val="113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34"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-27"/>
          <w:w w:val="134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34"/>
        </w:rPr>
        <w:t>G)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1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82" w:lineRule="exact"/>
        <w:ind w:left="2261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12"/>
          <w:position w:val="-1"/>
        </w:rPr>
        <w:t>PRESCA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-16"/>
          <w:w w:val="112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32323"/>
          <w:spacing w:val="0"/>
          <w:w w:val="112"/>
          <w:position w:val="-1"/>
        </w:rPr>
        <w:t>UNZICAGHJOLA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3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46.160011pt;height:140.04pt;mso-position-horizontal-relative:char;mso-position-vertical-relative:line" type="#_x0000_t75">
            <v:imagedata r:id="rId11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33" w:after="0" w:line="237" w:lineRule="exact"/>
        <w:ind w:left="96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309.600006pt;margin-top:-148.266785pt;width:145.440008pt;height:140.4pt;mso-position-horizontal-relative:page;mso-position-vertical-relative:paragraph;z-index:-13540" type="#_x0000_t75">
            <v:imagedata r:id="rId116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2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11"/>
          <w:position w:val="-1"/>
        </w:rPr>
        <w:t>peaujau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2"/>
          <w:w w:val="111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700" w:bottom="0" w:left="154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231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4.439994pt;height:138.96pt;mso-position-horizontal-relative:char;mso-position-vertical-relative:line" type="#_x0000_t75">
            <v:imagedata r:id="rId11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5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ORIGINE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2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6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7"/>
          <w:w w:val="106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9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12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6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MATURITE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25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25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6"/>
        </w:rPr>
        <w:t>Ao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2"/>
          <w:w w:val="106"/>
        </w:rPr>
        <w:t>û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2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43" w:lineRule="auto"/>
        <w:ind w:left="1369" w:right="229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SAVE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9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56"/>
        </w:rPr>
        <w:t>:?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5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11"/>
        </w:rPr>
        <w:t>OBSERVEE: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10"/>
          <w:w w:val="1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3"/>
          <w:w w:val="11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7"/>
        </w:rPr>
        <w:t>on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61" w:after="0" w:line="237" w:lineRule="exact"/>
        <w:ind w:left="136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TYPE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4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26"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10"/>
          <w:w w:val="12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Pêche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6"/>
          <w:position w:val="-1"/>
        </w:rPr>
        <w:t>Pavie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group style="position:absolute;margin-left:594.680298pt;margin-top:-66.848091pt;width:.1pt;height:311.641421pt;mso-position-horizontal-relative:page;mso-position-vertical-relative:paragraph;z-index:-13537" coordorigin="11894,-1337" coordsize="2,6233">
            <v:shape style="position:absolute;left:11894;top:-1337;width:2;height:6233" coordorigin="11894,-1337" coordsize="0,6233" path="m11894,4896l11894,-1337e" filled="f" stroked="t" strokeweight=".719952pt" strokecolor="#BCBCB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5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0"/>
        </w:rPr>
        <w:t>hair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3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6"/>
          <w:w w:val="10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0"/>
          <w:w w:val="103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1"/>
          <w:w w:val="10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0"/>
          <w:cols w:num="2" w:equalWidth="0">
            <w:col w:w="5409" w:space="294"/>
            <w:col w:w="4737"/>
          </w:cols>
        </w:sectPr>
      </w:pPr>
      <w:rPr/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/>
        <w:pict>
          <v:group style="position:absolute;margin-left:447.450134pt;margin-top:.539795pt;width:129.591346pt;height:.1pt;mso-position-horizontal-relative:page;mso-position-vertical-relative:page;z-index:-13539" coordorigin="8949,11" coordsize="2592,2">
            <v:shape style="position:absolute;left:8949;top:11;width:2592;height:2" coordorigin="8949,11" coordsize="2592,0" path="m8949,11l11541,11e" filled="f" stroked="t" strokeweight=".359976pt" strokecolor="#838080">
              <v:path arrowok="t"/>
            </v:shape>
          </v:group>
          <w10:wrap type="none"/>
        </w:pict>
      </w:r>
      <w:r>
        <w:rPr/>
        <w:pict>
          <v:group style="position:absolute;margin-left:594.680298pt;margin-top:0pt;width:.1pt;height:295.087719pt;mso-position-horizontal-relative:page;mso-position-vertical-relative:page;z-index:-13538" coordorigin="11894,0" coordsize="2,5902">
            <v:shape style="position:absolute;left:11894;top:0;width:2;height:5902" coordorigin="11894,0" coordsize="0,5902" path="m11894,5902l11894,0e" filled="f" stroked="t" strokeweight=".719952pt" strokecolor="#B8B8B8">
              <v:path arrowok="t"/>
            </v:shape>
          </v:group>
          <w10:wrap type="none"/>
        </w:pict>
      </w:r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right="68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32323"/>
          <w:spacing w:val="-7"/>
          <w:w w:val="100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5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3"/>
          <w:w w:val="92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10"/>
          <w:w w:val="115"/>
          <w:position w:val="-1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7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9"/>
          <w:position w:val="-1"/>
        </w:rPr>
        <w:t>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368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17"/>
        </w:rPr>
        <w:t>93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4" w:after="0" w:line="234" w:lineRule="exact"/>
        <w:ind w:right="18"/>
        <w:jc w:val="right"/>
        <w:rPr>
          <w:rFonts w:ascii="Arial" w:hAnsi="Arial" w:cs="Arial" w:eastAsia="Arial"/>
          <w:sz w:val="25"/>
          <w:szCs w:val="25"/>
        </w:rPr>
      </w:pPr>
      <w:rPr/>
      <w:r>
        <w:rPr>
          <w:rFonts w:ascii="Arial" w:hAnsi="Arial" w:cs="Arial" w:eastAsia="Arial"/>
          <w:sz w:val="25"/>
          <w:szCs w:val="25"/>
          <w:color w:val="7E7E7E"/>
          <w:spacing w:val="-18"/>
          <w:w w:val="115"/>
          <w:position w:val="-5"/>
        </w:rPr>
        <w:t>·</w:t>
      </w:r>
      <w:r>
        <w:rPr>
          <w:rFonts w:ascii="Arial" w:hAnsi="Arial" w:cs="Arial" w:eastAsia="Arial"/>
          <w:sz w:val="25"/>
          <w:szCs w:val="25"/>
          <w:color w:val="BCBCBC"/>
          <w:spacing w:val="0"/>
          <w:w w:val="44"/>
          <w:position w:val="-5"/>
        </w:rPr>
        <w:t>1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40" w:right="0"/>
        </w:sectPr>
      </w:pPr>
      <w:rPr/>
    </w:p>
    <w:p>
      <w:pPr>
        <w:spacing w:before="72" w:after="0" w:line="394" w:lineRule="auto"/>
        <w:ind w:left="2077" w:right="3985" w:firstLine="7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594.680298pt;margin-top:342.229767pt;width:.1pt;height:498.410355pt;mso-position-horizontal-relative:page;mso-position-vertical-relative:page;z-index:-13535" coordorigin="11894,6845" coordsize="2,9968">
            <v:shape style="position:absolute;left:11894;top:6845;width:2;height:9968" coordorigin="11894,6845" coordsize="0,9968" path="m11894,16813l11894,6845e" filled="f" stroked="t" strokeweight=".719952pt" strokecolor="#A3A3A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9"/>
          <w:b/>
          <w:bCs/>
        </w:rPr>
        <w:t>PECHE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-1"/>
          <w:w w:val="109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6"/>
          <w:w w:val="100"/>
          <w:b/>
          <w:bCs/>
        </w:rPr>
        <w:t>V</w:t>
      </w:r>
      <w:r>
        <w:rPr>
          <w:rFonts w:ascii="Times New Roman" w:hAnsi="Times New Roman" w:cs="Times New Roman" w:eastAsia="Times New Roman"/>
          <w:sz w:val="24"/>
          <w:szCs w:val="24"/>
          <w:color w:val="0A0A0A"/>
          <w:spacing w:val="13"/>
          <w:w w:val="100"/>
          <w:b/>
          <w:bCs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</w:rPr>
        <w:t>GNE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4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11"/>
          <w:b/>
          <w:bCs/>
        </w:rPr>
        <w:t>(Agriate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-2"/>
          <w:w w:val="111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1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9"/>
          <w:b/>
          <w:bCs/>
        </w:rPr>
        <w:t>H)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9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11"/>
          <w:b/>
          <w:bCs/>
        </w:rPr>
        <w:t>PRESCASPCHJULAGHJOLA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1.760010pt;margin-top:2.880051pt;width:155.519996pt;height:138.96pt;mso-position-horizontal-relative:page;mso-position-vertical-relative:paragraph;z-index:-13536" type="#_x0000_t75">
            <v:imagedata r:id="rId118" o:title=""/>
          </v:shape>
        </w:pict>
      </w:r>
      <w:r>
        <w:rPr/>
        <w:pict>
          <v:shape style="width:153.000001pt;height:134.28pt;mso-position-horizontal-relative:char;mso-position-vertical-relative:line" type="#_x0000_t75">
            <v:imagedata r:id="rId11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6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ea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Jau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2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4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8"/>
          <w:w w:val="104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8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30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width:157.679993pt;height:135.720001pt;mso-position-horizontal-relative:char;mso-position-vertical-relative:line" type="#_x0000_t75">
            <v:imagedata r:id="rId12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9"/>
          <w:position w:val="0"/>
        </w:rPr>
        <w:t>ch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7"/>
          <w:w w:val="109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0A0A0A"/>
          <w:spacing w:val="0"/>
          <w:w w:val="77"/>
          <w:position w:val="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0A0A0A"/>
          <w:spacing w:val="-35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3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11"/>
          <w:position w:val="0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1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w w:val="103"/>
        </w:rPr>
        <w:t>ORJGI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8"/>
          <w:w w:val="10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44"/>
        </w:rPr>
        <w:t>E: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8"/>
        </w:rPr>
        <w:t>Semis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50" w:lineRule="auto"/>
        <w:ind w:left="1429" w:right="3186" w:firstLine="-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TURJTE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"/>
          <w:w w:val="100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0"/>
        </w:rPr>
        <w:t>Juil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5"/>
          <w:w w:val="11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3"/>
          <w:w w:val="11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0"/>
        </w:rPr>
        <w:t>t.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6"/>
        </w:rPr>
        <w:t>int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06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6"/>
          <w:w w:val="106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6"/>
        </w:rPr>
        <w:t>éss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6"/>
          <w:w w:val="106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6"/>
        </w:rPr>
        <w:t>nt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6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7"/>
          <w:w w:val="10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car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2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2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7"/>
        </w:rPr>
        <w:t>écoc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8"/>
          <w:w w:val="10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0"/>
          <w:w w:val="159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0"/>
          <w:w w:val="15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SA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8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EUR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62"/>
        </w:rPr>
        <w:t>:?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28" w:lineRule="exact"/>
        <w:ind w:left="14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7"/>
        </w:rPr>
        <w:t>OBSERVEE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-8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4"/>
        </w:rPr>
        <w:t>:N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24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0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2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PE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7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9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3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2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4"/>
        </w:rPr>
        <w:t>Pê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9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9"/>
        </w:rPr>
        <w:t>he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37" w:lineRule="exact"/>
        <w:ind w:left="45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Façade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1"/>
        </w:rPr>
        <w:t>ma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1"/>
        </w:rPr>
        <w:t>d'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1"/>
        </w:rPr>
        <w:t>habitation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27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20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w w:val="92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D3D3D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0"/>
        </w:rPr>
        <w:t>983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96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4F4F4F"/>
          <w:spacing w:val="0"/>
          <w:w w:val="107"/>
          <w:b/>
          <w:bCs/>
        </w:rPr>
        <w:t>94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60" w:bottom="0" w:left="1580" w:right="520"/>
        </w:sectPr>
      </w:pPr>
      <w:rPr/>
    </w:p>
    <w:p>
      <w:pPr>
        <w:spacing w:before="61" w:after="0" w:line="240" w:lineRule="auto"/>
        <w:ind w:left="3932" w:right="4707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42424"/>
          <w:spacing w:val="0"/>
          <w:w w:val="100"/>
          <w:b/>
          <w:bCs/>
        </w:rPr>
        <w:t>PECHE</w:t>
      </w:r>
      <w:r>
        <w:rPr>
          <w:rFonts w:ascii="Times New Roman" w:hAnsi="Times New Roman" w:cs="Times New Roman" w:eastAsia="Times New Roman"/>
          <w:sz w:val="25"/>
          <w:szCs w:val="25"/>
          <w:color w:val="242424"/>
          <w:spacing w:val="4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42424"/>
          <w:spacing w:val="0"/>
          <w:w w:val="100"/>
          <w:b/>
          <w:bCs/>
        </w:rPr>
        <w:t>DE</w:t>
      </w:r>
      <w:r>
        <w:rPr>
          <w:rFonts w:ascii="Times New Roman" w:hAnsi="Times New Roman" w:cs="Times New Roman" w:eastAsia="Times New Roman"/>
          <w:sz w:val="25"/>
          <w:szCs w:val="25"/>
          <w:color w:val="242424"/>
          <w:spacing w:val="24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42424"/>
          <w:spacing w:val="0"/>
          <w:w w:val="103"/>
          <w:b/>
          <w:bCs/>
        </w:rPr>
        <w:t>VIGNE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72" w:after="0" w:line="240" w:lineRule="auto"/>
        <w:ind w:left="395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383838"/>
          <w:spacing w:val="0"/>
          <w:w w:val="100"/>
        </w:rPr>
        <w:t>8</w:t>
      </w:r>
      <w:r>
        <w:rPr>
          <w:rFonts w:ascii="Arial" w:hAnsi="Arial" w:cs="Arial" w:eastAsia="Arial"/>
          <w:sz w:val="18"/>
          <w:szCs w:val="18"/>
          <w:color w:val="383838"/>
          <w:spacing w:val="16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383838"/>
          <w:spacing w:val="0"/>
          <w:w w:val="100"/>
        </w:rPr>
        <w:t>PRESCHI</w:t>
      </w:r>
      <w:r>
        <w:rPr>
          <w:rFonts w:ascii="Arial" w:hAnsi="Arial" w:cs="Arial" w:eastAsia="Arial"/>
          <w:sz w:val="18"/>
          <w:szCs w:val="18"/>
          <w:color w:val="383838"/>
          <w:spacing w:val="24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383838"/>
          <w:spacing w:val="0"/>
          <w:w w:val="105"/>
        </w:rPr>
        <w:t>S</w:t>
      </w:r>
      <w:r>
        <w:rPr>
          <w:rFonts w:ascii="Arial" w:hAnsi="Arial" w:cs="Arial" w:eastAsia="Arial"/>
          <w:sz w:val="18"/>
          <w:szCs w:val="18"/>
          <w:color w:val="383838"/>
          <w:spacing w:val="-5"/>
          <w:w w:val="105"/>
        </w:rPr>
        <w:t>P</w:t>
      </w:r>
      <w:r>
        <w:rPr>
          <w:rFonts w:ascii="Arial" w:hAnsi="Arial" w:cs="Arial" w:eastAsia="Arial"/>
          <w:sz w:val="18"/>
          <w:szCs w:val="18"/>
          <w:color w:val="0A0A0A"/>
          <w:spacing w:val="-21"/>
          <w:w w:val="105"/>
        </w:rPr>
        <w:t>I</w:t>
      </w:r>
      <w:r>
        <w:rPr>
          <w:rFonts w:ascii="Arial" w:hAnsi="Arial" w:cs="Arial" w:eastAsia="Arial"/>
          <w:sz w:val="18"/>
          <w:szCs w:val="18"/>
          <w:color w:val="383838"/>
          <w:spacing w:val="0"/>
          <w:w w:val="105"/>
        </w:rPr>
        <w:t>GHJULAGHJOLI</w:t>
      </w:r>
      <w:r>
        <w:rPr>
          <w:rFonts w:ascii="Arial" w:hAnsi="Arial" w:cs="Arial" w:eastAsia="Arial"/>
          <w:sz w:val="18"/>
          <w:szCs w:val="18"/>
          <w:color w:val="383838"/>
          <w:spacing w:val="-9"/>
          <w:w w:val="105"/>
        </w:rPr>
        <w:t> </w:t>
      </w:r>
      <w:r>
        <w:rPr>
          <w:rFonts w:ascii="Arial" w:hAnsi="Arial" w:cs="Arial" w:eastAsia="Arial"/>
          <w:sz w:val="18"/>
          <w:szCs w:val="18"/>
          <w:color w:val="494949"/>
          <w:spacing w:val="0"/>
          <w:w w:val="100"/>
        </w:rPr>
        <w:t>(</w:t>
      </w:r>
      <w:r>
        <w:rPr>
          <w:rFonts w:ascii="Arial" w:hAnsi="Arial" w:cs="Arial" w:eastAsia="Arial"/>
          <w:sz w:val="18"/>
          <w:szCs w:val="18"/>
          <w:color w:val="494949"/>
          <w:spacing w:val="9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383838"/>
          <w:spacing w:val="0"/>
          <w:w w:val="100"/>
        </w:rPr>
        <w:t>Pêches</w:t>
      </w:r>
      <w:r>
        <w:rPr>
          <w:rFonts w:ascii="Arial" w:hAnsi="Arial" w:cs="Arial" w:eastAsia="Arial"/>
          <w:sz w:val="18"/>
          <w:szCs w:val="18"/>
          <w:color w:val="383838"/>
          <w:spacing w:val="9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595959"/>
          <w:spacing w:val="0"/>
          <w:w w:val="119"/>
        </w:rPr>
        <w:t>)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9" w:after="0" w:line="203" w:lineRule="exact"/>
        <w:ind w:left="3964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494949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color w:val="494949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383838"/>
          <w:spacing w:val="0"/>
          <w:w w:val="107"/>
          <w:position w:val="-1"/>
        </w:rPr>
        <w:t>PRESC</w:t>
      </w:r>
      <w:r>
        <w:rPr>
          <w:rFonts w:ascii="Arial" w:hAnsi="Arial" w:cs="Arial" w:eastAsia="Arial"/>
          <w:sz w:val="18"/>
          <w:szCs w:val="18"/>
          <w:color w:val="383838"/>
          <w:spacing w:val="-6"/>
          <w:w w:val="107"/>
          <w:position w:val="-1"/>
        </w:rPr>
        <w:t>H</w:t>
      </w:r>
      <w:r>
        <w:rPr>
          <w:rFonts w:ascii="Arial" w:hAnsi="Arial" w:cs="Arial" w:eastAsia="Arial"/>
          <w:sz w:val="18"/>
          <w:szCs w:val="18"/>
          <w:color w:val="0A0A0A"/>
          <w:spacing w:val="0"/>
          <w:w w:val="10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0A0A0A"/>
          <w:spacing w:val="-10"/>
          <w:w w:val="107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242424"/>
          <w:spacing w:val="0"/>
          <w:w w:val="100"/>
          <w:position w:val="-1"/>
        </w:rPr>
        <w:t>RUNZIGAGHJOLI</w:t>
      </w:r>
      <w:r>
        <w:rPr>
          <w:rFonts w:ascii="Arial" w:hAnsi="Arial" w:cs="Arial" w:eastAsia="Arial"/>
          <w:sz w:val="18"/>
          <w:szCs w:val="18"/>
          <w:color w:val="242424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242424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595959"/>
          <w:spacing w:val="0"/>
          <w:w w:val="100"/>
          <w:position w:val="-1"/>
        </w:rPr>
        <w:t>(</w:t>
      </w:r>
      <w:r>
        <w:rPr>
          <w:rFonts w:ascii="Arial" w:hAnsi="Arial" w:cs="Arial" w:eastAsia="Arial"/>
          <w:sz w:val="18"/>
          <w:szCs w:val="18"/>
          <w:color w:val="595959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383838"/>
          <w:spacing w:val="0"/>
          <w:w w:val="100"/>
          <w:position w:val="-1"/>
        </w:rPr>
        <w:t>Pavies</w:t>
      </w:r>
      <w:r>
        <w:rPr>
          <w:rFonts w:ascii="Arial" w:hAnsi="Arial" w:cs="Arial" w:eastAsia="Arial"/>
          <w:sz w:val="18"/>
          <w:szCs w:val="18"/>
          <w:color w:val="383838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494949"/>
          <w:spacing w:val="0"/>
          <w:w w:val="102"/>
          <w:position w:val="-1"/>
        </w:rPr>
        <w:t>)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80" w:h="16820"/>
          <w:pgMar w:top="540" w:bottom="0" w:left="680" w:right="320"/>
        </w:sectPr>
      </w:pPr>
      <w:rPr/>
    </w:p>
    <w:p>
      <w:pPr>
        <w:spacing w:before="30" w:after="0" w:line="240" w:lineRule="auto"/>
        <w:ind w:left="486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pict>
          <v:shape style="position:absolute;margin-left:110.879997pt;margin-top:8.673867pt;width:206.639999pt;height:57.599998pt;mso-position-horizontal-relative:page;mso-position-vertical-relative:paragraph;z-index:-13534" type="#_x0000_t75">
            <v:imagedata r:id="rId121" o:title=""/>
          </v:shape>
        </w:pict>
      </w:r>
      <w:r>
        <w:rPr>
          <w:rFonts w:ascii="Times New Roman" w:hAnsi="Times New Roman" w:cs="Times New Roman" w:eastAsia="Times New Roman"/>
          <w:sz w:val="23"/>
          <w:szCs w:val="23"/>
          <w:color w:val="0A0A0A"/>
          <w:spacing w:val="0"/>
          <w:w w:val="108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0" w:right="4420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Deux</w:t>
      </w:r>
      <w:r>
        <w:rPr>
          <w:rFonts w:ascii="Arial" w:hAnsi="Arial" w:cs="Arial" w:eastAsia="Arial"/>
          <w:sz w:val="16"/>
          <w:szCs w:val="16"/>
          <w:color w:val="383838"/>
          <w:spacing w:val="3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8"/>
        </w:rPr>
        <w:t>cultivars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60" w:after="0" w:line="180" w:lineRule="exact"/>
        <w:ind w:left="508"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242424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6"/>
          <w:szCs w:val="16"/>
          <w:color w:val="242424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16"/>
          <w:szCs w:val="16"/>
          <w:color w:val="383838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14"/>
          <w:position w:val="-1"/>
        </w:rPr>
        <w:t>2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80" w:lineRule="exact"/>
        <w:jc w:val="left"/>
        <w:rPr>
          <w:sz w:val="18"/>
          <w:szCs w:val="18"/>
        </w:rPr>
      </w:pPr>
      <w:rPr/>
      <w:r>
        <w:rPr/>
        <w:br w:type="column"/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tabs>
          <w:tab w:pos="174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  <w:position w:val="4"/>
        </w:rPr>
        <w:t>Fin</w:t>
      </w:r>
      <w:r>
        <w:rPr>
          <w:rFonts w:ascii="Arial" w:hAnsi="Arial" w:cs="Arial" w:eastAsia="Arial"/>
          <w:sz w:val="16"/>
          <w:szCs w:val="16"/>
          <w:color w:val="595959"/>
          <w:spacing w:val="11"/>
          <w:w w:val="100"/>
          <w:position w:val="4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  <w:position w:val="4"/>
        </w:rPr>
        <w:t>S</w:t>
      </w:r>
      <w:r>
        <w:rPr>
          <w:rFonts w:ascii="Arial" w:hAnsi="Arial" w:cs="Arial" w:eastAsia="Arial"/>
          <w:sz w:val="16"/>
          <w:szCs w:val="16"/>
          <w:color w:val="595959"/>
          <w:spacing w:val="-4"/>
          <w:w w:val="100"/>
          <w:position w:val="4"/>
        </w:rPr>
        <w:t>e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4"/>
        </w:rPr>
        <w:t>ptembre</w:t>
      </w:r>
      <w:r>
        <w:rPr>
          <w:rFonts w:ascii="Arial" w:hAnsi="Arial" w:cs="Arial" w:eastAsia="Arial"/>
          <w:sz w:val="16"/>
          <w:szCs w:val="16"/>
          <w:color w:val="383838"/>
          <w:spacing w:val="-7"/>
          <w:w w:val="100"/>
          <w:position w:val="4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4"/>
        </w:rPr>
        <w:tab/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0"/>
        </w:rPr>
        <w:t>N"1</w:t>
      </w:r>
      <w:r>
        <w:rPr>
          <w:rFonts w:ascii="Arial" w:hAnsi="Arial" w:cs="Arial" w:eastAsia="Arial"/>
          <w:sz w:val="16"/>
          <w:szCs w:val="16"/>
          <w:color w:val="383838"/>
          <w:spacing w:val="23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0"/>
        </w:rPr>
        <w:t>N"2</w:t>
      </w:r>
      <w:r>
        <w:rPr>
          <w:rFonts w:ascii="Arial" w:hAnsi="Arial" w:cs="Arial" w:eastAsia="Arial"/>
          <w:sz w:val="16"/>
          <w:szCs w:val="16"/>
          <w:color w:val="383838"/>
          <w:spacing w:val="4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80"/>
          <w:position w:val="0"/>
        </w:rPr>
        <w:t>:</w:t>
      </w:r>
      <w:r>
        <w:rPr>
          <w:rFonts w:ascii="Arial" w:hAnsi="Arial" w:cs="Arial" w:eastAsia="Arial"/>
          <w:sz w:val="16"/>
          <w:szCs w:val="16"/>
          <w:color w:val="6E6E6E"/>
          <w:spacing w:val="80"/>
          <w:w w:val="18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9"/>
          <w:position w:val="0"/>
        </w:rPr>
        <w:t>chap</w:t>
      </w:r>
      <w:r>
        <w:rPr>
          <w:rFonts w:ascii="Arial" w:hAnsi="Arial" w:cs="Arial" w:eastAsia="Arial"/>
          <w:sz w:val="16"/>
          <w:szCs w:val="16"/>
          <w:color w:val="494949"/>
          <w:spacing w:val="-4"/>
          <w:w w:val="109"/>
          <w:position w:val="0"/>
        </w:rPr>
        <w:t>e</w:t>
      </w:r>
      <w:r>
        <w:rPr>
          <w:rFonts w:ascii="Arial" w:hAnsi="Arial" w:cs="Arial" w:eastAsia="Arial"/>
          <w:sz w:val="16"/>
          <w:szCs w:val="16"/>
          <w:color w:val="242424"/>
          <w:spacing w:val="0"/>
          <w:w w:val="111"/>
          <w:position w:val="0"/>
        </w:rPr>
        <w:t>lle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680" w:right="320"/>
          <w:cols w:num="2" w:equalWidth="0">
            <w:col w:w="5671" w:space="741"/>
            <w:col w:w="4568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680" w:right="320"/>
        </w:sectPr>
      </w:pPr>
      <w:rPr/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right="-20"/>
        <w:jc w:val="right"/>
        <w:rPr>
          <w:rFonts w:ascii="Arial" w:hAnsi="Arial" w:cs="Arial" w:eastAsia="Arial"/>
          <w:sz w:val="16"/>
          <w:szCs w:val="16"/>
        </w:rPr>
      </w:pPr>
      <w:rPr/>
      <w:r>
        <w:rPr/>
        <w:pict>
          <v:shape style="position:absolute;margin-left:40.32pt;margin-top:-21.581459pt;width:275.399994pt;height:570.960022pt;mso-position-horizontal-relative:page;mso-position-vertical-relative:paragraph;z-index:-13533" type="#_x0000_t75">
            <v:imagedata r:id="rId122" o:title=""/>
          </v:shape>
        </w:pic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Fin</w:t>
      </w:r>
      <w:r>
        <w:rPr>
          <w:rFonts w:ascii="Arial" w:hAnsi="Arial" w:cs="Arial" w:eastAsia="Arial"/>
          <w:sz w:val="16"/>
          <w:szCs w:val="16"/>
          <w:color w:val="595959"/>
          <w:spacing w:val="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3"/>
        </w:rPr>
        <w:t>Septembre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39" w:after="0" w:line="240" w:lineRule="auto"/>
        <w:ind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N"3</w:t>
      </w:r>
      <w:r>
        <w:rPr>
          <w:rFonts w:ascii="Arial" w:hAnsi="Arial" w:cs="Arial" w:eastAsia="Arial"/>
          <w:sz w:val="16"/>
          <w:szCs w:val="16"/>
          <w:color w:val="383838"/>
          <w:spacing w:val="26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N"5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22"/>
        </w:rPr>
        <w:t>: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22"/>
        </w:rPr>
        <w:t>  </w:t>
      </w:r>
      <w:r>
        <w:rPr>
          <w:rFonts w:ascii="Arial" w:hAnsi="Arial" w:cs="Arial" w:eastAsia="Arial"/>
          <w:sz w:val="16"/>
          <w:szCs w:val="16"/>
          <w:color w:val="595959"/>
          <w:spacing w:val="7"/>
          <w:w w:val="122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22"/>
        </w:rPr>
        <w:t>chapelle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180" w:lineRule="exact"/>
        <w:ind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6"/>
          <w:szCs w:val="16"/>
          <w:color w:val="494949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80"/>
          <w:position w:val="-1"/>
        </w:rPr>
        <w:t>: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8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12"/>
          <w:w w:val="18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10"/>
          <w:position w:val="-1"/>
        </w:rPr>
        <w:t>Piétrotti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680" w:right="320"/>
          <w:cols w:num="2" w:equalWidth="0">
            <w:col w:w="7500" w:space="661"/>
            <w:col w:w="2819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9" w:after="0" w:line="240" w:lineRule="auto"/>
        <w:ind w:left="6426" w:right="1493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Fin</w:t>
      </w:r>
      <w:r>
        <w:rPr>
          <w:rFonts w:ascii="Arial" w:hAnsi="Arial" w:cs="Arial" w:eastAsia="Arial"/>
          <w:sz w:val="16"/>
          <w:szCs w:val="16"/>
          <w:color w:val="595959"/>
          <w:spacing w:val="1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Septembre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              </w:t>
      </w:r>
      <w:r>
        <w:rPr>
          <w:rFonts w:ascii="Arial" w:hAnsi="Arial" w:cs="Arial" w:eastAsia="Arial"/>
          <w:sz w:val="16"/>
          <w:szCs w:val="16"/>
          <w:color w:val="595959"/>
          <w:spacing w:val="10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N"4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3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35"/>
        </w:rPr>
        <w:t>: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35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58"/>
          <w:w w:val="135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-14"/>
          <w:w w:val="120"/>
        </w:rPr>
        <w:t>c</w:t>
      </w:r>
      <w:r>
        <w:rPr>
          <w:rFonts w:ascii="Arial" w:hAnsi="Arial" w:cs="Arial" w:eastAsia="Arial"/>
          <w:sz w:val="16"/>
          <w:szCs w:val="16"/>
          <w:color w:val="242424"/>
          <w:spacing w:val="-8"/>
          <w:w w:val="128"/>
        </w:rPr>
        <w:t>h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8"/>
        </w:rPr>
        <w:t>apelle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680" w:lineRule="auto"/>
        <w:ind w:left="6433" w:right="1788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Fin</w:t>
      </w:r>
      <w:r>
        <w:rPr>
          <w:rFonts w:ascii="Arial" w:hAnsi="Arial" w:cs="Arial" w:eastAsia="Arial"/>
          <w:sz w:val="16"/>
          <w:szCs w:val="16"/>
          <w:color w:val="494949"/>
          <w:spacing w:val="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Se</w:t>
      </w:r>
      <w:r>
        <w:rPr>
          <w:rFonts w:ascii="Arial" w:hAnsi="Arial" w:cs="Arial" w:eastAsia="Arial"/>
          <w:sz w:val="16"/>
          <w:szCs w:val="16"/>
          <w:color w:val="494949"/>
          <w:spacing w:val="-3"/>
          <w:w w:val="100"/>
        </w:rPr>
        <w:t>p</w:t>
      </w:r>
      <w:r>
        <w:rPr>
          <w:rFonts w:ascii="Arial" w:hAnsi="Arial" w:cs="Arial" w:eastAsia="Arial"/>
          <w:sz w:val="16"/>
          <w:szCs w:val="16"/>
          <w:color w:val="242424"/>
          <w:spacing w:val="0"/>
          <w:w w:val="100"/>
        </w:rPr>
        <w:t>t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embre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             </w:t>
      </w:r>
      <w:r>
        <w:rPr>
          <w:rFonts w:ascii="Arial" w:hAnsi="Arial" w:cs="Arial" w:eastAsia="Arial"/>
          <w:sz w:val="16"/>
          <w:szCs w:val="16"/>
          <w:color w:val="494949"/>
          <w:spacing w:val="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color w:val="494949"/>
          <w:spacing w:val="8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20"/>
        </w:rPr>
        <w:t>: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20"/>
        </w:rPr>
        <w:t>  </w:t>
      </w:r>
      <w:r>
        <w:rPr>
          <w:rFonts w:ascii="Arial" w:hAnsi="Arial" w:cs="Arial" w:eastAsia="Arial"/>
          <w:sz w:val="16"/>
          <w:szCs w:val="16"/>
          <w:color w:val="595959"/>
          <w:spacing w:val="32"/>
          <w:w w:val="120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20"/>
        </w:rPr>
        <w:t>Piétrottl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2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-9"/>
          <w:w w:val="112"/>
        </w:rPr>
        <w:t>F</w:t>
      </w:r>
      <w:r>
        <w:rPr>
          <w:rFonts w:ascii="Arial" w:hAnsi="Arial" w:cs="Arial" w:eastAsia="Arial"/>
          <w:sz w:val="16"/>
          <w:szCs w:val="16"/>
          <w:color w:val="6E6E6E"/>
          <w:spacing w:val="-1"/>
          <w:w w:val="205"/>
        </w:rPr>
        <w:t>i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18"/>
        </w:rPr>
        <w:t>n</w:t>
      </w:r>
      <w:r>
        <w:rPr>
          <w:rFonts w:ascii="Arial" w:hAnsi="Arial" w:cs="Arial" w:eastAsia="Arial"/>
          <w:sz w:val="16"/>
          <w:szCs w:val="16"/>
          <w:color w:val="383838"/>
          <w:spacing w:val="-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Se</w:t>
      </w:r>
      <w:r>
        <w:rPr>
          <w:rFonts w:ascii="Arial" w:hAnsi="Arial" w:cs="Arial" w:eastAsia="Arial"/>
          <w:sz w:val="16"/>
          <w:szCs w:val="16"/>
          <w:color w:val="595959"/>
          <w:spacing w:val="-5"/>
          <w:w w:val="100"/>
        </w:rPr>
        <w:t>p</w:t>
      </w:r>
      <w:r>
        <w:rPr>
          <w:rFonts w:ascii="Arial" w:hAnsi="Arial" w:cs="Arial" w:eastAsia="Arial"/>
          <w:sz w:val="16"/>
          <w:szCs w:val="16"/>
          <w:color w:val="383838"/>
          <w:spacing w:val="8"/>
          <w:w w:val="100"/>
        </w:rPr>
        <w:t>t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embre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             </w:t>
      </w:r>
      <w:r>
        <w:rPr>
          <w:rFonts w:ascii="Arial" w:hAnsi="Arial" w:cs="Arial" w:eastAsia="Arial"/>
          <w:sz w:val="16"/>
          <w:szCs w:val="16"/>
          <w:color w:val="595959"/>
          <w:spacing w:val="7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B</w:t>
      </w:r>
      <w:r>
        <w:rPr>
          <w:rFonts w:ascii="Arial" w:hAnsi="Arial" w:cs="Arial" w:eastAsia="Arial"/>
          <w:sz w:val="16"/>
          <w:szCs w:val="16"/>
          <w:color w:val="595959"/>
          <w:spacing w:val="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A5A5A5"/>
          <w:spacing w:val="0"/>
          <w:w w:val="180"/>
        </w:rPr>
        <w:t>:</w:t>
      </w:r>
      <w:r>
        <w:rPr>
          <w:rFonts w:ascii="Arial" w:hAnsi="Arial" w:cs="Arial" w:eastAsia="Arial"/>
          <w:sz w:val="16"/>
          <w:szCs w:val="16"/>
          <w:color w:val="A5A5A5"/>
          <w:spacing w:val="0"/>
          <w:w w:val="180"/>
        </w:rPr>
        <w:t> </w:t>
      </w:r>
      <w:r>
        <w:rPr>
          <w:rFonts w:ascii="Arial" w:hAnsi="Arial" w:cs="Arial" w:eastAsia="Arial"/>
          <w:sz w:val="16"/>
          <w:szCs w:val="16"/>
          <w:color w:val="A5A5A5"/>
          <w:spacing w:val="1"/>
          <w:w w:val="18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12"/>
        </w:rPr>
        <w:t>Pi</w:t>
      </w:r>
      <w:r>
        <w:rPr>
          <w:rFonts w:ascii="Arial" w:hAnsi="Arial" w:cs="Arial" w:eastAsia="Arial"/>
          <w:sz w:val="16"/>
          <w:szCs w:val="16"/>
          <w:color w:val="494949"/>
          <w:spacing w:val="4"/>
          <w:w w:val="112"/>
        </w:rPr>
        <w:t>e</w:t>
      </w:r>
      <w:r>
        <w:rPr>
          <w:rFonts w:ascii="Arial" w:hAnsi="Arial" w:cs="Arial" w:eastAsia="Arial"/>
          <w:sz w:val="16"/>
          <w:szCs w:val="16"/>
          <w:color w:val="242424"/>
          <w:spacing w:val="-5"/>
          <w:w w:val="107"/>
        </w:rPr>
        <w:t>t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9"/>
        </w:rPr>
        <w:t>rotti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9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Fin</w:t>
      </w:r>
      <w:r>
        <w:rPr>
          <w:rFonts w:ascii="Arial" w:hAnsi="Arial" w:cs="Arial" w:eastAsia="Arial"/>
          <w:sz w:val="16"/>
          <w:szCs w:val="16"/>
          <w:color w:val="595959"/>
          <w:spacing w:val="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-8"/>
          <w:w w:val="100"/>
        </w:rPr>
        <w:t>S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ept</w:t>
      </w:r>
      <w:r>
        <w:rPr>
          <w:rFonts w:ascii="Arial" w:hAnsi="Arial" w:cs="Arial" w:eastAsia="Arial"/>
          <w:sz w:val="16"/>
          <w:szCs w:val="16"/>
          <w:color w:val="383838"/>
          <w:spacing w:val="-4"/>
          <w:w w:val="100"/>
        </w:rPr>
        <w:t>e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mbre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             </w:t>
      </w:r>
      <w:r>
        <w:rPr>
          <w:rFonts w:ascii="Arial" w:hAnsi="Arial" w:cs="Arial" w:eastAsia="Arial"/>
          <w:sz w:val="16"/>
          <w:szCs w:val="16"/>
          <w:color w:val="595959"/>
          <w:spacing w:val="18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55"/>
        </w:rPr>
        <w:t>0</w:t>
      </w:r>
      <w:r>
        <w:rPr>
          <w:rFonts w:ascii="Arial" w:hAnsi="Arial" w:cs="Arial" w:eastAsia="Arial"/>
          <w:sz w:val="16"/>
          <w:szCs w:val="16"/>
          <w:color w:val="6E6E6E"/>
          <w:spacing w:val="-41"/>
          <w:w w:val="155"/>
        </w:rPr>
        <w:t> </w:t>
      </w:r>
      <w:r>
        <w:rPr>
          <w:rFonts w:ascii="Arial" w:hAnsi="Arial" w:cs="Arial" w:eastAsia="Arial"/>
          <w:sz w:val="16"/>
          <w:szCs w:val="16"/>
          <w:color w:val="919091"/>
          <w:spacing w:val="0"/>
          <w:w w:val="155"/>
        </w:rPr>
        <w:t>:</w:t>
      </w:r>
      <w:r>
        <w:rPr>
          <w:rFonts w:ascii="Arial" w:hAnsi="Arial" w:cs="Arial" w:eastAsia="Arial"/>
          <w:sz w:val="16"/>
          <w:szCs w:val="16"/>
          <w:color w:val="919091"/>
          <w:spacing w:val="0"/>
          <w:w w:val="155"/>
        </w:rPr>
        <w:t> </w:t>
      </w:r>
      <w:r>
        <w:rPr>
          <w:rFonts w:ascii="Arial" w:hAnsi="Arial" w:cs="Arial" w:eastAsia="Arial"/>
          <w:sz w:val="16"/>
          <w:szCs w:val="16"/>
          <w:color w:val="919091"/>
          <w:spacing w:val="46"/>
          <w:w w:val="155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8"/>
        </w:rPr>
        <w:t>Pietrotti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53" w:after="0" w:line="240" w:lineRule="auto"/>
        <w:ind w:left="6448" w:right="1795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Fin</w:t>
      </w:r>
      <w:r>
        <w:rPr>
          <w:rFonts w:ascii="Arial" w:hAnsi="Arial" w:cs="Arial" w:eastAsia="Arial"/>
          <w:sz w:val="16"/>
          <w:szCs w:val="16"/>
          <w:color w:val="595959"/>
          <w:spacing w:val="1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S</w:t>
      </w:r>
      <w:r>
        <w:rPr>
          <w:rFonts w:ascii="Arial" w:hAnsi="Arial" w:cs="Arial" w:eastAsia="Arial"/>
          <w:sz w:val="16"/>
          <w:szCs w:val="16"/>
          <w:color w:val="595959"/>
          <w:spacing w:val="-11"/>
          <w:w w:val="100"/>
        </w:rPr>
        <w:t>e</w:t>
      </w:r>
      <w:r>
        <w:rPr>
          <w:rFonts w:ascii="Arial" w:hAnsi="Arial" w:cs="Arial" w:eastAsia="Arial"/>
          <w:sz w:val="16"/>
          <w:szCs w:val="16"/>
          <w:color w:val="383838"/>
          <w:spacing w:val="-5"/>
          <w:w w:val="100"/>
        </w:rPr>
        <w:t>p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tembre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             </w:t>
      </w:r>
      <w:r>
        <w:rPr>
          <w:rFonts w:ascii="Arial" w:hAnsi="Arial" w:cs="Arial" w:eastAsia="Arial"/>
          <w:sz w:val="16"/>
          <w:szCs w:val="16"/>
          <w:color w:val="595959"/>
          <w:spacing w:val="3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E</w:t>
      </w:r>
      <w:r>
        <w:rPr>
          <w:rFonts w:ascii="Arial" w:hAnsi="Arial" w:cs="Arial" w:eastAsia="Arial"/>
          <w:sz w:val="16"/>
          <w:szCs w:val="16"/>
          <w:color w:val="595959"/>
          <w:spacing w:val="6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919091"/>
          <w:spacing w:val="0"/>
          <w:w w:val="135"/>
        </w:rPr>
        <w:t>:</w:t>
      </w:r>
      <w:r>
        <w:rPr>
          <w:rFonts w:ascii="Arial" w:hAnsi="Arial" w:cs="Arial" w:eastAsia="Arial"/>
          <w:sz w:val="16"/>
          <w:szCs w:val="16"/>
          <w:color w:val="919091"/>
          <w:spacing w:val="0"/>
          <w:w w:val="135"/>
        </w:rPr>
        <w:t> </w:t>
      </w:r>
      <w:r>
        <w:rPr>
          <w:rFonts w:ascii="Arial" w:hAnsi="Arial" w:cs="Arial" w:eastAsia="Arial"/>
          <w:sz w:val="16"/>
          <w:szCs w:val="16"/>
          <w:color w:val="919091"/>
          <w:spacing w:val="60"/>
          <w:w w:val="135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12"/>
        </w:rPr>
        <w:t>Pi</w:t>
      </w:r>
      <w:r>
        <w:rPr>
          <w:rFonts w:ascii="Arial" w:hAnsi="Arial" w:cs="Arial" w:eastAsia="Arial"/>
          <w:sz w:val="16"/>
          <w:szCs w:val="16"/>
          <w:color w:val="595959"/>
          <w:spacing w:val="4"/>
          <w:w w:val="112"/>
        </w:rPr>
        <w:t>e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7"/>
        </w:rPr>
        <w:t>trotti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462" w:right="1796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Ou</w:t>
      </w:r>
      <w:r>
        <w:rPr>
          <w:rFonts w:ascii="Arial" w:hAnsi="Arial" w:cs="Arial" w:eastAsia="Arial"/>
          <w:sz w:val="16"/>
          <w:szCs w:val="16"/>
          <w:color w:val="595959"/>
          <w:spacing w:val="-1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15</w:t>
      </w:r>
      <w:r>
        <w:rPr>
          <w:rFonts w:ascii="Arial" w:hAnsi="Arial" w:cs="Arial" w:eastAsia="Arial"/>
          <w:sz w:val="16"/>
          <w:szCs w:val="16"/>
          <w:color w:val="494949"/>
          <w:spacing w:val="6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ao</w:t>
      </w:r>
      <w:r>
        <w:rPr>
          <w:rFonts w:ascii="Arial" w:hAnsi="Arial" w:cs="Arial" w:eastAsia="Arial"/>
          <w:sz w:val="16"/>
          <w:szCs w:val="16"/>
          <w:color w:val="595959"/>
          <w:spacing w:val="-11"/>
          <w:w w:val="100"/>
        </w:rPr>
        <w:t>û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t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                   </w:t>
      </w:r>
      <w:r>
        <w:rPr>
          <w:rFonts w:ascii="Arial" w:hAnsi="Arial" w:cs="Arial" w:eastAsia="Arial"/>
          <w:sz w:val="16"/>
          <w:szCs w:val="16"/>
          <w:color w:val="383838"/>
          <w:spacing w:val="2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F</w:t>
      </w:r>
      <w:r>
        <w:rPr>
          <w:rFonts w:ascii="Arial" w:hAnsi="Arial" w:cs="Arial" w:eastAsia="Arial"/>
          <w:sz w:val="16"/>
          <w:szCs w:val="16"/>
          <w:color w:val="595959"/>
          <w:spacing w:val="1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A5A5A5"/>
          <w:spacing w:val="0"/>
          <w:w w:val="135"/>
        </w:rPr>
        <w:t>:</w:t>
      </w:r>
      <w:r>
        <w:rPr>
          <w:rFonts w:ascii="Arial" w:hAnsi="Arial" w:cs="Arial" w:eastAsia="Arial"/>
          <w:sz w:val="16"/>
          <w:szCs w:val="16"/>
          <w:color w:val="A5A5A5"/>
          <w:spacing w:val="0"/>
          <w:w w:val="135"/>
        </w:rPr>
        <w:t> </w:t>
      </w:r>
      <w:r>
        <w:rPr>
          <w:rFonts w:ascii="Arial" w:hAnsi="Arial" w:cs="Arial" w:eastAsia="Arial"/>
          <w:sz w:val="16"/>
          <w:szCs w:val="16"/>
          <w:color w:val="A5A5A5"/>
          <w:spacing w:val="60"/>
          <w:w w:val="135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-6"/>
          <w:w w:val="115"/>
        </w:rPr>
        <w:t>P</w:t>
      </w:r>
      <w:r>
        <w:rPr>
          <w:rFonts w:ascii="Arial" w:hAnsi="Arial" w:cs="Arial" w:eastAsia="Arial"/>
          <w:sz w:val="16"/>
          <w:szCs w:val="16"/>
          <w:color w:val="383838"/>
          <w:spacing w:val="-14"/>
          <w:w w:val="153"/>
        </w:rPr>
        <w:t>i</w:t>
      </w:r>
      <w:r>
        <w:rPr>
          <w:rFonts w:ascii="Arial" w:hAnsi="Arial" w:cs="Arial" w:eastAsia="Arial"/>
          <w:sz w:val="16"/>
          <w:szCs w:val="16"/>
          <w:color w:val="595959"/>
          <w:spacing w:val="4"/>
          <w:w w:val="113"/>
        </w:rPr>
        <w:t>e</w:t>
      </w:r>
      <w:r>
        <w:rPr>
          <w:rFonts w:ascii="Arial" w:hAnsi="Arial" w:cs="Arial" w:eastAsia="Arial"/>
          <w:sz w:val="16"/>
          <w:szCs w:val="16"/>
          <w:color w:val="242424"/>
          <w:spacing w:val="0"/>
          <w:w w:val="107"/>
        </w:rPr>
        <w:t>trotti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6462" w:right="1759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494949"/>
          <w:spacing w:val="0"/>
          <w:w w:val="100"/>
        </w:rPr>
        <w:t>Fin</w:t>
      </w:r>
      <w:r>
        <w:rPr>
          <w:rFonts w:ascii="Arial" w:hAnsi="Arial" w:cs="Arial" w:eastAsia="Arial"/>
          <w:sz w:val="16"/>
          <w:szCs w:val="16"/>
          <w:color w:val="494949"/>
          <w:spacing w:val="21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color w:val="595959"/>
          <w:spacing w:val="-10"/>
          <w:w w:val="100"/>
        </w:rPr>
        <w:t>o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ût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</w:rPr>
        <w:t>                       </w:t>
      </w:r>
      <w:r>
        <w:rPr>
          <w:rFonts w:ascii="Arial" w:hAnsi="Arial" w:cs="Arial" w:eastAsia="Arial"/>
          <w:sz w:val="16"/>
          <w:szCs w:val="16"/>
          <w:color w:val="383838"/>
          <w:spacing w:val="2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95959"/>
          <w:spacing w:val="0"/>
          <w:w w:val="100"/>
        </w:rPr>
        <w:t>G</w:t>
      </w:r>
      <w:r>
        <w:rPr>
          <w:rFonts w:ascii="Arial" w:hAnsi="Arial" w:cs="Arial" w:eastAsia="Arial"/>
          <w:sz w:val="16"/>
          <w:szCs w:val="16"/>
          <w:color w:val="595959"/>
          <w:spacing w:val="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80"/>
        </w:rPr>
        <w:t>: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80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12"/>
          <w:w w:val="180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11"/>
        </w:rPr>
        <w:t>Piet</w:t>
      </w:r>
      <w:r>
        <w:rPr>
          <w:rFonts w:ascii="Arial" w:hAnsi="Arial" w:cs="Arial" w:eastAsia="Arial"/>
          <w:sz w:val="16"/>
          <w:szCs w:val="16"/>
          <w:color w:val="383838"/>
          <w:spacing w:val="-4"/>
          <w:w w:val="111"/>
        </w:rPr>
        <w:t>r</w:t>
      </w:r>
      <w:r>
        <w:rPr>
          <w:rFonts w:ascii="Arial" w:hAnsi="Arial" w:cs="Arial" w:eastAsia="Arial"/>
          <w:sz w:val="16"/>
          <w:szCs w:val="16"/>
          <w:color w:val="595959"/>
          <w:spacing w:val="-2"/>
          <w:w w:val="111"/>
        </w:rPr>
        <w:t>o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11"/>
        </w:rPr>
        <w:t>tti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180" w:lineRule="exact"/>
        <w:ind w:left="6476" w:right="2628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595959"/>
          <w:spacing w:val="-9"/>
          <w:w w:val="100"/>
          <w:position w:val="-1"/>
        </w:rPr>
        <w:t>d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6"/>
          <w:szCs w:val="16"/>
          <w:color w:val="383838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-1"/>
        </w:rPr>
        <w:t>15</w:t>
      </w:r>
      <w:r>
        <w:rPr>
          <w:rFonts w:ascii="Arial" w:hAnsi="Arial" w:cs="Arial" w:eastAsia="Arial"/>
          <w:sz w:val="16"/>
          <w:szCs w:val="16"/>
          <w:color w:val="383838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-1"/>
        </w:rPr>
        <w:t>Juil</w:t>
      </w:r>
      <w:r>
        <w:rPr>
          <w:rFonts w:ascii="Arial" w:hAnsi="Arial" w:cs="Arial" w:eastAsia="Arial"/>
          <w:sz w:val="16"/>
          <w:szCs w:val="16"/>
          <w:color w:val="383838"/>
          <w:spacing w:val="-6"/>
          <w:w w:val="100"/>
          <w:position w:val="-1"/>
        </w:rPr>
        <w:t>l</w:t>
      </w:r>
      <w:r>
        <w:rPr>
          <w:rFonts w:ascii="Arial" w:hAnsi="Arial" w:cs="Arial" w:eastAsia="Arial"/>
          <w:sz w:val="16"/>
          <w:szCs w:val="16"/>
          <w:color w:val="595959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-1"/>
        </w:rPr>
        <w:t>t</w:t>
      </w:r>
      <w:r>
        <w:rPr>
          <w:rFonts w:ascii="Arial" w:hAnsi="Arial" w:cs="Arial" w:eastAsia="Arial"/>
          <w:sz w:val="16"/>
          <w:szCs w:val="16"/>
          <w:color w:val="38383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83838"/>
          <w:spacing w:val="22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00"/>
          <w:position w:val="-1"/>
        </w:rPr>
        <w:t>++</w:t>
      </w:r>
      <w:r>
        <w:rPr>
          <w:rFonts w:ascii="Arial" w:hAnsi="Arial" w:cs="Arial" w:eastAsia="Arial"/>
          <w:sz w:val="16"/>
          <w:szCs w:val="16"/>
          <w:color w:val="6E6E6E"/>
          <w:spacing w:val="0"/>
          <w:w w:val="100"/>
          <w:position w:val="-1"/>
        </w:rPr>
        <w:t>           </w:t>
      </w:r>
      <w:r>
        <w:rPr>
          <w:rFonts w:ascii="Arial" w:hAnsi="Arial" w:cs="Arial" w:eastAsia="Arial"/>
          <w:sz w:val="16"/>
          <w:szCs w:val="16"/>
          <w:color w:val="6E6E6E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494949"/>
          <w:spacing w:val="0"/>
          <w:w w:val="121"/>
          <w:position w:val="-1"/>
        </w:rPr>
        <w:t>H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680" w:right="320"/>
        </w:sectPr>
      </w:pPr>
      <w:rPr/>
    </w:p>
    <w:p>
      <w:pPr>
        <w:spacing w:before="33" w:after="0" w:line="240" w:lineRule="auto"/>
        <w:ind w:left="30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9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42424"/>
          <w:spacing w:val="0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42424"/>
          <w:spacing w:val="-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7"/>
          <w:w w:val="109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5"/>
        </w:rPr>
        <w:t>ultiva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-9"/>
          <w:w w:val="105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53" w:after="0" w:line="240" w:lineRule="auto"/>
        <w:ind w:right="4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0A0A0A"/>
          <w:w w:val="79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0A0A0A"/>
          <w:spacing w:val="-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Variétés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42424"/>
          <w:spacing w:val="0"/>
          <w:w w:val="100"/>
        </w:rPr>
        <w:t>dont</w:t>
      </w:r>
      <w:r>
        <w:rPr>
          <w:rFonts w:ascii="Times New Roman" w:hAnsi="Times New Roman" w:cs="Times New Roman" w:eastAsia="Times New Roman"/>
          <w:sz w:val="21"/>
          <w:szCs w:val="21"/>
          <w:color w:val="242424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95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5"/>
        </w:rPr>
        <w:t>ê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3"/>
          <w:w w:val="105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42424"/>
          <w:spacing w:val="-2"/>
          <w:w w:val="106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8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right="-2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0"/>
          <w:w w:val="101"/>
        </w:rPr>
        <w:t>Pav</w:t>
      </w:r>
      <w:r>
        <w:rPr>
          <w:rFonts w:ascii="Times New Roman" w:hAnsi="Times New Roman" w:cs="Times New Roman" w:eastAsia="Times New Roman"/>
          <w:sz w:val="21"/>
          <w:szCs w:val="21"/>
          <w:color w:val="383838"/>
          <w:spacing w:val="3"/>
          <w:w w:val="10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8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242424"/>
          <w:spacing w:val="-6"/>
          <w:w w:val="100"/>
          <w:position w:val="-1"/>
        </w:rPr>
        <w:t>1</w:t>
      </w:r>
      <w:r>
        <w:rPr>
          <w:rFonts w:ascii="Arial" w:hAnsi="Arial" w:cs="Arial" w:eastAsia="Arial"/>
          <w:sz w:val="20"/>
          <w:szCs w:val="20"/>
          <w:color w:val="494949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color w:val="242424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color w:val="242424"/>
          <w:spacing w:val="2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color w:val="494949"/>
          <w:spacing w:val="2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color w:val="242424"/>
          <w:spacing w:val="-2"/>
          <w:w w:val="100"/>
          <w:position w:val="-1"/>
        </w:rPr>
        <w:t>t</w:t>
      </w:r>
      <w:r>
        <w:rPr>
          <w:rFonts w:ascii="Arial" w:hAnsi="Arial" w:cs="Arial" w:eastAsia="Arial"/>
          <w:sz w:val="20"/>
          <w:szCs w:val="20"/>
          <w:color w:val="494949"/>
          <w:spacing w:val="-7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color w:val="242424"/>
          <w:spacing w:val="0"/>
          <w:w w:val="100"/>
          <w:position w:val="-1"/>
        </w:rPr>
        <w:t>b</w:t>
      </w:r>
      <w:r>
        <w:rPr>
          <w:rFonts w:ascii="Arial" w:hAnsi="Arial" w:cs="Arial" w:eastAsia="Arial"/>
          <w:sz w:val="20"/>
          <w:szCs w:val="20"/>
          <w:color w:val="242424"/>
          <w:spacing w:val="2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color w:val="494949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color w:val="494949"/>
          <w:spacing w:val="48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83838"/>
          <w:spacing w:val="0"/>
          <w:w w:val="108"/>
          <w:position w:val="-1"/>
        </w:rPr>
        <w:t>1983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680" w:right="320"/>
          <w:cols w:num="2" w:equalWidth="0">
            <w:col w:w="5944" w:space="2145"/>
            <w:col w:w="2891"/>
          </w:cols>
        </w:sectPr>
      </w:pPr>
      <w:rPr/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/>
        <w:pict>
          <v:group style="position:absolute;margin-left:594.680298pt;margin-top:444.430908pt;width:.1pt;height:396.569106pt;mso-position-horizontal-relative:page;mso-position-vertical-relative:page;z-index:-13532" coordorigin="11894,8889" coordsize="2,7931">
            <v:shape style="position:absolute;left:11894;top:8889;width:2;height:7931" coordorigin="11894,8889" coordsize="0,7931" path="m11894,16820l11894,8889e" filled="f" stroked="t" strokeweight=".719952pt" strokecolor="#C8C8C8">
              <v:path arrowok="t"/>
            </v:shape>
          </v:group>
          <w10:wrap type="none"/>
        </w:pict>
      </w:r>
      <w:r>
        <w:rPr>
          <w:sz w:val="26"/>
          <w:szCs w:val="26"/>
        </w:rPr>
      </w:r>
    </w:p>
    <w:p>
      <w:pPr>
        <w:spacing w:before="37" w:after="0" w:line="240" w:lineRule="auto"/>
        <w:ind w:right="90"/>
        <w:jc w:val="righ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494949"/>
          <w:spacing w:val="0"/>
          <w:w w:val="109"/>
        </w:rPr>
        <w:t>95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680" w:right="320"/>
        </w:sectPr>
      </w:pPr>
      <w:rPr/>
    </w:p>
    <w:p>
      <w:pPr>
        <w:spacing w:before="71" w:after="0" w:line="240" w:lineRule="auto"/>
        <w:ind w:left="5552" w:right="5278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254689pt;margin-top:307.817291pt;width:.1pt;height:280.747764pt;mso-position-horizontal-relative:page;mso-position-vertical-relative:page;z-index:-13531" coordorigin="25,6156" coordsize="2,5615">
            <v:shape style="position:absolute;left:25;top:6156;width:2;height:5615" coordorigin="25,6156" coordsize="0,5615" path="m25,11771l25,6156e" filled="f" stroked="t" strokeweight="1.075448pt" strokecolor="#000000">
              <v:path arrowok="t"/>
            </v:shape>
          </v:group>
          <w10:wrap type="none"/>
        </w:pict>
      </w:r>
      <w:r>
        <w:rPr/>
        <w:pict>
          <v:group style="position:absolute;margin-left:48.753624pt;margin-top:102.434364pt;width:763.030052pt;height:307.182081pt;mso-position-horizontal-relative:page;mso-position-vertical-relative:page;z-index:-13530" coordorigin="975,2049" coordsize="15261,6144">
            <v:group style="position:absolute;left:1011;top:2070;width:2;height:1350" coordorigin="1011,2070" coordsize="2,1350">
              <v:shape style="position:absolute;left:1011;top:2070;width:2;height:1350" coordorigin="1011,2070" coordsize="0,1350" path="m1011,3420l1011,2070e" filled="f" stroked="t" strokeweight=".716965pt" strokecolor="#000000">
                <v:path arrowok="t"/>
              </v:shape>
            </v:group>
            <v:group style="position:absolute;left:4381;top:2063;width:2;height:6115" coordorigin="4381,2063" coordsize="2,6115">
              <v:shape style="position:absolute;left:4381;top:2063;width:2;height:6115" coordorigin="4381,2063" coordsize="0,6115" path="m4381,8178l4381,2063e" filled="f" stroked="t" strokeweight=".716965pt" strokecolor="#000000">
                <v:path arrowok="t"/>
              </v:shape>
            </v:group>
            <v:group style="position:absolute;left:1011;top:2074;width:15214;height:2" coordorigin="1011,2074" coordsize="15214,2">
              <v:shape style="position:absolute;left:1011;top:2074;width:15214;height:2" coordorigin="1011,2074" coordsize="15214,0" path="m1011,2074l16225,2074e" filled="f" stroked="t" strokeweight="1.075448pt" strokecolor="#000000">
                <v:path arrowok="t"/>
              </v:shape>
            </v:group>
            <v:group style="position:absolute;left:6080;top:2056;width:2;height:2307" coordorigin="6080,2056" coordsize="2,2307">
              <v:shape style="position:absolute;left:6080;top:2056;width:2;height:2307" coordorigin="6080,2056" coordsize="0,2307" path="m6080,4363l6080,2056e" filled="f" stroked="t" strokeweight=".716965pt" strokecolor="#000000">
                <v:path arrowok="t"/>
              </v:shape>
            </v:group>
            <v:group style="position:absolute;left:9977;top:2070;width:2;height:2293" coordorigin="9977,2070" coordsize="2,2293">
              <v:shape style="position:absolute;left:9977;top:2070;width:2;height:2293" coordorigin="9977,2070" coordsize="0,2293" path="m9977,4363l9977,2070e" filled="f" stroked="t" strokeweight=".716965pt" strokecolor="#000000">
                <v:path arrowok="t"/>
              </v:shape>
            </v:group>
            <v:group style="position:absolute;left:1004;top:2992;width:15164;height:2" coordorigin="1004,2992" coordsize="15164,2">
              <v:shape style="position:absolute;left:1004;top:2992;width:15164;height:2" coordorigin="1004,2992" coordsize="15164,0" path="m1004,2992l16168,2992e" filled="f" stroked="t" strokeweight="1.075448pt" strokecolor="#000000">
                <v:path arrowok="t"/>
              </v:shape>
            </v:group>
            <v:group style="position:absolute;left:11547;top:2063;width:2;height:6115" coordorigin="11547,2063" coordsize="2,6115">
              <v:shape style="position:absolute;left:11547;top:2063;width:2;height:6115" coordorigin="11547,2063" coordsize="0,6115" path="m11547,8178l11547,2063e" filled="f" stroked="t" strokeweight=".716965pt" strokecolor="#000000">
                <v:path arrowok="t"/>
              </v:shape>
            </v:group>
            <v:group style="position:absolute;left:997;top:3410;width:15171;height:2" coordorigin="997,3410" coordsize="15171,2">
              <v:shape style="position:absolute;left:997;top:3410;width:15171;height:2" coordorigin="997,3410" coordsize="15171,0" path="m997,3410l16168,3410e" filled="f" stroked="t" strokeweight="1.075448pt" strokecolor="#000000">
                <v:path arrowok="t"/>
              </v:shape>
            </v:group>
            <v:group style="position:absolute;left:1000;top:2070;width:2;height:6115" coordorigin="1000,2070" coordsize="2,6115">
              <v:shape style="position:absolute;left:1000;top:2070;width:2;height:6115" coordorigin="1000,2070" coordsize="0,6115" path="m1000,8185l1000,2070e" filled="f" stroked="t" strokeweight=".716965pt" strokecolor="#000000">
                <v:path arrowok="t"/>
              </v:shape>
            </v:group>
            <v:group style="position:absolute;left:989;top:3827;width:15178;height:2" coordorigin="989,3827" coordsize="15178,2">
              <v:shape style="position:absolute;left:989;top:3827;width:15178;height:2" coordorigin="989,3827" coordsize="15178,0" path="m989,3827l16168,3827e" filled="f" stroked="t" strokeweight=".716965pt" strokecolor="#000000">
                <v:path arrowok="t"/>
              </v:shape>
            </v:group>
            <v:group style="position:absolute;left:13307;top:2070;width:2;height:2293" coordorigin="13307,2070" coordsize="2,2293">
              <v:shape style="position:absolute;left:13307;top:2070;width:2;height:2293" coordorigin="13307,2070" coordsize="0,2293" path="m13307,4363l13307,2070e" filled="f" stroked="t" strokeweight="1.075448pt" strokecolor="#000000">
                <v:path arrowok="t"/>
              </v:shape>
            </v:group>
            <v:group style="position:absolute;left:14784;top:2070;width:2;height:2293" coordorigin="14784,2070" coordsize="2,2293">
              <v:shape style="position:absolute;left:14784;top:2070;width:2;height:2293" coordorigin="14784,2070" coordsize="0,2293" path="m14784,4363l14784,2070e" filled="f" stroked="t" strokeweight=".716965pt" strokecolor="#000000">
                <v:path arrowok="t"/>
              </v:shape>
            </v:group>
            <v:group style="position:absolute;left:982;top:4163;width:15157;height:2" coordorigin="982,4163" coordsize="15157,2">
              <v:shape style="position:absolute;left:982;top:4163;width:15157;height:2" coordorigin="982,4163" coordsize="15157,0" path="m982,4163l16139,4163e" filled="f" stroked="t" strokeweight=".716965pt" strokecolor="#000000">
                <v:path arrowok="t"/>
              </v:shape>
            </v:group>
            <v:group style="position:absolute;left:997;top:4656;width:8998;height:2" coordorigin="997,4656" coordsize="8998,2">
              <v:shape style="position:absolute;left:997;top:4656;width:8998;height:2" coordorigin="997,4656" coordsize="8998,0" path="m997,4656l9994,4656e" filled="f" stroked="t" strokeweight=".716965pt" strokecolor="#000000">
                <v:path arrowok="t"/>
              </v:shape>
            </v:group>
            <v:group style="position:absolute;left:9923;top:4663;width:6245;height:2" coordorigin="9923,4663" coordsize="6245,2">
              <v:shape style="position:absolute;left:9923;top:4663;width:6245;height:2" coordorigin="9923,4663" coordsize="6245,0" path="m9923,4663l16168,4663e" filled="f" stroked="t" strokeweight=".716965pt" strokecolor="#000000">
                <v:path arrowok="t"/>
              </v:shape>
            </v:group>
            <v:group style="position:absolute;left:997;top:5078;width:12325;height:2" coordorigin="997,5078" coordsize="12325,2">
              <v:shape style="position:absolute;left:997;top:5078;width:12325;height:2" coordorigin="997,5078" coordsize="12325,0" path="m997,5078l13321,5078e" filled="f" stroked="t" strokeweight=".716965pt" strokecolor="#000000">
                <v:path arrowok="t"/>
              </v:shape>
            </v:group>
            <v:group style="position:absolute;left:13250;top:5085;width:2918;height:2" coordorigin="13250,5085" coordsize="2918,2">
              <v:shape style="position:absolute;left:13250;top:5085;width:2918;height:2" coordorigin="13250,5085" coordsize="2918,0" path="m13250,5085l16168,5085e" filled="f" stroked="t" strokeweight="1.075448pt" strokecolor="#000000">
                <v:path arrowok="t"/>
              </v:shape>
            </v:group>
            <v:group style="position:absolute;left:989;top:5592;width:15185;height:2" coordorigin="989,5592" coordsize="15185,2">
              <v:shape style="position:absolute;left:989;top:5592;width:15185;height:2" coordorigin="989,5592" coordsize="15185,0" path="m989,5592l16175,5592e" filled="f" stroked="t" strokeweight=".716965pt" strokecolor="#000000">
                <v:path arrowok="t"/>
              </v:shape>
            </v:group>
            <v:group style="position:absolute;left:13300;top:4306;width:2;height:3872" coordorigin="13300,4306" coordsize="2,3872">
              <v:shape style="position:absolute;left:13300;top:4306;width:2;height:3872" coordorigin="13300,4306" coordsize="0,3872" path="m13300,8178l13300,4306e" filled="f" stroked="t" strokeweight=".716965pt" strokecolor="#000000">
                <v:path arrowok="t"/>
              </v:shape>
            </v:group>
            <v:group style="position:absolute;left:2689;top:2070;width:2;height:6115" coordorigin="2689,2070" coordsize="2,6115">
              <v:shape style="position:absolute;left:2689;top:2070;width:2;height:6115" coordorigin="2689,2070" coordsize="0,6115" path="m2689,8185l2689,2070e" filled="f" stroked="t" strokeweight=".716965pt" strokecolor="#000000">
                <v:path arrowok="t"/>
              </v:shape>
            </v:group>
            <v:group style="position:absolute;left:4370;top:2063;width:2;height:6115" coordorigin="4370,2063" coordsize="2,6115">
              <v:shape style="position:absolute;left:4370;top:2063;width:2;height:6115" coordorigin="4370,2063" coordsize="0,6115" path="m4370,8178l4370,2063e" filled="f" stroked="t" strokeweight=".716965pt" strokecolor="#000000">
                <v:path arrowok="t"/>
              </v:shape>
            </v:group>
            <v:group style="position:absolute;left:989;top:6010;width:15185;height:2" coordorigin="989,6010" coordsize="15185,2">
              <v:shape style="position:absolute;left:989;top:6010;width:15185;height:2" coordorigin="989,6010" coordsize="15185,0" path="m989,6010l16175,6010e" filled="f" stroked="t" strokeweight=".716965pt" strokecolor="#000000">
                <v:path arrowok="t"/>
              </v:shape>
            </v:group>
            <v:group style="position:absolute;left:6073;top:4306;width:2;height:3865" coordorigin="6073,4306" coordsize="2,3865">
              <v:shape style="position:absolute;left:6073;top:4306;width:2;height:3865" coordorigin="6073,4306" coordsize="0,3865" path="m6073,8171l6073,4306e" filled="f" stroked="t" strokeweight=".716965pt" strokecolor="#000000">
                <v:path arrowok="t"/>
              </v:shape>
            </v:group>
            <v:group style="position:absolute;left:8181;top:2063;width:2;height:6115" coordorigin="8181,2063" coordsize="2,6115">
              <v:shape style="position:absolute;left:8181;top:2063;width:2;height:6115" coordorigin="8181,2063" coordsize="0,6115" path="m8181,8178l8181,2063e" filled="f" stroked="t" strokeweight=".716965pt" strokecolor="#000000">
                <v:path arrowok="t"/>
              </v:shape>
            </v:group>
            <v:group style="position:absolute;left:9966;top:4306;width:2;height:3872" coordorigin="9966,4306" coordsize="2,3872">
              <v:shape style="position:absolute;left:9966;top:4306;width:2;height:3872" coordorigin="9966,4306" coordsize="0,3872" path="m9966,8178l9966,4306e" filled="f" stroked="t" strokeweight=".716965pt" strokecolor="#000000">
                <v:path arrowok="t"/>
              </v:shape>
            </v:group>
            <v:group style="position:absolute;left:11536;top:2063;width:2;height:6115" coordorigin="11536,2063" coordsize="2,6115">
              <v:shape style="position:absolute;left:11536;top:2063;width:2;height:6115" coordorigin="11536,2063" coordsize="0,6115" path="m11536,8178l11536,2063e" filled="f" stroked="t" strokeweight=".716965pt" strokecolor="#000000">
                <v:path arrowok="t"/>
              </v:shape>
            </v:group>
            <v:group style="position:absolute;left:14777;top:4306;width:2;height:3879" coordorigin="14777,4306" coordsize="2,3879">
              <v:shape style="position:absolute;left:14777;top:4306;width:2;height:3879" coordorigin="14777,4306" coordsize="0,3879" path="m14777,8185l14777,4306e" filled="f" stroked="t" strokeweight=".716965pt" strokecolor="#000000">
                <v:path arrowok="t"/>
              </v:shape>
            </v:group>
            <v:group style="position:absolute;left:16168;top:5028;width:2;height:1843" coordorigin="16168,5028" coordsize="2,1843">
              <v:shape style="position:absolute;left:16168;top:5028;width:2;height:1843" coordorigin="16168,5028" coordsize="0,1843" path="m16168,6871l16168,5028e" filled="f" stroked="t" strokeweight=".358483pt" strokecolor="#000000">
                <v:path arrowok="t"/>
              </v:shape>
            </v:group>
            <v:group style="position:absolute;left:997;top:6431;width:15178;height:2" coordorigin="997,6431" coordsize="15178,2">
              <v:shape style="position:absolute;left:997;top:6431;width:15178;height:2" coordorigin="997,6431" coordsize="15178,0" path="m997,6431l16175,6431e" filled="f" stroked="t" strokeweight=".716965pt" strokecolor="#000000">
                <v:path arrowok="t"/>
              </v:shape>
            </v:group>
            <v:group style="position:absolute;left:997;top:6856;width:1714;height:2" coordorigin="997,6856" coordsize="1714,2">
              <v:shape style="position:absolute;left:997;top:6856;width:1714;height:2" coordorigin="997,6856" coordsize="1714,0" path="m997,6856l2710,6856e" filled="f" stroked="t" strokeweight=".716965pt" strokecolor="#000000">
                <v:path arrowok="t"/>
              </v:shape>
            </v:group>
            <v:group style="position:absolute;left:2638;top:6849;width:13536;height:2" coordorigin="2638,6849" coordsize="13536,2">
              <v:shape style="position:absolute;left:2638;top:6849;width:13536;height:2" coordorigin="2638,6849" coordsize="13536,0" path="m2638,6849l16175,6849e" filled="f" stroked="t" strokeweight=".716965pt" strokecolor="#000000">
                <v:path arrowok="t"/>
              </v:shape>
            </v:group>
            <v:group style="position:absolute;left:989;top:7264;width:15185;height:2" coordorigin="989,7264" coordsize="15185,2">
              <v:shape style="position:absolute;left:989;top:7264;width:15185;height:2" coordorigin="989,7264" coordsize="15185,0" path="m989,7264l16175,7264e" filled="f" stroked="t" strokeweight=".716965pt" strokecolor="#000000">
                <v:path arrowok="t"/>
              </v:shape>
            </v:group>
            <v:group style="position:absolute;left:989;top:7671;width:15185;height:2" coordorigin="989,7671" coordsize="15185,2">
              <v:shape style="position:absolute;left:989;top:7671;width:15185;height:2" coordorigin="989,7671" coordsize="15185,0" path="m989,7671l16175,7671e" filled="f" stroked="t" strokeweight=".716965pt" strokecolor="#000000">
                <v:path arrowok="t"/>
              </v:shape>
            </v:group>
            <v:group style="position:absolute;left:16168;top:7028;width:2;height:1150" coordorigin="16168,7028" coordsize="2,1150">
              <v:shape style="position:absolute;left:16168;top:7028;width:2;height:1150" coordorigin="16168,7028" coordsize="0,1150" path="m16168,8178l16168,7028e" filled="f" stroked="t" strokeweight=".716965pt" strokecolor="#000000">
                <v:path arrowok="t"/>
              </v:shape>
            </v:group>
            <v:group style="position:absolute;left:4904;top:8167;width:1190;height:2" coordorigin="4904,8167" coordsize="1190,2">
              <v:shape style="position:absolute;left:4904;top:8167;width:1190;height:2" coordorigin="4904,8167" coordsize="1190,0" path="m4904,8167l6094,8167e" filled="f" stroked="t" strokeweight=".716965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spacing w:val="0"/>
          <w:w w:val="42"/>
          <w:b/>
          <w:bCs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42"/>
          <w:b/>
          <w:bCs/>
        </w:rPr>
        <w:t>  </w:t>
      </w:r>
      <w:r>
        <w:rPr>
          <w:rFonts w:ascii="Arial" w:hAnsi="Arial" w:cs="Arial" w:eastAsia="Arial"/>
          <w:sz w:val="22"/>
          <w:szCs w:val="22"/>
          <w:spacing w:val="2"/>
          <w:w w:val="42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  <w:b/>
          <w:bCs/>
        </w:rPr>
        <w:t>PRESCHI</w:t>
      </w:r>
      <w:r>
        <w:rPr>
          <w:rFonts w:ascii="Arial" w:hAnsi="Arial" w:cs="Arial" w:eastAsia="Arial"/>
          <w:sz w:val="22"/>
          <w:szCs w:val="22"/>
          <w:spacing w:val="-1"/>
          <w:w w:val="109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CORSI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  </w:t>
      </w:r>
      <w:r>
        <w:rPr>
          <w:rFonts w:ascii="Arial" w:hAnsi="Arial" w:cs="Arial" w:eastAsia="Arial"/>
          <w:sz w:val="22"/>
          <w:szCs w:val="22"/>
          <w:spacing w:val="15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(Liste</w:t>
      </w:r>
      <w:r>
        <w:rPr>
          <w:rFonts w:ascii="Arial" w:hAnsi="Arial" w:cs="Arial" w:eastAsia="Arial"/>
          <w:sz w:val="23"/>
          <w:szCs w:val="23"/>
          <w:spacing w:val="22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</w:rPr>
        <w:t>apparente)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554" w:lineRule="auto"/>
        <w:ind w:left="3546" w:right="83" w:firstLine="-3434"/>
        <w:jc w:val="left"/>
        <w:tabs>
          <w:tab w:pos="2300" w:val="left"/>
          <w:tab w:pos="3860" w:val="left"/>
          <w:tab w:pos="5200" w:val="left"/>
          <w:tab w:pos="5840" w:val="left"/>
          <w:tab w:pos="7620" w:val="left"/>
          <w:tab w:pos="7840" w:val="left"/>
          <w:tab w:pos="9300" w:val="left"/>
          <w:tab w:pos="10660" w:val="left"/>
          <w:tab w:pos="12500" w:val="left"/>
          <w:tab w:pos="1414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14"/>
          <w:position w:val="1"/>
        </w:rPr>
        <w:t>CLASSIFICATION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TYPE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13"/>
          <w:position w:val="1"/>
        </w:rPr>
        <w:t>AUTRES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3"/>
          <w:position w:val="1"/>
        </w:rPr>
        <w:t>CARACTERISTIQUES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3"/>
          <w:position w:val="1"/>
        </w:rPr>
        <w:t>COULEUR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3"/>
          <w:position w:val="1"/>
        </w:rPr>
        <w:t>MATURITE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5"/>
          <w:position w:val="0"/>
        </w:rPr>
        <w:t>MULTIPLICATION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0"/>
        </w:rPr>
        <w:t>DETENTEUR</w:t>
      </w:r>
      <w:r>
        <w:rPr>
          <w:rFonts w:ascii="Arial" w:hAnsi="Arial" w:cs="Arial" w:eastAsia="Arial"/>
          <w:sz w:val="17"/>
          <w:szCs w:val="17"/>
          <w:spacing w:val="5"/>
          <w:w w:val="100"/>
          <w:b/>
          <w:bCs/>
          <w:position w:val="0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0"/>
        </w:rPr>
        <w:tab/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0"/>
        </w:rPr>
      </w:r>
      <w:r>
        <w:rPr>
          <w:rFonts w:ascii="Arial" w:hAnsi="Arial" w:cs="Arial" w:eastAsia="Arial"/>
          <w:sz w:val="16"/>
          <w:szCs w:val="16"/>
          <w:spacing w:val="0"/>
          <w:w w:val="114"/>
          <w:position w:val="0"/>
        </w:rPr>
        <w:t>REGION</w:t>
      </w:r>
      <w:r>
        <w:rPr>
          <w:rFonts w:ascii="Arial" w:hAnsi="Arial" w:cs="Arial" w:eastAsia="Arial"/>
          <w:sz w:val="16"/>
          <w:szCs w:val="16"/>
          <w:spacing w:val="-7"/>
          <w:w w:val="114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14"/>
          <w:position w:val="0"/>
        </w:rPr>
        <w:t>APPELLATIONS</w:t>
      </w:r>
      <w:r>
        <w:rPr>
          <w:rFonts w:ascii="Arial" w:hAnsi="Arial" w:cs="Arial" w:eastAsia="Arial"/>
          <w:sz w:val="16"/>
          <w:szCs w:val="16"/>
          <w:spacing w:val="-39"/>
          <w:w w:val="114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14"/>
          <w:position w:val="0"/>
        </w:rPr>
        <w:t>CHAIR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14"/>
          <w:position w:val="0"/>
        </w:rPr>
        <w:t>PEAU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23" w:after="0" w:line="515" w:lineRule="auto"/>
        <w:ind w:left="520" w:right="59" w:firstLine="36"/>
        <w:jc w:val="left"/>
        <w:tabs>
          <w:tab w:pos="1900" w:val="left"/>
          <w:tab w:pos="3820" w:val="left"/>
          <w:tab w:pos="5760" w:val="left"/>
          <w:tab w:pos="5860" w:val="left"/>
          <w:tab w:pos="7380" w:val="left"/>
          <w:tab w:pos="7780" w:val="left"/>
          <w:tab w:pos="9240" w:val="left"/>
          <w:tab w:pos="9560" w:val="left"/>
          <w:tab w:pos="11180" w:val="left"/>
          <w:tab w:pos="12640" w:val="left"/>
          <w:tab w:pos="1408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LUGLINI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5"/>
        </w:rPr>
        <w:t>  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PECHE</w:t>
      </w:r>
      <w:r>
        <w:rPr>
          <w:rFonts w:ascii="Arial" w:hAnsi="Arial" w:cs="Arial" w:eastAsia="Arial"/>
          <w:sz w:val="16"/>
          <w:szCs w:val="16"/>
          <w:spacing w:val="-39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JAUNE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ROUGE</w:t>
      </w:r>
      <w:r>
        <w:rPr>
          <w:rFonts w:ascii="Arial" w:hAnsi="Arial" w:cs="Arial" w:eastAsia="Arial"/>
          <w:sz w:val="16"/>
          <w:szCs w:val="16"/>
          <w:spacing w:val="-13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ET</w:t>
      </w:r>
      <w:r>
        <w:rPr>
          <w:rFonts w:ascii="Arial" w:hAnsi="Arial" w:cs="Arial" w:eastAsia="Arial"/>
          <w:sz w:val="16"/>
          <w:szCs w:val="16"/>
          <w:spacing w:val="11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</w:rPr>
        <w:t>15/07</w:t>
      </w:r>
      <w:r>
        <w:rPr>
          <w:rFonts w:ascii="Times New Roman" w:hAnsi="Times New Roman" w:cs="Times New Roman" w:eastAsia="Times New Roman"/>
          <w:sz w:val="17"/>
          <w:szCs w:val="17"/>
          <w:spacing w:val="-19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</w:rPr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SEMIS</w:t>
      </w:r>
      <w:r>
        <w:rPr>
          <w:rFonts w:ascii="Arial" w:hAnsi="Arial" w:cs="Arial" w:eastAsia="Arial"/>
          <w:sz w:val="16"/>
          <w:szCs w:val="16"/>
          <w:spacing w:val="-39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7"/>
        </w:rPr>
        <w:t>PIETROTII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AOSTINI</w:t>
        <w:tab/>
      </w:r>
      <w:r>
        <w:rPr>
          <w:rFonts w:ascii="Arial" w:hAnsi="Arial" w:cs="Arial" w:eastAsia="Arial"/>
          <w:sz w:val="16"/>
          <w:szCs w:val="16"/>
          <w:spacing w:val="0"/>
          <w:w w:val="135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PRESCA</w:t>
      </w:r>
      <w:r>
        <w:rPr>
          <w:rFonts w:ascii="Arial" w:hAnsi="Arial" w:cs="Arial" w:eastAsia="Arial"/>
          <w:sz w:val="16"/>
          <w:szCs w:val="16"/>
          <w:spacing w:val="-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MELA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BRUGNON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BLANCHE</w:t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CREME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DEBUT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AOUT</w:t>
      </w:r>
      <w:r>
        <w:rPr>
          <w:rFonts w:ascii="Arial" w:hAnsi="Arial" w:cs="Arial" w:eastAsia="Arial"/>
          <w:sz w:val="16"/>
          <w:szCs w:val="16"/>
          <w:spacing w:val="-4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SEMIS</w:t>
        <w:tab/>
      </w:r>
      <w:r>
        <w:rPr>
          <w:rFonts w:ascii="Arial" w:hAnsi="Arial" w:cs="Arial" w:eastAsia="Arial"/>
          <w:sz w:val="16"/>
          <w:szCs w:val="16"/>
          <w:spacing w:val="0"/>
          <w:w w:val="112"/>
          <w:position w:val="1"/>
        </w:rPr>
        <w:t>  </w:t>
      </w:r>
      <w:r>
        <w:rPr>
          <w:rFonts w:ascii="Arial" w:hAnsi="Arial" w:cs="Arial" w:eastAsia="Arial"/>
          <w:sz w:val="16"/>
          <w:szCs w:val="16"/>
          <w:spacing w:val="0"/>
          <w:w w:val="112"/>
          <w:position w:val="0"/>
        </w:rPr>
        <w:t>MATIEI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2"/>
          <w:position w:val="0"/>
        </w:rPr>
        <w:t> 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CANARI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3" w:after="0" w:line="169" w:lineRule="exact"/>
        <w:ind w:left="487" w:right="68"/>
        <w:jc w:val="center"/>
        <w:tabs>
          <w:tab w:pos="1860" w:val="left"/>
          <w:tab w:pos="3920" w:val="left"/>
          <w:tab w:pos="5820" w:val="left"/>
          <w:tab w:pos="7340" w:val="left"/>
          <w:tab w:pos="9540" w:val="left"/>
          <w:tab w:pos="11140" w:val="left"/>
          <w:tab w:pos="12600" w:val="left"/>
          <w:tab w:pos="1404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AOSTINI</w:t>
      </w:r>
      <w:r>
        <w:rPr>
          <w:rFonts w:ascii="Arial" w:hAnsi="Arial" w:cs="Arial" w:eastAsia="Arial"/>
          <w:sz w:val="16"/>
          <w:szCs w:val="16"/>
          <w:spacing w:val="-38"/>
          <w:w w:val="100"/>
          <w:position w:val="-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PECHE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JAUNE</w:t>
      </w:r>
      <w:r>
        <w:rPr>
          <w:rFonts w:ascii="Arial" w:hAnsi="Arial" w:cs="Arial" w:eastAsia="Arial"/>
          <w:sz w:val="16"/>
          <w:szCs w:val="16"/>
          <w:spacing w:val="-39"/>
          <w:w w:val="100"/>
          <w:position w:val="-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ROUGE</w:t>
      </w:r>
      <w:r>
        <w:rPr>
          <w:rFonts w:ascii="Arial" w:hAnsi="Arial" w:cs="Arial" w:eastAsia="Arial"/>
          <w:sz w:val="16"/>
          <w:szCs w:val="16"/>
          <w:spacing w:val="-9"/>
          <w:w w:val="100"/>
          <w:position w:val="-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ET</w:t>
      </w:r>
      <w:r>
        <w:rPr>
          <w:rFonts w:ascii="Arial" w:hAnsi="Arial" w:cs="Arial" w:eastAsia="Arial"/>
          <w:sz w:val="16"/>
          <w:szCs w:val="16"/>
          <w:spacing w:val="3"/>
          <w:w w:val="100"/>
          <w:position w:val="-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JAUNE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-2"/>
        </w:rPr>
        <w:t>15/08</w:t>
      </w:r>
      <w:r>
        <w:rPr>
          <w:rFonts w:ascii="Times New Roman" w:hAnsi="Times New Roman" w:cs="Times New Roman" w:eastAsia="Times New Roman"/>
          <w:sz w:val="17"/>
          <w:szCs w:val="17"/>
          <w:spacing w:val="-27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-2"/>
        </w:rPr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SEMIS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PIETR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-2"/>
        </w:rPr>
        <w:t>O</w:t>
      </w:r>
      <w:r>
        <w:rPr>
          <w:rFonts w:ascii="Arial" w:hAnsi="Arial" w:cs="Arial" w:eastAsia="Arial"/>
          <w:sz w:val="16"/>
          <w:szCs w:val="16"/>
          <w:spacing w:val="0"/>
          <w:w w:val="145"/>
          <w:position w:val="-2"/>
        </w:rPr>
        <w:t>Til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95"/>
          <w:position w:val="-2"/>
        </w:rPr>
        <w:t>AGRIA,;fES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0" w:after="0" w:line="258" w:lineRule="exact"/>
        <w:ind w:left="2721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1"/>
        </w:rPr>
        <w:t>-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0" w:after="0" w:line="183" w:lineRule="exact"/>
        <w:ind w:left="348" w:right="60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6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</w:rPr>
        <w:t>         </w:t>
      </w:r>
      <w:r>
        <w:rPr>
          <w:rFonts w:ascii="Arial" w:hAnsi="Arial" w:cs="Arial" w:eastAsia="Arial"/>
          <w:sz w:val="16"/>
          <w:szCs w:val="16"/>
          <w:spacing w:val="41"/>
          <w:w w:val="106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RUTSIGAGHJOLA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2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PAVIE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 </w:t>
      </w:r>
      <w:r>
        <w:rPr>
          <w:rFonts w:ascii="Arial" w:hAnsi="Arial" w:cs="Arial" w:eastAsia="Arial"/>
          <w:sz w:val="16"/>
          <w:szCs w:val="16"/>
          <w:spacing w:val="19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  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      </w:t>
      </w:r>
      <w:r>
        <w:rPr>
          <w:rFonts w:ascii="Arial" w:hAnsi="Arial" w:cs="Arial" w:eastAsia="Arial"/>
          <w:sz w:val="16"/>
          <w:szCs w:val="16"/>
          <w:spacing w:val="28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</w:t>
      </w:r>
      <w:r>
        <w:rPr>
          <w:rFonts w:ascii="Arial" w:hAnsi="Arial" w:cs="Arial" w:eastAsia="Arial"/>
          <w:sz w:val="16"/>
          <w:szCs w:val="16"/>
          <w:spacing w:val="2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0"/>
        </w:rPr>
        <w:t>PIETR</w:t>
      </w:r>
      <w:r>
        <w:rPr>
          <w:rFonts w:ascii="Arial" w:hAnsi="Arial" w:cs="Arial" w:eastAsia="Arial"/>
          <w:sz w:val="16"/>
          <w:szCs w:val="16"/>
          <w:spacing w:val="-3"/>
          <w:w w:val="101"/>
          <w:position w:val="0"/>
        </w:rPr>
        <w:t>O</w:t>
      </w:r>
      <w:r>
        <w:rPr>
          <w:rFonts w:ascii="Arial" w:hAnsi="Arial" w:cs="Arial" w:eastAsia="Arial"/>
          <w:sz w:val="16"/>
          <w:szCs w:val="16"/>
          <w:spacing w:val="0"/>
          <w:w w:val="145"/>
          <w:position w:val="0"/>
        </w:rPr>
        <w:t>Til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</w:t>
      </w:r>
      <w:r>
        <w:rPr>
          <w:rFonts w:ascii="Arial" w:hAnsi="Arial" w:cs="Arial" w:eastAsia="Arial"/>
          <w:sz w:val="16"/>
          <w:szCs w:val="16"/>
          <w:spacing w:val="-22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93"/>
          <w:position w:val="0"/>
        </w:rPr>
        <w:t>..:.GRIATES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25" w:after="0" w:line="400" w:lineRule="atLeast"/>
        <w:ind w:left="341" w:right="79" w:firstLine="7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6"/>
          <w:position w:val="1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1"/>
        </w:rPr>
        <w:t>          </w:t>
      </w:r>
      <w:r>
        <w:rPr>
          <w:rFonts w:ascii="Arial" w:hAnsi="Arial" w:cs="Arial" w:eastAsia="Arial"/>
          <w:sz w:val="16"/>
          <w:szCs w:val="16"/>
          <w:spacing w:val="8"/>
          <w:w w:val="106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21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</w:t>
      </w:r>
      <w:r>
        <w:rPr>
          <w:rFonts w:ascii="Arial" w:hAnsi="Arial" w:cs="Arial" w:eastAsia="Arial"/>
          <w:sz w:val="16"/>
          <w:szCs w:val="16"/>
          <w:spacing w:val="1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BLANCHE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</w:t>
      </w:r>
      <w:r>
        <w:rPr>
          <w:rFonts w:ascii="Arial" w:hAnsi="Arial" w:cs="Arial" w:eastAsia="Arial"/>
          <w:sz w:val="16"/>
          <w:szCs w:val="16"/>
          <w:spacing w:val="3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ROUGE</w:t>
      </w:r>
      <w:r>
        <w:rPr>
          <w:rFonts w:ascii="Arial" w:hAnsi="Arial" w:cs="Arial" w:eastAsia="Arial"/>
          <w:sz w:val="16"/>
          <w:szCs w:val="16"/>
          <w:spacing w:val="-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2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1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1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</w:t>
      </w:r>
      <w:r>
        <w:rPr>
          <w:rFonts w:ascii="Arial" w:hAnsi="Arial" w:cs="Arial" w:eastAsia="Arial"/>
          <w:sz w:val="16"/>
          <w:szCs w:val="16"/>
          <w:spacing w:val="3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PIANELLI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</w:t>
      </w:r>
      <w:r>
        <w:rPr>
          <w:rFonts w:ascii="Arial" w:hAnsi="Arial" w:cs="Arial" w:eastAsia="Arial"/>
          <w:sz w:val="16"/>
          <w:szCs w:val="16"/>
          <w:spacing w:val="1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          </w:t>
      </w:r>
      <w:r>
        <w:rPr>
          <w:rFonts w:ascii="Arial" w:hAnsi="Arial" w:cs="Arial" w:eastAsia="Arial"/>
          <w:sz w:val="16"/>
          <w:szCs w:val="16"/>
          <w:spacing w:val="15"/>
          <w:w w:val="106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21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</w:t>
      </w:r>
      <w:r>
        <w:rPr>
          <w:rFonts w:ascii="Arial" w:hAnsi="Arial" w:cs="Arial" w:eastAsia="Arial"/>
          <w:sz w:val="16"/>
          <w:szCs w:val="16"/>
          <w:spacing w:val="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BLANCHE</w:t>
      </w:r>
      <w:r>
        <w:rPr>
          <w:rFonts w:ascii="Arial" w:hAnsi="Arial" w:cs="Arial" w:eastAsia="Arial"/>
          <w:sz w:val="16"/>
          <w:szCs w:val="16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</w:t>
      </w:r>
      <w:r>
        <w:rPr>
          <w:rFonts w:ascii="Arial" w:hAnsi="Arial" w:cs="Arial" w:eastAsia="Arial"/>
          <w:sz w:val="16"/>
          <w:szCs w:val="16"/>
          <w:spacing w:val="2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ROSE</w:t>
      </w:r>
      <w:r>
        <w:rPr>
          <w:rFonts w:ascii="Arial" w:hAnsi="Arial" w:cs="Arial" w:eastAsia="Arial"/>
          <w:sz w:val="16"/>
          <w:szCs w:val="16"/>
          <w:spacing w:val="-5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RAYURES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1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1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1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  </w:t>
      </w:r>
      <w:r>
        <w:rPr>
          <w:rFonts w:ascii="Arial" w:hAnsi="Arial" w:cs="Arial" w:eastAsia="Arial"/>
          <w:sz w:val="16"/>
          <w:szCs w:val="16"/>
          <w:spacing w:val="1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PIANELLI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</w:t>
      </w:r>
      <w:r>
        <w:rPr>
          <w:rFonts w:ascii="Arial" w:hAnsi="Arial" w:cs="Arial" w:eastAsia="Arial"/>
          <w:sz w:val="16"/>
          <w:szCs w:val="16"/>
          <w:spacing w:val="3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1" w:after="0" w:line="240" w:lineRule="auto"/>
        <w:ind w:left="7733" w:right="-20"/>
        <w:jc w:val="left"/>
        <w:tabs>
          <w:tab w:pos="1262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ROUGES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1"/>
        </w:rPr>
        <w:t>PIETR</w:t>
      </w:r>
      <w:r>
        <w:rPr>
          <w:rFonts w:ascii="Arial" w:hAnsi="Arial" w:cs="Arial" w:eastAsia="Arial"/>
          <w:sz w:val="16"/>
          <w:szCs w:val="16"/>
          <w:spacing w:val="-5"/>
          <w:w w:val="101"/>
        </w:rPr>
        <w:t>O</w:t>
      </w:r>
      <w:r>
        <w:rPr>
          <w:rFonts w:ascii="Arial" w:hAnsi="Arial" w:cs="Arial" w:eastAsia="Arial"/>
          <w:sz w:val="16"/>
          <w:szCs w:val="16"/>
          <w:spacing w:val="0"/>
          <w:w w:val="145"/>
        </w:rPr>
        <w:t>Til</w:t>
      </w:r>
      <w:r>
        <w:rPr>
          <w:rFonts w:ascii="Arial" w:hAnsi="Arial" w:cs="Arial" w:eastAsia="Arial"/>
          <w:sz w:val="16"/>
          <w:szCs w:val="16"/>
          <w:spacing w:val="0"/>
          <w:w w:val="10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507" w:lineRule="auto"/>
        <w:ind w:left="334" w:right="73"/>
        <w:jc w:val="both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6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</w:rPr>
        <w:t>          </w:t>
      </w:r>
      <w:r>
        <w:rPr>
          <w:rFonts w:ascii="Arial" w:hAnsi="Arial" w:cs="Arial" w:eastAsia="Arial"/>
          <w:sz w:val="16"/>
          <w:szCs w:val="16"/>
          <w:spacing w:val="23"/>
          <w:w w:val="106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               </w:t>
      </w:r>
      <w:r>
        <w:rPr>
          <w:rFonts w:ascii="Arial" w:hAnsi="Arial" w:cs="Arial" w:eastAsia="Arial"/>
          <w:sz w:val="16"/>
          <w:szCs w:val="16"/>
          <w:spacing w:val="14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</w:t>
      </w:r>
      <w:r>
        <w:rPr>
          <w:rFonts w:ascii="Arial" w:hAnsi="Arial" w:cs="Arial" w:eastAsia="Arial"/>
          <w:sz w:val="16"/>
          <w:szCs w:val="16"/>
          <w:spacing w:val="3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     </w:t>
      </w:r>
      <w:r>
        <w:rPr>
          <w:rFonts w:ascii="Arial" w:hAnsi="Arial" w:cs="Arial" w:eastAsia="Arial"/>
          <w:sz w:val="16"/>
          <w:szCs w:val="16"/>
          <w:spacing w:val="3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  </w:t>
      </w:r>
      <w:r>
        <w:rPr>
          <w:rFonts w:ascii="Arial" w:hAnsi="Arial" w:cs="Arial" w:eastAsia="Arial"/>
          <w:sz w:val="16"/>
          <w:szCs w:val="16"/>
          <w:spacing w:val="1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PIANELLI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</w:t>
      </w:r>
      <w:r>
        <w:rPr>
          <w:rFonts w:ascii="Arial" w:hAnsi="Arial" w:cs="Arial" w:eastAsia="Arial"/>
          <w:sz w:val="16"/>
          <w:szCs w:val="16"/>
          <w:spacing w:val="3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          </w:t>
      </w:r>
      <w:r>
        <w:rPr>
          <w:rFonts w:ascii="Arial" w:hAnsi="Arial" w:cs="Arial" w:eastAsia="Arial"/>
          <w:sz w:val="16"/>
          <w:szCs w:val="16"/>
          <w:spacing w:val="15"/>
          <w:w w:val="106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1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</w:t>
      </w:r>
      <w:r>
        <w:rPr>
          <w:rFonts w:ascii="Arial" w:hAnsi="Arial" w:cs="Arial" w:eastAsia="Arial"/>
          <w:sz w:val="16"/>
          <w:szCs w:val="16"/>
          <w:spacing w:val="2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</w:t>
      </w:r>
      <w:r>
        <w:rPr>
          <w:rFonts w:ascii="Arial" w:hAnsi="Arial" w:cs="Arial" w:eastAsia="Arial"/>
          <w:sz w:val="16"/>
          <w:szCs w:val="16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ROUGE</w:t>
      </w:r>
      <w:r>
        <w:rPr>
          <w:rFonts w:ascii="Arial" w:hAnsi="Arial" w:cs="Arial" w:eastAsia="Arial"/>
          <w:sz w:val="16"/>
          <w:szCs w:val="16"/>
          <w:spacing w:val="-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16"/>
          <w:szCs w:val="16"/>
          <w:spacing w:val="11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</w:t>
      </w:r>
      <w:r>
        <w:rPr>
          <w:rFonts w:ascii="Arial" w:hAnsi="Arial" w:cs="Arial" w:eastAsia="Arial"/>
          <w:sz w:val="16"/>
          <w:szCs w:val="16"/>
          <w:spacing w:val="19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</w:t>
      </w:r>
      <w:r>
        <w:rPr>
          <w:rFonts w:ascii="Arial" w:hAnsi="Arial" w:cs="Arial" w:eastAsia="Arial"/>
          <w:sz w:val="16"/>
          <w:szCs w:val="16"/>
          <w:spacing w:val="34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7"/>
          <w:position w:val="0"/>
        </w:rPr>
        <w:t>PIETROTII</w:t>
      </w:r>
      <w:r>
        <w:rPr>
          <w:rFonts w:ascii="Arial" w:hAnsi="Arial" w:cs="Arial" w:eastAsia="Arial"/>
          <w:sz w:val="16"/>
          <w:szCs w:val="16"/>
          <w:spacing w:val="0"/>
          <w:w w:val="107"/>
          <w:position w:val="0"/>
        </w:rPr>
        <w:t>           </w:t>
      </w:r>
      <w:r>
        <w:rPr>
          <w:rFonts w:ascii="Arial" w:hAnsi="Arial" w:cs="Arial" w:eastAsia="Arial"/>
          <w:sz w:val="16"/>
          <w:szCs w:val="16"/>
          <w:spacing w:val="36"/>
          <w:w w:val="107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          </w:t>
      </w:r>
      <w:r>
        <w:rPr>
          <w:rFonts w:ascii="Arial" w:hAnsi="Arial" w:cs="Arial" w:eastAsia="Arial"/>
          <w:sz w:val="16"/>
          <w:szCs w:val="16"/>
          <w:spacing w:val="15"/>
          <w:w w:val="106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</w:t>
      </w:r>
      <w:r>
        <w:rPr>
          <w:rFonts w:ascii="Arial" w:hAnsi="Arial" w:cs="Arial" w:eastAsia="Arial"/>
          <w:sz w:val="16"/>
          <w:szCs w:val="16"/>
          <w:spacing w:val="2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</w:t>
      </w:r>
      <w:r>
        <w:rPr>
          <w:rFonts w:ascii="Arial" w:hAnsi="Arial" w:cs="Arial" w:eastAsia="Arial"/>
          <w:sz w:val="16"/>
          <w:szCs w:val="16"/>
          <w:spacing w:val="2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 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      </w:t>
      </w:r>
      <w:r>
        <w:rPr>
          <w:rFonts w:ascii="Arial" w:hAnsi="Arial" w:cs="Arial" w:eastAsia="Arial"/>
          <w:sz w:val="16"/>
          <w:szCs w:val="16"/>
          <w:spacing w:val="29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</w:t>
      </w:r>
      <w:r>
        <w:rPr>
          <w:rFonts w:ascii="Arial" w:hAnsi="Arial" w:cs="Arial" w:eastAsia="Arial"/>
          <w:sz w:val="16"/>
          <w:szCs w:val="16"/>
          <w:spacing w:val="34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7"/>
          <w:position w:val="0"/>
        </w:rPr>
        <w:t>PIETROTII</w:t>
      </w:r>
      <w:r>
        <w:rPr>
          <w:rFonts w:ascii="Arial" w:hAnsi="Arial" w:cs="Arial" w:eastAsia="Arial"/>
          <w:sz w:val="16"/>
          <w:szCs w:val="16"/>
          <w:spacing w:val="0"/>
          <w:w w:val="107"/>
          <w:position w:val="0"/>
        </w:rPr>
        <w:t>           </w:t>
      </w:r>
      <w:r>
        <w:rPr>
          <w:rFonts w:ascii="Arial" w:hAnsi="Arial" w:cs="Arial" w:eastAsia="Arial"/>
          <w:sz w:val="16"/>
          <w:szCs w:val="16"/>
          <w:spacing w:val="43"/>
          <w:w w:val="107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0"/>
        </w:rPr>
        <w:t>          </w:t>
      </w:r>
      <w:r>
        <w:rPr>
          <w:rFonts w:ascii="Arial" w:hAnsi="Arial" w:cs="Arial" w:eastAsia="Arial"/>
          <w:sz w:val="16"/>
          <w:szCs w:val="16"/>
          <w:spacing w:val="15"/>
          <w:w w:val="106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SBACCAGHJOLA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</w:t>
      </w:r>
      <w:r>
        <w:rPr>
          <w:rFonts w:ascii="Arial" w:hAnsi="Arial" w:cs="Arial" w:eastAsia="Arial"/>
          <w:sz w:val="16"/>
          <w:szCs w:val="16"/>
          <w:spacing w:val="2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</w:t>
      </w:r>
      <w:r>
        <w:rPr>
          <w:rFonts w:ascii="Arial" w:hAnsi="Arial" w:cs="Arial" w:eastAsia="Arial"/>
          <w:sz w:val="16"/>
          <w:szCs w:val="16"/>
          <w:spacing w:val="4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CREME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</w:t>
      </w:r>
      <w:r>
        <w:rPr>
          <w:rFonts w:ascii="Arial" w:hAnsi="Arial" w:cs="Arial" w:eastAsia="Arial"/>
          <w:sz w:val="16"/>
          <w:szCs w:val="16"/>
          <w:spacing w:val="2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ROUGE</w:t>
      </w:r>
      <w:r>
        <w:rPr>
          <w:rFonts w:ascii="Arial" w:hAnsi="Arial" w:cs="Arial" w:eastAsia="Arial"/>
          <w:sz w:val="16"/>
          <w:szCs w:val="16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ET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</w:t>
      </w:r>
      <w:r>
        <w:rPr>
          <w:rFonts w:ascii="Arial" w:hAnsi="Arial" w:cs="Arial" w:eastAsia="Arial"/>
          <w:sz w:val="16"/>
          <w:szCs w:val="16"/>
          <w:spacing w:val="2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 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</w:t>
      </w:r>
      <w:r>
        <w:rPr>
          <w:rFonts w:ascii="Arial" w:hAnsi="Arial" w:cs="Arial" w:eastAsia="Arial"/>
          <w:sz w:val="16"/>
          <w:szCs w:val="16"/>
          <w:spacing w:val="2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0"/>
        </w:rPr>
        <w:t>PIETR</w:t>
      </w:r>
      <w:r>
        <w:rPr>
          <w:rFonts w:ascii="Arial" w:hAnsi="Arial" w:cs="Arial" w:eastAsia="Arial"/>
          <w:sz w:val="16"/>
          <w:szCs w:val="16"/>
          <w:spacing w:val="-5"/>
          <w:w w:val="101"/>
          <w:position w:val="0"/>
        </w:rPr>
        <w:t>O</w:t>
      </w:r>
      <w:r>
        <w:rPr>
          <w:rFonts w:ascii="Arial" w:hAnsi="Arial" w:cs="Arial" w:eastAsia="Arial"/>
          <w:sz w:val="16"/>
          <w:szCs w:val="16"/>
          <w:spacing w:val="0"/>
          <w:w w:val="145"/>
          <w:position w:val="0"/>
        </w:rPr>
        <w:t>Til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</w:t>
      </w:r>
      <w:r>
        <w:rPr>
          <w:rFonts w:ascii="Arial" w:hAnsi="Arial" w:cs="Arial" w:eastAsia="Arial"/>
          <w:sz w:val="16"/>
          <w:szCs w:val="16"/>
          <w:spacing w:val="-13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</w:t>
      </w:r>
      <w:r>
        <w:rPr>
          <w:rFonts w:ascii="Arial" w:hAnsi="Arial" w:cs="Arial" w:eastAsia="Arial"/>
          <w:sz w:val="16"/>
          <w:szCs w:val="16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RUTSIGAGHJOLA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</w:t>
      </w:r>
      <w:r>
        <w:rPr>
          <w:rFonts w:ascii="Arial" w:hAnsi="Arial" w:cs="Arial" w:eastAsia="Arial"/>
          <w:sz w:val="16"/>
          <w:szCs w:val="16"/>
          <w:spacing w:val="2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PAVIE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</w:t>
      </w:r>
      <w:r>
        <w:rPr>
          <w:rFonts w:ascii="Arial" w:hAnsi="Arial" w:cs="Arial" w:eastAsia="Arial"/>
          <w:sz w:val="16"/>
          <w:szCs w:val="16"/>
          <w:spacing w:val="4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                                  </w:t>
      </w:r>
      <w:r>
        <w:rPr>
          <w:rFonts w:ascii="Arial" w:hAnsi="Arial" w:cs="Arial" w:eastAsia="Arial"/>
          <w:sz w:val="16"/>
          <w:szCs w:val="16"/>
          <w:spacing w:val="5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0"/>
        </w:rPr>
        <w:t>?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0"/>
        </w:rPr>
        <w:t>                                   </w:t>
      </w:r>
      <w:r>
        <w:rPr>
          <w:rFonts w:ascii="Times New Roman" w:hAnsi="Times New Roman" w:cs="Times New Roman" w:eastAsia="Times New Roman"/>
          <w:sz w:val="16"/>
          <w:szCs w:val="16"/>
          <w:spacing w:val="1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20/09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0"/>
        </w:rPr>
        <w:t>                           </w:t>
      </w:r>
      <w:r>
        <w:rPr>
          <w:rFonts w:ascii="Times New Roman" w:hAnsi="Times New Roman" w:cs="Times New Roman" w:eastAsia="Times New Roman"/>
          <w:sz w:val="17"/>
          <w:szCs w:val="17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SEMIS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                    </w:t>
      </w:r>
      <w:r>
        <w:rPr>
          <w:rFonts w:ascii="Arial" w:hAnsi="Arial" w:cs="Arial" w:eastAsia="Arial"/>
          <w:sz w:val="16"/>
          <w:szCs w:val="16"/>
          <w:spacing w:val="2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7"/>
          <w:position w:val="0"/>
        </w:rPr>
        <w:t>PIETROTII</w:t>
      </w:r>
      <w:r>
        <w:rPr>
          <w:rFonts w:ascii="Arial" w:hAnsi="Arial" w:cs="Arial" w:eastAsia="Arial"/>
          <w:sz w:val="16"/>
          <w:szCs w:val="16"/>
          <w:spacing w:val="0"/>
          <w:w w:val="107"/>
          <w:position w:val="0"/>
        </w:rPr>
        <w:t>           </w:t>
      </w:r>
      <w:r>
        <w:rPr>
          <w:rFonts w:ascii="Arial" w:hAnsi="Arial" w:cs="Arial" w:eastAsia="Arial"/>
          <w:sz w:val="16"/>
          <w:szCs w:val="16"/>
          <w:spacing w:val="36"/>
          <w:w w:val="107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AGRIATES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7" w:after="0" w:line="180" w:lineRule="atLeast"/>
        <w:ind w:left="14236" w:right="135" w:firstLine="-13895"/>
        <w:jc w:val="left"/>
        <w:tabs>
          <w:tab w:pos="1960" w:val="left"/>
          <w:tab w:pos="3960" w:val="left"/>
          <w:tab w:pos="11160" w:val="left"/>
          <w:tab w:pos="1412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6"/>
        </w:rPr>
        <w:t>SITIEMBRINI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PRESCA</w:t>
      </w:r>
      <w:r>
        <w:rPr>
          <w:rFonts w:ascii="Arial" w:hAnsi="Arial" w:cs="Arial" w:eastAsia="Arial"/>
          <w:sz w:val="16"/>
          <w:szCs w:val="16"/>
          <w:spacing w:val="2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NOCE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PECHE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SEMIS</w:t>
      </w:r>
      <w:r>
        <w:rPr>
          <w:rFonts w:ascii="Arial" w:hAnsi="Arial" w:cs="Arial" w:eastAsia="Arial"/>
          <w:sz w:val="16"/>
          <w:szCs w:val="16"/>
          <w:spacing w:val="-39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CASINCA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NIOLU</w:t>
      </w:r>
      <w:r>
        <w:rPr>
          <w:rFonts w:ascii="Arial" w:hAnsi="Arial" w:cs="Arial" w:eastAsia="Arial"/>
          <w:sz w:val="16"/>
          <w:szCs w:val="16"/>
          <w:spacing w:val="0"/>
          <w:w w:val="100"/>
        </w:rPr>
      </w:r>
    </w:p>
    <w:p>
      <w:pPr>
        <w:spacing w:before="0" w:after="0" w:line="43" w:lineRule="exact"/>
        <w:ind w:left="2585" w:right="-20"/>
        <w:jc w:val="left"/>
        <w:tabs>
          <w:tab w:pos="3460" w:val="left"/>
          <w:tab w:pos="4260" w:val="left"/>
          <w:tab w:pos="5860" w:val="left"/>
          <w:tab w:pos="8600" w:val="left"/>
          <w:tab w:pos="9900" w:val="left"/>
          <w:tab w:pos="12120" w:val="left"/>
          <w:tab w:pos="13640" w:val="left"/>
        </w:tabs>
        <w:rPr>
          <w:rFonts w:ascii="Times New Roman" w:hAnsi="Times New Roman" w:cs="Times New Roman" w:eastAsia="Times New Roman"/>
          <w:sz w:val="9"/>
          <w:szCs w:val="9"/>
        </w:rPr>
      </w:pPr>
      <w:rPr/>
      <w:r>
        <w:rPr>
          <w:rFonts w:ascii="Times New Roman" w:hAnsi="Times New Roman" w:cs="Times New Roman" w:eastAsia="Times New Roman"/>
          <w:sz w:val="9"/>
          <w:szCs w:val="9"/>
          <w:spacing w:val="0"/>
          <w:w w:val="568"/>
          <w:position w:val="2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-118"/>
          <w:w w:val="568"/>
          <w:position w:val="2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2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568"/>
          <w:position w:val="1"/>
        </w:rPr>
        <w:t>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220"/>
          <w:position w:val="2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2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600"/>
          <w:position w:val="2"/>
        </w:rPr>
        <w:t>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2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394"/>
          <w:position w:val="1"/>
        </w:rPr>
        <w:t>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600"/>
          <w:position w:val="2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2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285"/>
          <w:position w:val="1"/>
        </w:rPr>
        <w:t>--</w:t>
      </w:r>
      <w:r>
        <w:rPr>
          <w:rFonts w:ascii="Times New Roman" w:hAnsi="Times New Roman" w:cs="Times New Roman" w:eastAsia="Times New Roman"/>
          <w:sz w:val="9"/>
          <w:szCs w:val="9"/>
          <w:spacing w:val="-42"/>
          <w:w w:val="285"/>
          <w:position w:val="1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600"/>
          <w:position w:val="1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252"/>
          <w:position w:val="1"/>
        </w:rPr>
        <w:t>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jc w:val="left"/>
        <w:spacing w:after="0"/>
        <w:sectPr>
          <w:pgSz w:w="16840" w:h="12000" w:orient="landscape"/>
          <w:pgMar w:top="840" w:bottom="280" w:left="1000" w:right="820"/>
        </w:sectPr>
      </w:pPr>
      <w:rPr/>
    </w:p>
    <w:p>
      <w:pPr>
        <w:spacing w:before="49" w:after="0" w:line="330" w:lineRule="atLeast"/>
        <w:ind w:left="1750" w:right="-20" w:firstLine="14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i/>
        </w:rPr>
        <w:t>FRUIT: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i/>
        </w:rPr>
        <w:t>ARBRE: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4" w:after="0" w:line="240" w:lineRule="auto"/>
        <w:ind w:right="-20"/>
        <w:jc w:val="left"/>
        <w:rPr>
          <w:rFonts w:ascii="Times New Roman" w:hAnsi="Times New Roman" w:cs="Times New Roman" w:eastAsia="Times New Roman"/>
          <w:sz w:val="29"/>
          <w:szCs w:val="29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102"/>
        </w:rPr>
        <w:t>KAKI</w:t>
      </w:r>
      <w:r>
        <w:rPr>
          <w:rFonts w:ascii="Times New Roman" w:hAnsi="Times New Roman" w:cs="Times New Roman" w:eastAsia="Times New Roman"/>
          <w:sz w:val="29"/>
          <w:szCs w:val="29"/>
          <w:spacing w:val="0"/>
          <w:w w:val="100"/>
        </w:rPr>
      </w:r>
    </w:p>
    <w:p>
      <w:pPr>
        <w:spacing w:before="15" w:after="0" w:line="305" w:lineRule="exact"/>
        <w:ind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  <w:position w:val="-1"/>
        </w:rPr>
        <w:t>PLAQUEMINIER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1300" w:bottom="0" w:left="1580" w:right="420"/>
          <w:cols w:num="2" w:equalWidth="0">
            <w:col w:w="2612" w:space="2388"/>
            <w:col w:w="4980"/>
          </w:cols>
        </w:sectPr>
      </w:pPr>
      <w:rPr/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5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3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22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4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37"/>
          <w:w w:val="104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4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</w:sectPr>
      </w:pPr>
      <w:rPr/>
    </w:p>
    <w:p>
      <w:pPr>
        <w:spacing w:before="29" w:after="0" w:line="252" w:lineRule="auto"/>
        <w:ind w:left="1113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3"/>
          <w:w w:val="10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2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2" w:after="0" w:line="280" w:lineRule="atLeast"/>
        <w:ind w:right="332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JAPON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DIOSPYROS</w:t>
      </w:r>
      <w:r>
        <w:rPr>
          <w:rFonts w:ascii="Times New Roman" w:hAnsi="Times New Roman" w:cs="Times New Roman" w:eastAsia="Times New Roman"/>
          <w:sz w:val="18"/>
          <w:szCs w:val="18"/>
          <w:spacing w:val="-5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KAKI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5"/>
        </w:rPr>
        <w:t>EBENACÉES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  <w:cols w:num="2" w:equalWidth="0">
            <w:col w:w="4439" w:space="560"/>
            <w:col w:w="4981"/>
          </w:cols>
        </w:sectPr>
      </w:pPr>
      <w:rPr/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20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APPELLATIONS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7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</w:sectPr>
      </w:pPr>
      <w:rPr/>
    </w:p>
    <w:p>
      <w:pPr>
        <w:spacing w:before="33" w:after="0" w:line="260" w:lineRule="auto"/>
        <w:ind w:left="1799" w:right="-56" w:firstLine="2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10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3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0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35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0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26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4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LOTO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OU</w:t>
      </w:r>
      <w:r>
        <w:rPr>
          <w:rFonts w:ascii="Times New Roman" w:hAnsi="Times New Roman" w:cs="Times New Roman" w:eastAsia="Times New Roman"/>
          <w:sz w:val="18"/>
          <w:szCs w:val="18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KAKI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  <w:cols w:num="2" w:equalWidth="0">
            <w:col w:w="2856" w:space="2151"/>
            <w:col w:w="4973"/>
          </w:cols>
        </w:sectPr>
      </w:pPr>
      <w:rPr/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2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5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6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</w:sectPr>
      </w:pPr>
      <w:rPr/>
    </w:p>
    <w:p>
      <w:pPr>
        <w:spacing w:before="40" w:after="0" w:line="240" w:lineRule="auto"/>
        <w:ind w:left="1785" w:right="156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3" w:after="0" w:line="240" w:lineRule="auto"/>
        <w:ind w:left="1820" w:right="-7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7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6" w:after="0" w:line="226" w:lineRule="exact"/>
        <w:ind w:left="182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15"/>
          <w:i/>
          <w:position w:val="-1"/>
        </w:rPr>
        <w:t>Falcucci: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citée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59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LOTO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2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b/>
          <w:bCs/>
          <w:i/>
        </w:rPr>
        <w:t>Non</w:t>
      </w:r>
      <w:r>
        <w:rPr>
          <w:rFonts w:ascii="Times New Roman" w:hAnsi="Times New Roman" w:cs="Times New Roman" w:eastAsia="Times New Roman"/>
          <w:sz w:val="20"/>
          <w:szCs w:val="20"/>
          <w:spacing w:val="26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6"/>
          <w:b/>
          <w:bCs/>
          <w:i/>
        </w:rPr>
        <w:t>cité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  <w:cols w:num="2" w:equalWidth="0">
            <w:col w:w="4021" w:space="978"/>
            <w:col w:w="4981"/>
          </w:cols>
        </w:sectPr>
      </w:pPr>
      <w:rPr/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71" w:lineRule="exact"/>
        <w:ind w:left="114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</w:sectPr>
      </w:pPr>
      <w:rPr/>
    </w:p>
    <w:p>
      <w:pPr>
        <w:spacing w:before="33" w:after="0" w:line="263" w:lineRule="auto"/>
        <w:ind w:left="1820" w:right="-56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5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5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3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w w:val="108"/>
          <w:i/>
        </w:rPr>
        <w:t>Auto</w:t>
      </w:r>
      <w:r>
        <w:rPr>
          <w:rFonts w:ascii="Times New Roman" w:hAnsi="Times New Roman" w:cs="Times New Roman" w:eastAsia="Times New Roman"/>
          <w:sz w:val="21"/>
          <w:szCs w:val="21"/>
          <w:w w:val="107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w w:val="100"/>
        </w:rPr>
      </w:r>
    </w:p>
    <w:p>
      <w:pPr>
        <w:spacing w:before="23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Décembre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6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Semis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3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Franc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Diosporus</w:t>
      </w:r>
      <w:r>
        <w:rPr>
          <w:rFonts w:ascii="Times New Roman" w:hAnsi="Times New Roman" w:cs="Times New Roman" w:eastAsia="Times New Roman"/>
          <w:sz w:val="21"/>
          <w:szCs w:val="21"/>
          <w:spacing w:val="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Lotus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  <w:cols w:num="2" w:equalWidth="0">
            <w:col w:w="3607" w:space="1393"/>
            <w:col w:w="4980"/>
          </w:cols>
        </w:sectPr>
      </w:pPr>
      <w:rPr/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4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4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3" w:lineRule="auto"/>
        <w:ind w:left="1820" w:right="4016" w:firstLine="7"/>
        <w:jc w:val="left"/>
        <w:tabs>
          <w:tab w:pos="4970" w:val="left"/>
          <w:tab w:pos="50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Non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2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500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Profond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35" w:lineRule="exact"/>
        <w:ind w:left="1842" w:right="-20"/>
        <w:jc w:val="left"/>
        <w:tabs>
          <w:tab w:pos="50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Eau: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Pluviométrie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sufftsante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3" w:after="0" w:line="240" w:lineRule="auto"/>
        <w:ind w:left="1842" w:right="-20"/>
        <w:jc w:val="left"/>
        <w:tabs>
          <w:tab w:pos="50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6" w:after="0" w:line="240" w:lineRule="auto"/>
        <w:ind w:left="184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:Dans</w:t>
      </w:r>
      <w:r>
        <w:rPr>
          <w:rFonts w:ascii="Times New Roman" w:hAnsi="Times New Roman" w:cs="Times New Roman" w:eastAsia="Times New Roman"/>
          <w:sz w:val="21"/>
          <w:szCs w:val="21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les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jardins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aux</w:t>
      </w:r>
      <w:r>
        <w:rPr>
          <w:rFonts w:ascii="Times New Roman" w:hAnsi="Times New Roman" w:cs="Times New Roman" w:eastAsia="Times New Roman"/>
          <w:sz w:val="21"/>
          <w:szCs w:val="21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abords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agglomérations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auto"/>
        <w:ind w:left="5021" w:right="705" w:firstLine="-3865"/>
        <w:jc w:val="left"/>
        <w:tabs>
          <w:tab w:pos="50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Son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succès</w:t>
      </w:r>
      <w:r>
        <w:rPr>
          <w:rFonts w:ascii="Times New Roman" w:hAnsi="Times New Roman" w:cs="Times New Roman" w:eastAsia="Times New Roman"/>
          <w:sz w:val="21"/>
          <w:szCs w:val="21"/>
          <w:spacing w:val="46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veut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qu'il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soit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  <w:position w:val="1"/>
        </w:rPr>
        <w:t>consommé</w:t>
      </w:r>
      <w:r>
        <w:rPr>
          <w:rFonts w:ascii="Times New Roman" w:hAnsi="Times New Roman" w:cs="Times New Roman" w:eastAsia="Times New Roman"/>
          <w:sz w:val="21"/>
          <w:szCs w:val="21"/>
          <w:spacing w:val="-22"/>
          <w:w w:val="11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1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  <w:position w:val="1"/>
        </w:rPr>
        <w:t>arrière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0"/>
        </w:rPr>
        <w:t>saison</w:t>
      </w:r>
      <w:r>
        <w:rPr>
          <w:rFonts w:ascii="Times New Roman" w:hAnsi="Times New Roman" w:cs="Times New Roman" w:eastAsia="Times New Roman"/>
          <w:sz w:val="21"/>
          <w:szCs w:val="21"/>
          <w:spacing w:val="33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  <w:position w:val="0"/>
        </w:rPr>
        <w:t>l'état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0"/>
        </w:rPr>
        <w:t>blet.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</w:sectPr>
      </w:pPr>
      <w:rPr/>
    </w:p>
    <w:p>
      <w:pPr>
        <w:spacing w:before="67" w:after="0" w:line="240" w:lineRule="auto"/>
        <w:ind w:left="1870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i/>
        </w:rPr>
        <w:t>CASATA: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89" w:after="0" w:line="237" w:lineRule="exact"/>
        <w:ind w:left="1870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  <w:position w:val="-1"/>
        </w:rPr>
        <w:t>FAMIGLIA: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25" w:after="0" w:line="249" w:lineRule="auto"/>
        <w:ind w:right="2790" w:firstLine="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CACCHI,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EBANACHJATA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80" w:right="420"/>
          <w:cols w:num="2" w:equalWidth="0">
            <w:col w:w="3064" w:space="1978"/>
            <w:col w:w="4938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5.714967pt;margin-top:.537724pt;width:52.149076pt;height:.1pt;mso-position-horizontal-relative:page;mso-position-vertical-relative:page;z-index:-13529" coordorigin="114,11" coordsize="1043,2">
            <v:shape style="position:absolute;left:114;top:11;width:1043;height:2" coordorigin="114,11" coordsize="1043,0" path="m114,11l1157,11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111.084679pt;margin-top:1.075448pt;width:87.15325pt;height:.1pt;mso-position-horizontal-relative:page;mso-position-vertical-relative:page;z-index:-13528" coordorigin="2222,22" coordsize="1743,2">
            <v:shape style="position:absolute;left:2222;top:22;width:1743;height:2" coordorigin="2222,22" coordsize="1743,0" path="m2222,22l3965,22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454.339905pt;margin-top:2.688619pt;width:41.076326pt;height:.1pt;mso-position-horizontal-relative:page;mso-position-vertical-relative:page;z-index:-13527" coordorigin="9087,54" coordsize="822,2">
            <v:shape style="position:absolute;left:9087;top:54;width:822;height:2" coordorigin="9087,54" coordsize="822,0" path="m9087,54l9908,54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497.559326pt;margin-top:3.584825pt;width:98.583184pt;height:.1pt;mso-position-horizontal-relative:page;mso-position-vertical-relative:page;z-index:-13526" coordorigin="9951,72" coordsize="1972,2">
            <v:shape style="position:absolute;left:9951;top:72;width:1972;height:2" coordorigin="9951,72" coordsize="1972,0" path="m9951,72l11923,72e" filled="f" stroked="t" strokeweight=".714371pt" strokecolor="#000000">
              <v:path arrowok="t"/>
            </v:shape>
          </v:group>
          <w10:wrap type="none"/>
        </w:pict>
      </w:r>
      <w:r>
        <w:rPr/>
        <w:pict>
          <v:group style="position:absolute;margin-left:593.285034pt;margin-top:439.141083pt;width:.1pt;height:70.621057pt;mso-position-horizontal-relative:page;mso-position-vertical-relative:page;z-index:-13525" coordorigin="11866,8783" coordsize="2,1412">
            <v:shape style="position:absolute;left:11866;top:8783;width:2;height:1412" coordorigin="11866,8783" coordsize="0,1412" path="m11866,10195l11866,8783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591.499084pt;margin-top:556.364868pt;width:.1pt;height:283.918159pt;mso-position-horizontal-relative:page;mso-position-vertical-relative:page;z-index:-13524" coordorigin="11830,11127" coordsize="2,5678">
            <v:shape style="position:absolute;left:11830;top:11127;width:2;height:5678" coordorigin="11830,11127" coordsize="0,5678" path="m11830,16806l11830,11127e" filled="f" stroked="t" strokeweight=".357185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6" w:after="0" w:line="240" w:lineRule="auto"/>
        <w:ind w:right="100"/>
        <w:jc w:val="right"/>
        <w:rPr>
          <w:rFonts w:ascii="Courier New" w:hAnsi="Courier New" w:cs="Courier New" w:eastAsia="Courier New"/>
          <w:sz w:val="24"/>
          <w:szCs w:val="24"/>
        </w:rPr>
      </w:pPr>
      <w:rPr/>
      <w:r>
        <w:rPr>
          <w:rFonts w:ascii="Courier New" w:hAnsi="Courier New" w:cs="Courier New" w:eastAsia="Courier New"/>
          <w:sz w:val="24"/>
          <w:szCs w:val="24"/>
          <w:spacing w:val="0"/>
          <w:w w:val="88"/>
        </w:rPr>
        <w:t>97</w:t>
      </w:r>
      <w:r>
        <w:rPr>
          <w:rFonts w:ascii="Courier New" w:hAnsi="Courier New" w:cs="Courier New" w:eastAsia="Courier New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80" w:right="420"/>
        </w:sectPr>
      </w:pPr>
      <w:rPr/>
    </w:p>
    <w:p>
      <w:pPr>
        <w:spacing w:before="78" w:after="0" w:line="240" w:lineRule="auto"/>
        <w:ind w:left="105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3.313103pt;margin-top:.359863pt;width:84.594351pt;height:.1pt;mso-position-horizontal-relative:page;mso-position-vertical-relative:page;z-index:-13523" coordorigin="2066,7" coordsize="1692,2">
            <v:shape style="position:absolute;left:2066;top:7;width:1692;height:2" coordorigin="2066,7" coordsize="1692,0" path="m2066,7l3758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801.774925pt;mso-position-horizontal-relative:page;mso-position-vertical-relative:page;z-index:-13522" coordorigin="11915,0" coordsize="2,16035">
            <v:shape style="position:absolute;left:11915;top:0;width:2;height:16035" coordorigin="11915,0" coordsize="0,16035" path="m11915,16035l11915,0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0"/>
          <w:szCs w:val="20"/>
          <w:spacing w:val="0"/>
          <w:w w:val="34"/>
          <w:b/>
          <w:bCs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34"/>
          <w:b/>
          <w:bCs/>
        </w:rPr>
        <w:t>   </w:t>
      </w:r>
      <w:r>
        <w:rPr>
          <w:rFonts w:ascii="Arial" w:hAnsi="Arial" w:cs="Arial" w:eastAsia="Arial"/>
          <w:sz w:val="20"/>
          <w:szCs w:val="20"/>
          <w:spacing w:val="1"/>
          <w:w w:val="34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12"/>
          <w:b/>
          <w:bCs/>
        </w:rPr>
        <w:t>CACCHI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05" w:right="498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KAKI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considéré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anciens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faut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admettre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gustatives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l'unanimité.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1" w:lineRule="auto"/>
        <w:ind w:left="112" w:right="469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Chargés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tanin,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consommables</w:t>
      </w:r>
      <w:r>
        <w:rPr>
          <w:rFonts w:ascii="Arial" w:hAnsi="Arial" w:cs="Arial" w:eastAsia="Arial"/>
          <w:sz w:val="23"/>
          <w:szCs w:val="23"/>
          <w:spacing w:val="34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lorsqu'ils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perdent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partie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fonction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l'avancement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maturité_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4" w:lineRule="auto"/>
        <w:ind w:left="112" w:right="474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lesquelles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KAKIS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quantité.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84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japon_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26" w:right="459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VIRGINIE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américains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Kakis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Atlantique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59" w:lineRule="exact"/>
        <w:ind w:left="1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s'adaptent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pas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facilement</w:t>
      </w:r>
      <w:r>
        <w:rPr>
          <w:rFonts w:ascii="Arial" w:hAnsi="Arial" w:cs="Arial" w:eastAsia="Arial"/>
          <w:sz w:val="23"/>
          <w:szCs w:val="23"/>
          <w:spacing w:val="3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sous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  <w:position w:val="-1"/>
        </w:rPr>
        <w:t>climat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83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3"/>
          <w:b/>
          <w:bCs/>
        </w:rPr>
        <w:t>98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580" w:right="42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480" w:right="0"/>
        </w:sectPr>
      </w:pPr>
      <w:rPr/>
    </w:p>
    <w:p>
      <w:pPr>
        <w:spacing w:before="27" w:after="0" w:line="240" w:lineRule="auto"/>
        <w:ind w:right="273"/>
        <w:jc w:val="righ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22.751801pt;margin-top:-40.599648pt;width:61.195913pt;height:.1pt;mso-position-horizontal-relative:page;mso-position-vertical-relative:paragraph;z-index:-13518" coordorigin="2455,-812" coordsize="1224,2">
            <v:shape style="position:absolute;left:2455;top:-812;width:1224;height:2" coordorigin="2455,-812" coordsize="1224,0" path="m2455,-812l3679,-812e" filled="f" stroked="t" strokeweight="0pt" strokecolor="#9C9C9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0"/>
          <w:w w:val="108"/>
          <w:b/>
          <w:bCs/>
        </w:rPr>
        <w:t>UCACCHU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91.600006pt;margin-top:-10.080002pt;width:185.399994pt;height:157.320007pt;mso-position-horizontal-relative:page;mso-position-vertical-relative:paragraph;z-index:-13521" type="#_x0000_t75">
            <v:imagedata r:id="rId123" o:title=""/>
          </v:shape>
        </w:pict>
      </w:r>
      <w:r>
        <w:rPr/>
        <w:pict>
          <v:shape style="position:absolute;margin-left:194.399994pt;margin-top:215.999985pt;width:206.639999pt;height:188.639999pt;mso-position-horizontal-relative:page;mso-position-vertical-relative:paragraph;z-index:-13519" type="#_x0000_t75">
            <v:imagedata r:id="rId124" o:title=""/>
          </v:shape>
        </w:pict>
      </w:r>
      <w:r>
        <w:rPr/>
        <w:pict>
          <v:shape style="width:180.720008pt;height:176.04pt;mso-position-horizontal-relative:char;mso-position-vertical-relative:line" type="#_x0000_t75">
            <v:imagedata r:id="rId12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92" w:lineRule="exact"/>
        <w:ind w:right="-20"/>
        <w:jc w:val="righ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4D4D4D"/>
          <w:spacing w:val="0"/>
          <w:w w:val="100"/>
          <w:position w:val="-1"/>
        </w:rPr>
        <w:t>Rouge</w:t>
      </w:r>
      <w:r>
        <w:rPr>
          <w:rFonts w:ascii="Arial" w:hAnsi="Arial" w:cs="Arial" w:eastAsia="Arial"/>
          <w:sz w:val="16"/>
          <w:szCs w:val="16"/>
          <w:color w:val="4D4D4D"/>
          <w:spacing w:val="3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4D4D4D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17"/>
          <w:szCs w:val="17"/>
          <w:color w:val="4D4D4D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343434"/>
          <w:spacing w:val="0"/>
          <w:w w:val="105"/>
          <w:position w:val="-1"/>
        </w:rPr>
        <w:t>maturité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/>
        <w:br w:type="column"/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/>
        <w:pict>
          <v:shape style="position:absolute;margin-left:525.599976pt;margin-top:-448.082733pt;width:71.279999pt;height:611.280029pt;mso-position-horizontal-relative:page;mso-position-vertical-relative:paragraph;z-index:-13520" type="#_x0000_t75">
            <v:imagedata r:id="rId126" o:title=""/>
          </v:shape>
        </w:pict>
      </w:r>
      <w:r>
        <w:rPr>
          <w:rFonts w:ascii="Arial" w:hAnsi="Arial" w:cs="Arial" w:eastAsia="Arial"/>
          <w:sz w:val="16"/>
          <w:szCs w:val="16"/>
          <w:color w:val="4D4D4D"/>
          <w:spacing w:val="0"/>
          <w:w w:val="100"/>
        </w:rPr>
        <w:t>R</w:t>
      </w:r>
      <w:r>
        <w:rPr>
          <w:rFonts w:ascii="Arial" w:hAnsi="Arial" w:cs="Arial" w:eastAsia="Arial"/>
          <w:sz w:val="16"/>
          <w:szCs w:val="16"/>
          <w:color w:val="4D4D4D"/>
          <w:spacing w:val="-3"/>
          <w:w w:val="100"/>
        </w:rPr>
        <w:t>o</w:t>
      </w:r>
      <w:r>
        <w:rPr>
          <w:rFonts w:ascii="Arial" w:hAnsi="Arial" w:cs="Arial" w:eastAsia="Arial"/>
          <w:sz w:val="16"/>
          <w:szCs w:val="16"/>
          <w:color w:val="212121"/>
          <w:spacing w:val="-6"/>
          <w:w w:val="100"/>
        </w:rPr>
        <w:t>u</w:t>
      </w:r>
      <w:r>
        <w:rPr>
          <w:rFonts w:ascii="Arial" w:hAnsi="Arial" w:cs="Arial" w:eastAsia="Arial"/>
          <w:sz w:val="16"/>
          <w:szCs w:val="16"/>
          <w:color w:val="4D4D4D"/>
          <w:spacing w:val="0"/>
          <w:w w:val="100"/>
        </w:rPr>
        <w:t>ge</w:t>
      </w:r>
      <w:r>
        <w:rPr>
          <w:rFonts w:ascii="Arial" w:hAnsi="Arial" w:cs="Arial" w:eastAsia="Arial"/>
          <w:sz w:val="16"/>
          <w:szCs w:val="16"/>
          <w:color w:val="4D4D4D"/>
          <w:spacing w:val="37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D4D4D"/>
          <w:spacing w:val="-12"/>
          <w:w w:val="112"/>
        </w:rPr>
        <w:t>O</w:t>
      </w:r>
      <w:r>
        <w:rPr>
          <w:rFonts w:ascii="Arial" w:hAnsi="Arial" w:cs="Arial" w:eastAsia="Arial"/>
          <w:sz w:val="16"/>
          <w:szCs w:val="16"/>
          <w:color w:val="212121"/>
          <w:spacing w:val="-6"/>
          <w:w w:val="128"/>
        </w:rPr>
        <w:t>r</w:t>
      </w:r>
      <w:r>
        <w:rPr>
          <w:rFonts w:ascii="Arial" w:hAnsi="Arial" w:cs="Arial" w:eastAsia="Arial"/>
          <w:sz w:val="16"/>
          <w:szCs w:val="16"/>
          <w:color w:val="4D4D4D"/>
          <w:spacing w:val="0"/>
          <w:w w:val="111"/>
        </w:rPr>
        <w:t>ange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0"/>
          <w:cols w:num="2" w:equalWidth="0">
            <w:col w:w="5132" w:space="623"/>
            <w:col w:w="4745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3" w:after="0" w:line="240" w:lineRule="auto"/>
        <w:ind w:right="473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8"/>
        </w:rPr>
        <w:t>99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80" w:right="0"/>
        </w:sectPr>
      </w:pPr>
      <w:rPr/>
    </w:p>
    <w:p>
      <w:pPr>
        <w:spacing w:before="0" w:after="0" w:line="54" w:lineRule="exact"/>
        <w:ind w:left="6475" w:right="-20"/>
        <w:jc w:val="left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104.393028pt;margin-top:.359863pt;width:92.873798pt;height:.1pt;mso-position-horizontal-relative:page;mso-position-vertical-relative:paragraph;z-index:-13517" coordorigin="2088,7" coordsize="1857,2">
            <v:shape style="position:absolute;left:2088;top:7;width:1857;height:2" coordorigin="2088,7" coordsize="1857,0" path="m2088,7l3945,7e" filled="f" stroked="t" strokeweight=".359976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477"/>
          <w:position w:val="1"/>
        </w:rPr>
        <w:t>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80" w:h="16820"/>
          <w:pgMar w:top="0" w:bottom="280" w:left="1480" w:right="220"/>
        </w:sectPr>
      </w:pPr>
      <w:rPr/>
    </w:p>
    <w:p>
      <w:pPr>
        <w:spacing w:before="14" w:after="0" w:line="320" w:lineRule="atLeast"/>
        <w:ind w:left="1792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5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50" w:lineRule="auto"/>
        <w:ind w:left="7" w:right="3956" w:firstLine="-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POIRE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POIRIER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  <w:cols w:num="2" w:equalWidth="0">
            <w:col w:w="2662" w:space="2424"/>
            <w:col w:w="5194"/>
          </w:cols>
        </w:sectPr>
      </w:pPr>
      <w:rPr/>
    </w:p>
    <w:p>
      <w:pPr>
        <w:spacing w:before="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8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8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8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11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-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</w:sectPr>
      </w:pPr>
      <w:rPr/>
    </w:p>
    <w:p>
      <w:pPr>
        <w:spacing w:before="29" w:after="0" w:line="250" w:lineRule="auto"/>
        <w:ind w:left="1133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8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EUROPE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8" w:after="0" w:line="280" w:lineRule="atLeast"/>
        <w:ind w:right="3415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PYRUS</w:t>
      </w:r>
      <w:r>
        <w:rPr>
          <w:rFonts w:ascii="Times New Roman" w:hAnsi="Times New Roman" w:cs="Times New Roman" w:eastAsia="Times New Roman"/>
          <w:sz w:val="18"/>
          <w:szCs w:val="18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COMMUNIS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ROSACÉES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  <w:cols w:num="2" w:equalWidth="0">
            <w:col w:w="4554" w:space="546"/>
            <w:col w:w="5180"/>
          </w:cols>
        </w:sectPr>
      </w:pPr>
      <w:rPr/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</w:sectPr>
      </w:pPr>
      <w:rPr/>
    </w:p>
    <w:p>
      <w:pPr>
        <w:spacing w:before="33" w:after="0" w:line="262" w:lineRule="auto"/>
        <w:ind w:left="1861" w:right="-56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53" w:after="0" w:line="315" w:lineRule="auto"/>
        <w:ind w:right="4234"/>
        <w:jc w:val="left"/>
        <w:rPr>
          <w:rFonts w:ascii="Arial" w:hAnsi="Arial" w:cs="Arial" w:eastAsia="Arial"/>
          <w:sz w:val="17"/>
          <w:szCs w:val="1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APIA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7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12"/>
        </w:rPr>
        <w:t>PYRA</w:t>
      </w:r>
      <w:r>
        <w:rPr>
          <w:rFonts w:ascii="Arial" w:hAnsi="Arial" w:cs="Arial" w:eastAsia="Arial"/>
          <w:sz w:val="17"/>
          <w:szCs w:val="17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KEMETRI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10"/>
        </w:rPr>
        <w:t>PERA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p>
      <w:pPr>
        <w:spacing w:before="11" w:after="0" w:line="240" w:lineRule="auto"/>
        <w:ind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spacing w:val="0"/>
          <w:w w:val="110"/>
        </w:rPr>
        <w:t>PERA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  <w:cols w:num="2" w:equalWidth="0">
            <w:col w:w="2920" w:space="2188"/>
            <w:col w:w="5172"/>
          </w:cols>
        </w:sectPr>
      </w:pPr>
      <w:rPr/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40" w:lineRule="auto"/>
        <w:ind w:left="114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7" w:lineRule="auto"/>
        <w:ind w:left="1875" w:right="4600" w:firstLine="-7"/>
        <w:jc w:val="both"/>
        <w:tabs>
          <w:tab w:pos="5100" w:val="left"/>
        </w:tabs>
        <w:rPr>
          <w:rFonts w:ascii="Arial" w:hAnsi="Arial" w:cs="Arial" w:eastAsia="Arial"/>
          <w:sz w:val="17"/>
          <w:szCs w:val="17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-39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</w:r>
      <w:r>
        <w:rPr>
          <w:rFonts w:ascii="Arial" w:hAnsi="Arial" w:cs="Arial" w:eastAsia="Arial"/>
          <w:sz w:val="17"/>
          <w:szCs w:val="17"/>
          <w:spacing w:val="0"/>
          <w:w w:val="113"/>
        </w:rPr>
        <w:t>PERA</w:t>
      </w:r>
      <w:r>
        <w:rPr>
          <w:rFonts w:ascii="Arial" w:hAnsi="Arial" w:cs="Arial" w:eastAsia="Arial"/>
          <w:sz w:val="17"/>
          <w:szCs w:val="17"/>
          <w:spacing w:val="0"/>
          <w:w w:val="1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_-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                                                           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30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10"/>
        </w:rPr>
        <w:t>PERA</w:t>
      </w:r>
      <w:r>
        <w:rPr>
          <w:rFonts w:ascii="Arial" w:hAnsi="Arial" w:cs="Arial" w:eastAsia="Arial"/>
          <w:sz w:val="17"/>
          <w:szCs w:val="1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Falcucci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_-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30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10"/>
        </w:rPr>
        <w:t>PERA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1" w:lineRule="exact"/>
        <w:ind w:left="116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55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</w:sectPr>
      </w:pPr>
      <w:rPr/>
    </w:p>
    <w:p>
      <w:pPr>
        <w:spacing w:before="40" w:after="0" w:line="262" w:lineRule="auto"/>
        <w:ind w:left="1882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_­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_.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Porte-greffes_-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8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hétérofertile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Juin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Poirier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Sauvage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  <w:cols w:num="2" w:equalWidth="0">
            <w:col w:w="3688" w:space="1419"/>
            <w:col w:w="5173"/>
          </w:cols>
        </w:sectPr>
      </w:pPr>
      <w:rPr/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16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904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0" w:after="0" w:line="240" w:lineRule="auto"/>
        <w:ind w:left="1882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26"/>
        </w:rPr>
        <w:t>_-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800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97" w:right="2386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spacing w:val="2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_-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5"/>
          <w:i/>
        </w:rPr>
        <w:t>Indifférent-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Calcaire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Acide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Pluviométrie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suffisante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30"/>
        </w:rPr>
        <w:t>_-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" w:after="0" w:line="240" w:lineRule="auto"/>
        <w:ind w:left="190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étlmo-géographines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:Se</w:t>
      </w:r>
      <w:r>
        <w:rPr>
          <w:rFonts w:ascii="Times New Roman" w:hAnsi="Times New Roman" w:cs="Times New Roman" w:eastAsia="Times New Roman"/>
          <w:sz w:val="21"/>
          <w:szCs w:val="21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situe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partout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1198" w:right="-20"/>
        <w:jc w:val="left"/>
        <w:tabs>
          <w:tab w:pos="516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7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-30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1"/>
        </w:rPr>
        <w:t>Table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</w:sectPr>
      </w:pPr>
      <w:rPr/>
    </w:p>
    <w:p>
      <w:pPr>
        <w:spacing w:before="55" w:after="0" w:line="240" w:lineRule="auto"/>
        <w:ind w:left="1940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pict>
          <v:group style="position:absolute;margin-left:595.5802pt;margin-top:-744.385315pt;width:.1pt;height:737.359435pt;mso-position-horizontal-relative:page;mso-position-vertical-relative:paragraph;z-index:-13516" coordorigin="11912,-14888" coordsize="2,14747">
            <v:shape style="position:absolute;left:11912;top:-14888;width:2;height:14747" coordorigin="11912,-14888" coordsize="0,14747" path="m11912,-141l11912,-14888e" filled="f" stroked="t" strokeweight=".719952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CASATA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23"/>
        </w:rPr>
        <w:t>_­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59" w:after="0" w:line="240" w:lineRule="auto"/>
        <w:ind w:left="1933" w:right="-74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FAMIGLIA</w:t>
      </w:r>
      <w:r>
        <w:rPr>
          <w:rFonts w:ascii="Times New Roman" w:hAnsi="Times New Roman" w:cs="Times New Roman" w:eastAsia="Times New Roman"/>
          <w:sz w:val="23"/>
          <w:szCs w:val="23"/>
          <w:spacing w:val="5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32"/>
        </w:rPr>
        <w:t>_.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5" w:after="0" w:line="250" w:lineRule="auto"/>
        <w:ind w:right="3147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PERA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220"/>
          <w:cols w:num="2" w:equalWidth="0">
            <w:col w:w="3160" w:space="2012"/>
            <w:col w:w="5108"/>
          </w:cols>
        </w:sectPr>
      </w:pPr>
      <w:rPr/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92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100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80" w:right="220"/>
        </w:sectPr>
      </w:pPr>
      <w:rPr/>
    </w:p>
    <w:p>
      <w:pPr>
        <w:spacing w:before="0" w:after="0" w:line="46" w:lineRule="exact"/>
        <w:ind w:left="3081" w:right="-20"/>
        <w:jc w:val="left"/>
        <w:tabs>
          <w:tab w:pos="5960" w:val="left"/>
          <w:tab w:pos="7620" w:val="left"/>
        </w:tabs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93.59375pt;margin-top:.359863pt;width:109.792668pt;height:.1pt;mso-position-horizontal-relative:page;mso-position-vertical-relative:paragraph;z-index:-13515" coordorigin="1872,7" coordsize="2196,2">
            <v:shape style="position:absolute;left:1872;top:7;width:2196;height:2" coordorigin="1872,7" coordsize="2196,0" path="m1872,7l4068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02.886414pt;margin-top:0pt;width:93.59375pt;height:736.279959pt;mso-position-horizontal-relative:page;mso-position-vertical-relative:paragraph;z-index:-13514" coordorigin="10058,0" coordsize="1872,14726">
            <v:group style="position:absolute;left:10065;top:7;width:1857;height:2" coordorigin="10065,7" coordsize="1857,2">
              <v:shape style="position:absolute;left:10065;top:7;width:1857;height:2" coordorigin="10065,7" coordsize="1857,0" path="m10065,7l11922,7e" filled="f" stroked="t" strokeweight=".719952pt" strokecolor="#000000">
                <v:path arrowok="t"/>
              </v:shape>
            </v:group>
            <v:group style="position:absolute;left:11915;top:0;width:2;height:14718" coordorigin="11915,0" coordsize="2,14718">
              <v:shape style="position:absolute;left:11915;top:0;width:2;height:14718" coordorigin="11915,0" coordsize="0,14718" path="m11915,14718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9"/>
          <w:szCs w:val="9"/>
          <w:w w:val="600"/>
          <w:position w:val="1"/>
        </w:rPr>
        <w:t>-------·--</w:t>
      </w:r>
      <w:r>
        <w:rPr>
          <w:rFonts w:ascii="Times New Roman" w:hAnsi="Times New Roman" w:cs="Times New Roman" w:eastAsia="Times New Roman"/>
          <w:sz w:val="9"/>
          <w:szCs w:val="9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w w:val="100"/>
          <w:position w:val="1"/>
        </w:rPr>
      </w:r>
      <w:r>
        <w:rPr>
          <w:rFonts w:ascii="Times New Roman" w:hAnsi="Times New Roman" w:cs="Times New Roman" w:eastAsia="Times New Roman"/>
          <w:sz w:val="9"/>
          <w:szCs w:val="9"/>
          <w:w w:val="100"/>
          <w:u w:val="single" w:color="000000"/>
          <w:position w:val="1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w w:val="100"/>
          <w:u w:val="single" w:color="000000"/>
          <w:position w:val="1"/>
        </w:rPr>
        <w:tab/>
      </w:r>
      <w:r>
        <w:rPr>
          <w:rFonts w:ascii="Times New Roman" w:hAnsi="Times New Roman" w:cs="Times New Roman" w:eastAsia="Times New Roman"/>
          <w:sz w:val="9"/>
          <w:szCs w:val="9"/>
          <w:w w:val="100"/>
          <w:u w:val="single" w:color="000000"/>
          <w:position w:val="1"/>
        </w:rPr>
      </w:r>
      <w:r>
        <w:rPr>
          <w:rFonts w:ascii="Times New Roman" w:hAnsi="Times New Roman" w:cs="Times New Roman" w:eastAsia="Times New Roman"/>
          <w:sz w:val="9"/>
          <w:szCs w:val="9"/>
          <w:w w:val="100"/>
          <w:position w:val="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59" w:lineRule="exact"/>
        <w:ind w:left="11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5"/>
          <w:b/>
          <w:bCs/>
          <w:position w:val="-1"/>
        </w:rPr>
        <w:t>IPERI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83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SAN</w:t>
      </w:r>
      <w:r>
        <w:rPr>
          <w:rFonts w:ascii="Arial" w:hAnsi="Arial" w:cs="Arial" w:eastAsia="Arial"/>
          <w:sz w:val="23"/>
          <w:szCs w:val="23"/>
          <w:spacing w:val="-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ANTO: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15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juin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1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5"/>
        </w:rPr>
        <w:t>PORTO</w:t>
      </w:r>
      <w:r>
        <w:rPr>
          <w:rFonts w:ascii="Arial" w:hAnsi="Arial" w:cs="Arial" w:eastAsia="Arial"/>
          <w:sz w:val="23"/>
          <w:szCs w:val="23"/>
          <w:spacing w:val="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VECCHIO,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MARANA,</w:t>
      </w:r>
      <w:r>
        <w:rPr>
          <w:rFonts w:ascii="Arial" w:hAnsi="Arial" w:cs="Arial" w:eastAsia="Arial"/>
          <w:sz w:val="23"/>
          <w:szCs w:val="23"/>
          <w:spacing w:val="2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jaune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1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SANGHJUANINA</w:t>
      </w:r>
      <w:r>
        <w:rPr>
          <w:rFonts w:ascii="Arial" w:hAnsi="Arial" w:cs="Arial" w:eastAsia="Arial"/>
          <w:sz w:val="23"/>
          <w:szCs w:val="23"/>
          <w:spacing w:val="32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JEAN)</w:t>
      </w:r>
      <w:r>
        <w:rPr>
          <w:rFonts w:ascii="Arial" w:hAnsi="Arial" w:cs="Arial" w:eastAsia="Arial"/>
          <w:sz w:val="23"/>
          <w:szCs w:val="23"/>
          <w:spacing w:val="6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30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juin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8" w:lineRule="auto"/>
        <w:ind w:left="1159" w:right="2352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VICO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Qaune)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CORTE</w:t>
      </w:r>
      <w:r>
        <w:rPr>
          <w:rFonts w:ascii="Arial" w:hAnsi="Arial" w:cs="Arial" w:eastAsia="Arial"/>
          <w:sz w:val="23"/>
          <w:szCs w:val="23"/>
          <w:spacing w:val="11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Qaune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rouge)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AJACCIO</w:t>
      </w:r>
      <w:r>
        <w:rPr>
          <w:rFonts w:ascii="Arial" w:hAnsi="Arial" w:cs="Arial" w:eastAsia="Arial"/>
          <w:sz w:val="23"/>
          <w:szCs w:val="23"/>
          <w:spacing w:val="7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BONIFACIO</w:t>
      </w:r>
      <w:r>
        <w:rPr>
          <w:rFonts w:ascii="Arial" w:hAnsi="Arial" w:cs="Arial" w:eastAsia="Arial"/>
          <w:sz w:val="23"/>
          <w:szCs w:val="23"/>
          <w:spacing w:val="5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PORTO-VECCHIO</w:t>
      </w:r>
      <w:r>
        <w:rPr>
          <w:rFonts w:ascii="Arial" w:hAnsi="Arial" w:cs="Arial" w:eastAsia="Arial"/>
          <w:sz w:val="23"/>
          <w:szCs w:val="23"/>
          <w:spacing w:val="-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56" w:lineRule="auto"/>
        <w:ind w:left="137" w:right="797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format,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comparable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SAN</w:t>
      </w:r>
      <w:r>
        <w:rPr>
          <w:rFonts w:ascii="Arial" w:hAnsi="Arial" w:cs="Arial" w:eastAsia="Arial"/>
          <w:sz w:val="23"/>
          <w:szCs w:val="23"/>
          <w:spacing w:val="-4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ANTO</w:t>
      </w:r>
      <w:r>
        <w:rPr>
          <w:rFonts w:ascii="Arial" w:hAnsi="Arial" w:cs="Arial" w:eastAsia="Arial"/>
          <w:sz w:val="23"/>
          <w:szCs w:val="23"/>
          <w:spacing w:val="18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l'appellation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découle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précoce.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queue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queue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moyenne.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4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PRIMADICCIA</w:t>
      </w:r>
      <w:r>
        <w:rPr>
          <w:rFonts w:ascii="Arial" w:hAnsi="Arial" w:cs="Arial" w:eastAsia="Arial"/>
          <w:sz w:val="23"/>
          <w:szCs w:val="23"/>
          <w:spacing w:val="22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10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juillet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verte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7" w:lineRule="auto"/>
        <w:ind w:left="144" w:right="79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format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queue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longue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semble-t-il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régions.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BIRDONE</w:t>
      </w:r>
      <w:r>
        <w:rPr>
          <w:rFonts w:ascii="Arial" w:hAnsi="Arial" w:cs="Arial" w:eastAsia="Arial"/>
          <w:sz w:val="23"/>
          <w:szCs w:val="23"/>
          <w:spacing w:val="-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verte)</w:t>
      </w:r>
      <w:r>
        <w:rPr>
          <w:rFonts w:ascii="Arial" w:hAnsi="Arial" w:cs="Arial" w:eastAsia="Arial"/>
          <w:sz w:val="23"/>
          <w:szCs w:val="23"/>
          <w:spacing w:val="-2"/>
          <w:w w:val="11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c"est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PRIMADICCIA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188" w:right="2640" w:firstLine="-31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3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ORZULINA</w:t>
      </w:r>
      <w:r>
        <w:rPr>
          <w:rFonts w:ascii="Arial" w:hAnsi="Arial" w:cs="Arial" w:eastAsia="Arial"/>
          <w:sz w:val="23"/>
          <w:szCs w:val="23"/>
          <w:spacing w:val="24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exactement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ORZUU\GHJA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MARANA</w:t>
      </w:r>
      <w:r>
        <w:rPr>
          <w:rFonts w:ascii="Arial" w:hAnsi="Arial" w:cs="Arial" w:eastAsia="Arial"/>
          <w:sz w:val="23"/>
          <w:szCs w:val="23"/>
          <w:spacing w:val="8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CASINCA</w:t>
      </w:r>
      <w:r>
        <w:rPr>
          <w:rFonts w:ascii="Arial" w:hAnsi="Arial" w:cs="Arial" w:eastAsia="Arial"/>
          <w:sz w:val="23"/>
          <w:szCs w:val="23"/>
          <w:spacing w:val="9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moment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l'orge.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7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3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CAMUGHJINA</w:t>
      </w:r>
      <w:r>
        <w:rPr>
          <w:rFonts w:ascii="Arial" w:hAnsi="Arial" w:cs="Arial" w:eastAsia="Arial"/>
          <w:sz w:val="23"/>
          <w:szCs w:val="23"/>
          <w:spacing w:val="36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15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juillet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parfumée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exact"/>
        <w:ind w:left="118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CORTE;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MARANA;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CASINCA;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MORIANI</w:t>
      </w:r>
      <w:r>
        <w:rPr>
          <w:rFonts w:ascii="Arial" w:hAnsi="Arial" w:cs="Arial" w:eastAsia="Arial"/>
          <w:sz w:val="23"/>
          <w:szCs w:val="23"/>
          <w:spacing w:val="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OCANA;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PORTO-VECCHIO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8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CAMUGLINA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1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ZUCCUU\GHJA: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d'été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granuleuse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parfumée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118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VICO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PERA</w:t>
      </w:r>
      <w:r>
        <w:rPr>
          <w:rFonts w:ascii="Arial" w:hAnsi="Arial" w:cs="Arial" w:eastAsia="Arial"/>
          <w:sz w:val="23"/>
          <w:szCs w:val="23"/>
          <w:spacing w:val="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ZUCCONE</w:t>
      </w:r>
      <w:r>
        <w:rPr>
          <w:rFonts w:ascii="Arial" w:hAnsi="Arial" w:cs="Arial" w:eastAsia="Arial"/>
          <w:sz w:val="23"/>
          <w:szCs w:val="23"/>
          <w:spacing w:val="1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nommée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PORTO-VECCHIO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9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3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ZUCCOTTA: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25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aout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53" w:lineRule="auto"/>
        <w:ind w:left="173" w:right="768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maints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endroits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MARANA</w:t>
      </w:r>
      <w:r>
        <w:rPr>
          <w:rFonts w:ascii="Arial" w:hAnsi="Arial" w:cs="Arial" w:eastAsia="Arial"/>
          <w:sz w:val="23"/>
          <w:szCs w:val="23"/>
          <w:spacing w:val="3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CASINCA.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volumineuse,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difforme,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peau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tirant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rose,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parcequ'elle</w:t>
      </w:r>
      <w:r>
        <w:rPr>
          <w:rFonts w:ascii="Arial" w:hAnsi="Arial" w:cs="Arial" w:eastAsia="Arial"/>
          <w:sz w:val="23"/>
          <w:szCs w:val="23"/>
          <w:spacing w:val="19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simplement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ZUCCAR</w:t>
      </w:r>
      <w:r>
        <w:rPr>
          <w:rFonts w:ascii="Arial" w:hAnsi="Arial" w:cs="Arial" w:eastAsia="Arial"/>
          <w:sz w:val="23"/>
          <w:szCs w:val="23"/>
          <w:spacing w:val="-2"/>
          <w:w w:val="93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NA</w:t>
      </w:r>
      <w:r>
        <w:rPr>
          <w:rFonts w:ascii="Arial" w:hAnsi="Arial" w:cs="Arial" w:eastAsia="Arial"/>
          <w:sz w:val="23"/>
          <w:szCs w:val="23"/>
          <w:spacing w:val="3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ZUCCARELU\.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0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BASTIAGHJA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67" w:lineRule="auto"/>
        <w:ind w:left="187" w:right="777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d'AJACCIO</w:t>
      </w:r>
      <w:r>
        <w:rPr>
          <w:rFonts w:ascii="Arial" w:hAnsi="Arial" w:cs="Arial" w:eastAsia="Arial"/>
          <w:sz w:val="23"/>
          <w:szCs w:val="23"/>
          <w:spacing w:val="2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importée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Bastia.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PASTOSA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40" w:lineRule="auto"/>
        <w:ind w:left="92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farineuse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produisant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grappe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serrées.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63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3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FRATESCA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40" w:lineRule="auto"/>
        <w:ind w:left="9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Introduite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d'Automne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allongée.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9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PERA</w:t>
      </w:r>
      <w:r>
        <w:rPr>
          <w:rFonts w:ascii="Arial" w:hAnsi="Arial" w:cs="Arial" w:eastAsia="Arial"/>
          <w:sz w:val="23"/>
          <w:szCs w:val="23"/>
          <w:spacing w:val="4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SPADONA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exact"/>
        <w:ind w:left="9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SPADONE</w:t>
      </w:r>
      <w:r>
        <w:rPr>
          <w:rFonts w:ascii="Arial" w:hAnsi="Arial" w:cs="Arial" w:eastAsia="Arial"/>
          <w:sz w:val="23"/>
          <w:szCs w:val="23"/>
          <w:spacing w:val="1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LIGURIE,</w:t>
      </w:r>
      <w:r>
        <w:rPr>
          <w:rFonts w:ascii="Arial" w:hAnsi="Arial" w:cs="Arial" w:eastAsia="Arial"/>
          <w:sz w:val="23"/>
          <w:szCs w:val="23"/>
          <w:spacing w:val="22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implantée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8"/>
        </w:rPr>
        <w:t>;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9" w:lineRule="exact"/>
        <w:ind w:left="179" w:right="1956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CASINCA;</w:t>
      </w:r>
      <w:r>
        <w:rPr>
          <w:rFonts w:ascii="Arial" w:hAnsi="Arial" w:cs="Arial" w:eastAsia="Arial"/>
          <w:sz w:val="23"/>
          <w:szCs w:val="23"/>
          <w:spacing w:val="3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  <w:position w:val="-1"/>
        </w:rPr>
        <w:t>CERVIONI.</w:t>
      </w:r>
      <w:r>
        <w:rPr>
          <w:rFonts w:ascii="Arial" w:hAnsi="Arial" w:cs="Arial" w:eastAsia="Arial"/>
          <w:sz w:val="23"/>
          <w:szCs w:val="23"/>
          <w:spacing w:val="6"/>
          <w:w w:val="94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Verte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teintée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rouge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elle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murît"vers</w:t>
      </w:r>
      <w:r>
        <w:rPr>
          <w:rFonts w:ascii="Arial" w:hAnsi="Arial" w:cs="Arial" w:eastAsia="Arial"/>
          <w:sz w:val="23"/>
          <w:szCs w:val="23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05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septembre.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80" w:h="16820"/>
          <w:pgMar w:top="0" w:bottom="0" w:left="1440" w:right="240"/>
        </w:sectPr>
      </w:pPr>
      <w:rPr/>
    </w:p>
    <w:p>
      <w:pPr>
        <w:spacing w:before="30" w:after="0" w:line="267" w:lineRule="auto"/>
        <w:ind w:left="936" w:right="-6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SANGJUSINA</w:t>
      </w:r>
      <w:r>
        <w:rPr>
          <w:rFonts w:ascii="Arial" w:hAnsi="Arial" w:cs="Arial" w:eastAsia="Arial"/>
          <w:sz w:val="23"/>
          <w:szCs w:val="23"/>
          <w:spacing w:val="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(mais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STURZAGHJINA)</w:t>
      </w:r>
      <w:r>
        <w:rPr>
          <w:rFonts w:ascii="Arial" w:hAnsi="Arial" w:cs="Arial" w:eastAsia="Arial"/>
          <w:sz w:val="23"/>
          <w:szCs w:val="23"/>
          <w:spacing w:val="17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  <w:b/>
          <w:bCs/>
        </w:rPr>
        <w:t>qui</w:t>
      </w:r>
      <w:r>
        <w:rPr>
          <w:rFonts w:ascii="Arial" w:hAnsi="Arial" w:cs="Arial" w:eastAsia="Arial"/>
          <w:sz w:val="23"/>
          <w:szCs w:val="23"/>
          <w:spacing w:val="-1"/>
          <w:w w:val="93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hoquet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TAVAGNA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/>
        <w:br w:type="column"/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101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240"/>
          <w:cols w:num="2" w:equalWidth="0">
            <w:col w:w="8781" w:space="1061"/>
            <w:col w:w="458"/>
          </w:cols>
        </w:sectPr>
      </w:pPr>
      <w:rPr/>
    </w:p>
    <w:p>
      <w:pPr>
        <w:spacing w:before="77" w:after="0" w:line="240" w:lineRule="auto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2.684706pt;margin-top:.177876pt;width:198.727059pt;height:.1pt;mso-position-horizontal-relative:page;mso-position-vertical-relative:page;z-index:-13513" coordorigin="254,4" coordsize="3975,2">
            <v:shape style="position:absolute;left:254;top:4;width:3975;height:2" coordorigin="254,4" coordsize="3975,0" path="m254,4l4228,4e" filled="f" stroked="t" strokeweight=".352353pt" strokecolor="#000000">
              <v:path arrowok="t"/>
            </v:shape>
          </v:group>
          <w10:wrap type="none"/>
        </w:pict>
      </w:r>
      <w:r>
        <w:rPr/>
        <w:pict>
          <v:group style="position:absolute;margin-left:252.284698pt;margin-top:4.624788pt;width:50.738823pt;height:.1pt;mso-position-horizontal-relative:page;mso-position-vertical-relative:page;z-index:-13512" coordorigin="5046,92" coordsize="1015,2">
            <v:shape style="position:absolute;left:5046;top:92;width:1015;height:2" coordorigin="5046,92" coordsize="1015,0" path="m5046,92l6060,92e" filled="f" stroked="t" strokeweight=".352353pt" strokecolor="#000000">
              <v:path arrowok="t"/>
            </v:shape>
          </v:group>
          <w10:wrap type="none"/>
        </w:pict>
      </w:r>
      <w:r>
        <w:rPr/>
        <w:pict>
          <v:group style="position:absolute;margin-left:409.434113pt;margin-top:7.115059pt;width:41.577647pt;height:.1pt;mso-position-horizontal-relative:page;mso-position-vertical-relative:page;z-index:-13511" coordorigin="8189,142" coordsize="832,2">
            <v:shape style="position:absolute;left:8189;top:142;width:832;height:2" coordorigin="8189,142" coordsize="832,0" path="m8189,142l9020,142e" filled="f" stroked="t" strokeweight=".352353pt" strokecolor="#000000">
              <v:path arrowok="t"/>
            </v:shape>
          </v:group>
          <w10:wrap type="none"/>
        </w:pict>
      </w:r>
      <w:r>
        <w:rPr/>
        <w:pict>
          <v:group style="position:absolute;margin-left:525.534424pt;margin-top:8.185718pt;width:70.822941pt;height:756.323995pt;mso-position-horizontal-relative:page;mso-position-vertical-relative:page;z-index:-13510" coordorigin="10511,164" coordsize="1416,15126">
            <v:group style="position:absolute;left:10514;top:178;width:1409;height:2" coordorigin="10514,178" coordsize="1409,2">
              <v:shape style="position:absolute;left:10514;top:178;width:1409;height:2" coordorigin="10514,178" coordsize="1409,0" path="m10514,178l11924,178e" filled="f" stroked="t" strokeweight=".352353pt" strokecolor="#000000">
                <v:path arrowok="t"/>
              </v:shape>
            </v:group>
            <v:group style="position:absolute;left:11811;top:171;width:2;height:15112" coordorigin="11811,171" coordsize="2,15112">
              <v:shape style="position:absolute;left:11811;top:171;width:2;height:15112" coordorigin="11811,171" coordsize="0,15112" path="m11811,15283l11811,171e" filled="f" stroked="t" strokeweight=".704706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85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INGANA</w:t>
      </w:r>
      <w:r>
        <w:rPr>
          <w:rFonts w:ascii="Arial" w:hAnsi="Arial" w:cs="Arial" w:eastAsia="Arial"/>
          <w:sz w:val="23"/>
          <w:szCs w:val="23"/>
          <w:spacing w:val="-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LADRI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45" w:lineRule="auto"/>
        <w:ind w:left="114" w:right="489" w:firstLine="73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fondante,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trompe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voleurs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cueillent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tellement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verte.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MARANA</w:t>
      </w:r>
      <w:r>
        <w:rPr>
          <w:rFonts w:ascii="Arial" w:hAnsi="Arial" w:cs="Arial" w:eastAsia="Arial"/>
          <w:sz w:val="23"/>
          <w:szCs w:val="23"/>
          <w:spacing w:val="8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1"/>
        </w:rPr>
        <w:t>CASINCA</w:t>
      </w:r>
      <w:r>
        <w:rPr>
          <w:rFonts w:ascii="Arial" w:hAnsi="Arial" w:cs="Arial" w:eastAsia="Arial"/>
          <w:sz w:val="23"/>
          <w:szCs w:val="23"/>
          <w:spacing w:val="8"/>
          <w:w w:val="9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PORTO-VECCHIO.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4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PERA</w:t>
      </w:r>
      <w:r>
        <w:rPr>
          <w:rFonts w:ascii="Arial" w:hAnsi="Arial" w:cs="Arial" w:eastAsia="Arial"/>
          <w:sz w:val="23"/>
          <w:szCs w:val="23"/>
          <w:spacing w:val="5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INGANA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CACCIADORI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51" w:lineRule="auto"/>
        <w:ind w:left="135" w:right="477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Trompe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chasseurs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identiques.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sitôt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l'ouverture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chasse,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15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août,</w:t>
      </w:r>
      <w:r>
        <w:rPr>
          <w:rFonts w:ascii="Arial" w:hAnsi="Arial" w:cs="Arial" w:eastAsia="Arial"/>
          <w:sz w:val="23"/>
          <w:szCs w:val="23"/>
          <w:spacing w:val="1"/>
          <w:w w:val="11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d'assurer</w:t>
      </w:r>
      <w:r>
        <w:rPr>
          <w:rFonts w:ascii="Arial" w:hAnsi="Arial" w:cs="Arial" w:eastAsia="Arial"/>
          <w:sz w:val="23"/>
          <w:szCs w:val="23"/>
          <w:spacing w:val="-7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qu'elle</w:t>
      </w:r>
      <w:r>
        <w:rPr>
          <w:rFonts w:ascii="Arial" w:hAnsi="Arial" w:cs="Arial" w:eastAsia="Arial"/>
          <w:sz w:val="23"/>
          <w:szCs w:val="23"/>
          <w:spacing w:val="10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précédente?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5" w:lineRule="auto"/>
        <w:ind w:left="135" w:right="477" w:firstLine="71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effet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trompe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voleurs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chasseurs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lorsqu'elle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parcequ'elle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séduisante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provoque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hoquet,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signal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sonore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d'alarme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cignale.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PERA</w:t>
      </w:r>
      <w:r>
        <w:rPr>
          <w:rFonts w:ascii="Arial" w:hAnsi="Arial" w:cs="Arial" w:eastAsia="Arial"/>
          <w:sz w:val="23"/>
          <w:szCs w:val="23"/>
          <w:spacing w:val="7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SPAGONE</w:t>
      </w:r>
      <w:r>
        <w:rPr>
          <w:rFonts w:ascii="Arial" w:hAnsi="Arial" w:cs="Arial" w:eastAsia="Arial"/>
          <w:sz w:val="23"/>
          <w:szCs w:val="23"/>
          <w:spacing w:val="-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NIOLU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58" w:lineRule="auto"/>
        <w:ind w:left="135" w:right="477" w:firstLine="72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s'agit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d'hiver,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SPADONE.</w:t>
      </w:r>
      <w:r>
        <w:rPr>
          <w:rFonts w:ascii="Arial" w:hAnsi="Arial" w:cs="Arial" w:eastAsia="Arial"/>
          <w:sz w:val="23"/>
          <w:szCs w:val="23"/>
          <w:spacing w:val="11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explication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déclassement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SITIEMBRINA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IMBERNINCA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différence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d'altitude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retard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découlerait.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78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PERA</w:t>
      </w:r>
      <w:r>
        <w:rPr>
          <w:rFonts w:ascii="Arial" w:hAnsi="Arial" w:cs="Arial" w:eastAsia="Arial"/>
          <w:sz w:val="23"/>
          <w:szCs w:val="23"/>
          <w:spacing w:val="-1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GUERNIRAGHJIA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56" w:lineRule="auto"/>
        <w:ind w:left="128" w:right="463" w:firstLine="72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d'hiver,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MARANA</w:t>
      </w:r>
      <w:r>
        <w:rPr>
          <w:rFonts w:ascii="Arial" w:hAnsi="Arial" w:cs="Arial" w:eastAsia="Arial"/>
          <w:sz w:val="23"/>
          <w:szCs w:val="23"/>
          <w:spacing w:val="18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CASINCA.</w:t>
      </w:r>
      <w:r>
        <w:rPr>
          <w:rFonts w:ascii="Arial" w:hAnsi="Arial" w:cs="Arial" w:eastAsia="Arial"/>
          <w:sz w:val="23"/>
          <w:szCs w:val="23"/>
          <w:spacing w:val="-7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forme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insolite,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complètement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avachie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coté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opposé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attache.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jamais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rugueuse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crassane.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lorsqu'elle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doit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récoltée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tombe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longtemps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hiver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lit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paille.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9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GUERNACCIA</w:t>
      </w:r>
      <w:r>
        <w:rPr>
          <w:rFonts w:ascii="Arial" w:hAnsi="Arial" w:cs="Arial" w:eastAsia="Arial"/>
          <w:sz w:val="23"/>
          <w:szCs w:val="23"/>
          <w:spacing w:val="53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l'ouest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51" w:lineRule="auto"/>
        <w:ind w:left="149" w:right="49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précisément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SPINA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SARTENE,</w:t>
      </w:r>
      <w:r>
        <w:rPr>
          <w:rFonts w:ascii="Arial" w:hAnsi="Arial" w:cs="Arial" w:eastAsia="Arial"/>
          <w:sz w:val="23"/>
          <w:szCs w:val="23"/>
          <w:spacing w:val="31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PETRETO,</w:t>
      </w:r>
      <w:r>
        <w:rPr>
          <w:rFonts w:ascii="Arial" w:hAnsi="Arial" w:cs="Arial" w:eastAsia="Arial"/>
          <w:sz w:val="23"/>
          <w:szCs w:val="23"/>
          <w:spacing w:val="0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9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GUAGNO,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CUTIOLI,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tandis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qu'à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BASTIA</w:t>
      </w:r>
      <w:r>
        <w:rPr>
          <w:rFonts w:ascii="Arial" w:hAnsi="Arial" w:cs="Arial" w:eastAsia="Arial"/>
          <w:sz w:val="23"/>
          <w:szCs w:val="23"/>
          <w:spacing w:val="9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nomme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GUERNERESCA.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INGUERNINCA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3" w:lineRule="exact"/>
        <w:ind w:left="8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PERA</w:t>
      </w:r>
      <w:r>
        <w:rPr>
          <w:rFonts w:ascii="Arial" w:hAnsi="Arial" w:cs="Arial" w:eastAsia="Arial"/>
          <w:sz w:val="23"/>
          <w:szCs w:val="23"/>
          <w:spacing w:val="-4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INGUERNESCA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Désigne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d'hiver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différentes,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paraître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étonnant.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1" w:lineRule="auto"/>
        <w:ind w:left="868" w:right="562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PERA</w:t>
      </w:r>
      <w:r>
        <w:rPr>
          <w:rFonts w:ascii="Arial" w:hAnsi="Arial" w:cs="Arial" w:eastAsia="Arial"/>
          <w:sz w:val="23"/>
          <w:szCs w:val="23"/>
          <w:spacing w:val="2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CUGHJAGHJA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peau.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72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PERA</w:t>
      </w:r>
      <w:r>
        <w:rPr>
          <w:rFonts w:ascii="Arial" w:hAnsi="Arial" w:cs="Arial" w:eastAsia="Arial"/>
          <w:sz w:val="23"/>
          <w:szCs w:val="23"/>
          <w:spacing w:val="4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NERECCIA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noire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72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BURRONA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58" w:lineRule="auto"/>
        <w:ind w:left="163" w:right="469" w:firstLine="71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l'indique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étouffer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t-il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analogie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"étouffe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curé"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"étouffe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chrétiens"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continent?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72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CARUFANA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parfumée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(parfum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l'oeillet)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MARANA.</w:t>
      </w:r>
      <w:r>
        <w:rPr>
          <w:rFonts w:ascii="Arial" w:hAnsi="Arial" w:cs="Arial" w:eastAsia="Arial"/>
          <w:sz w:val="23"/>
          <w:szCs w:val="23"/>
          <w:spacing w:val="-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3" w:lineRule="exact"/>
        <w:ind w:left="17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MUSCATELLA.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72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PIZANA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40" w:lineRule="auto"/>
        <w:ind w:left="89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MARANA,</w:t>
      </w:r>
      <w:r>
        <w:rPr>
          <w:rFonts w:ascii="Arial" w:hAnsi="Arial" w:cs="Arial" w:eastAsia="Arial"/>
          <w:sz w:val="23"/>
          <w:szCs w:val="23"/>
          <w:spacing w:val="15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SPADONA.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8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•</w:t>
      </w:r>
      <w:r>
        <w:rPr>
          <w:rFonts w:ascii="Arial" w:hAnsi="Arial" w:cs="Arial" w:eastAsia="Arial"/>
          <w:sz w:val="23"/>
          <w:szCs w:val="23"/>
          <w:spacing w:val="78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PERA</w:t>
      </w:r>
      <w:r>
        <w:rPr>
          <w:rFonts w:ascii="Arial" w:hAnsi="Arial" w:cs="Arial" w:eastAsia="Arial"/>
          <w:sz w:val="23"/>
          <w:szCs w:val="23"/>
          <w:spacing w:val="-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MUSCATELLA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59" w:lineRule="exact"/>
        <w:ind w:left="88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Autre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parfum,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autre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poire,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citée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  <w:position w:val="-1"/>
        </w:rPr>
        <w:t>MARANA</w:t>
      </w:r>
      <w:r>
        <w:rPr>
          <w:rFonts w:ascii="Arial" w:hAnsi="Arial" w:cs="Arial" w:eastAsia="Arial"/>
          <w:sz w:val="23"/>
          <w:szCs w:val="23"/>
          <w:spacing w:val="4"/>
          <w:w w:val="93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CASINCA.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85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94"/>
        </w:rPr>
        <w:t>102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180" w:bottom="280" w:left="1500" w:right="640"/>
        </w:sectPr>
      </w:pPr>
      <w:rPr/>
    </w:p>
    <w:p>
      <w:pPr>
        <w:spacing w:before="0" w:after="0" w:line="55" w:lineRule="exact"/>
        <w:ind w:left="6327" w:right="-20"/>
        <w:jc w:val="left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595.400269pt;margin-top:0pt;width:.1pt;height:744.196834pt;mso-position-horizontal-relative:page;mso-position-vertical-relative:page;z-index:-13509" coordorigin="11908,0" coordsize="2,14884">
            <v:shape style="position:absolute;left:11908;top:0;width:2;height:14884" coordorigin="11908,0" coordsize="0,14884" path="m11908,14884l11908,0e" filled="f" stroked="t" strokeweight="1.079928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424"/>
          <w:position w:val="1"/>
        </w:rPr>
        <w:t>----------------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13"/>
          <w:szCs w:val="13"/>
          <w:spacing w:val="0"/>
          <w:w w:val="130"/>
          <w:b/>
          <w:bCs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130"/>
          <w:b/>
          <w:bCs/>
        </w:rPr>
        <w:t>   </w:t>
      </w:r>
      <w:r>
        <w:rPr>
          <w:rFonts w:ascii="Times New Roman" w:hAnsi="Times New Roman" w:cs="Times New Roman" w:eastAsia="Times New Roman"/>
          <w:sz w:val="13"/>
          <w:szCs w:val="13"/>
          <w:spacing w:val="20"/>
          <w:w w:val="13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PERA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MANGIA-BI</w:t>
      </w:r>
    </w:p>
    <w:p>
      <w:pPr>
        <w:spacing w:before="27" w:after="0" w:line="273" w:lineRule="auto"/>
        <w:ind w:left="107" w:right="722" w:firstLine="698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nourissante</w:t>
      </w:r>
      <w:r>
        <w:rPr>
          <w:rFonts w:ascii="Arial" w:hAnsi="Arial" w:cs="Arial" w:eastAsia="Arial"/>
          <w:sz w:val="22"/>
          <w:szCs w:val="22"/>
          <w:spacing w:val="1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désaltérente</w:t>
      </w:r>
      <w:r>
        <w:rPr>
          <w:rFonts w:ascii="Arial" w:hAnsi="Arial" w:cs="Arial" w:eastAsia="Arial"/>
          <w:sz w:val="22"/>
          <w:szCs w:val="22"/>
          <w:spacing w:val="-4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existerait</w:t>
      </w:r>
      <w:r>
        <w:rPr>
          <w:rFonts w:ascii="Arial" w:hAnsi="Arial" w:cs="Arial" w:eastAsia="Arial"/>
          <w:sz w:val="22"/>
          <w:szCs w:val="22"/>
          <w:spacing w:val="22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région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PORTO-VECCHIO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et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haut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TARAVO.</w:t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9" w:lineRule="auto"/>
        <w:ind w:left="820" w:right="7054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13"/>
          <w:szCs w:val="13"/>
          <w:spacing w:val="0"/>
          <w:w w:val="143"/>
          <w:b/>
          <w:bCs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143"/>
          <w:b/>
          <w:bCs/>
        </w:rPr>
        <w:t>  </w:t>
      </w:r>
      <w:r>
        <w:rPr>
          <w:rFonts w:ascii="Times New Roman" w:hAnsi="Times New Roman" w:cs="Times New Roman" w:eastAsia="Times New Roman"/>
          <w:sz w:val="13"/>
          <w:szCs w:val="13"/>
          <w:spacing w:val="42"/>
          <w:w w:val="143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PERA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DELIBERA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situe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CAMPILE</w:t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D'autres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appellations</w:t>
      </w:r>
      <w:r>
        <w:rPr>
          <w:rFonts w:ascii="Arial" w:hAnsi="Arial" w:cs="Arial" w:eastAsia="Arial"/>
          <w:sz w:val="22"/>
          <w:szCs w:val="22"/>
          <w:spacing w:val="5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2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0"/>
          <w:w w:val="132"/>
          <w:b/>
          <w:bCs/>
        </w:rPr>
        <w:t>o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32"/>
          <w:b/>
          <w:bCs/>
        </w:rPr>
        <w:t>  </w:t>
      </w:r>
      <w:r>
        <w:rPr>
          <w:rFonts w:ascii="Times New Roman" w:hAnsi="Times New Roman" w:cs="Times New Roman" w:eastAsia="Times New Roman"/>
          <w:sz w:val="14"/>
          <w:szCs w:val="14"/>
          <w:spacing w:val="42"/>
          <w:w w:val="132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PERA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STINA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(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d'août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83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PERA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SEPTEMBRINA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4" w:lineRule="auto"/>
        <w:ind w:left="114" w:right="699" w:firstLine="727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37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  </w:t>
      </w:r>
      <w:r>
        <w:rPr>
          <w:rFonts w:ascii="Arial" w:hAnsi="Arial" w:cs="Arial" w:eastAsia="Arial"/>
          <w:sz w:val="22"/>
          <w:szCs w:val="22"/>
          <w:spacing w:val="16"/>
          <w:w w:val="3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PERl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CARAGHJINI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poires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grappes.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PIRUGHJINU</w:t>
      </w:r>
      <w:r>
        <w:rPr>
          <w:rFonts w:ascii="Arial" w:hAnsi="Arial" w:cs="Arial" w:eastAsia="Arial"/>
          <w:sz w:val="22"/>
          <w:szCs w:val="22"/>
          <w:spacing w:val="-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</w:rPr>
        <w:t>:</w:t>
      </w:r>
      <w:r>
        <w:rPr>
          <w:rFonts w:ascii="Arial" w:hAnsi="Arial" w:cs="Arial" w:eastAsia="Arial"/>
          <w:sz w:val="22"/>
          <w:szCs w:val="22"/>
          <w:spacing w:val="-17"/>
          <w:w w:val="13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poirier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sauvage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rencontre</w:t>
      </w:r>
      <w:r>
        <w:rPr>
          <w:rFonts w:ascii="Arial" w:hAnsi="Arial" w:cs="Arial" w:eastAsia="Arial"/>
          <w:sz w:val="22"/>
          <w:szCs w:val="22"/>
          <w:spacing w:val="7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l'état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spontané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sur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sols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acides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autant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sols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calcaires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BONIFACIO.</w:t>
      </w:r>
    </w:p>
    <w:p>
      <w:pPr>
        <w:spacing w:before="12" w:after="0" w:line="240" w:lineRule="auto"/>
        <w:ind w:left="84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ALTA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ROCCA,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poirier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sauvage</w:t>
      </w:r>
      <w:r>
        <w:rPr>
          <w:rFonts w:ascii="Arial" w:hAnsi="Arial" w:cs="Arial" w:eastAsia="Arial"/>
          <w:sz w:val="22"/>
          <w:szCs w:val="22"/>
          <w:spacing w:val="41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appelé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PIRU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RICUARATU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récupéré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12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pour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greffe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poires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sauvages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37"/>
        </w:rPr>
        <w:t>  </w:t>
      </w:r>
      <w:r>
        <w:rPr>
          <w:rFonts w:ascii="Arial" w:hAnsi="Arial" w:cs="Arial" w:eastAsia="Arial"/>
          <w:sz w:val="22"/>
          <w:szCs w:val="22"/>
          <w:spacing w:val="16"/>
          <w:w w:val="3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PIRI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ACHJARINI.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8" w:after="0" w:line="263" w:lineRule="auto"/>
        <w:ind w:left="129" w:right="704" w:firstLine="720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5"/>
          <w:szCs w:val="25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aurait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interprétation</w:t>
      </w:r>
      <w:r>
        <w:rPr>
          <w:rFonts w:ascii="Arial" w:hAnsi="Arial" w:cs="Arial" w:eastAsia="Arial"/>
          <w:sz w:val="22"/>
          <w:szCs w:val="22"/>
          <w:spacing w:val="2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: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fortes</w:t>
      </w:r>
      <w:r>
        <w:rPr>
          <w:rFonts w:ascii="Arial" w:hAnsi="Arial" w:cs="Arial" w:eastAsia="Arial"/>
          <w:sz w:val="22"/>
          <w:szCs w:val="22"/>
          <w:spacing w:val="6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grappes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plutôt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chez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poiriers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cultivés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ACHJARINI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voulant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dire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"RARE".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70" w:lineRule="exact"/>
        <w:ind w:left="84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RICUARATU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voudrait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5"/>
        </w:rPr>
        <w:t>dire:</w:t>
      </w:r>
      <w:r>
        <w:rPr>
          <w:rFonts w:ascii="Arial" w:hAnsi="Arial" w:cs="Arial" w:eastAsia="Arial"/>
          <w:sz w:val="22"/>
          <w:szCs w:val="22"/>
          <w:spacing w:val="38"/>
          <w:w w:val="11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5"/>
        </w:rPr>
        <w:t>ramassé</w:t>
      </w:r>
      <w:r>
        <w:rPr>
          <w:rFonts w:ascii="Arial" w:hAnsi="Arial" w:cs="Arial" w:eastAsia="Arial"/>
          <w:sz w:val="22"/>
          <w:szCs w:val="22"/>
          <w:spacing w:val="-32"/>
          <w:w w:val="115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terre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d'où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consommation</w:t>
      </w:r>
      <w:r>
        <w:rPr>
          <w:rFonts w:ascii="Arial" w:hAnsi="Arial" w:cs="Arial" w:eastAsia="Arial"/>
          <w:sz w:val="22"/>
          <w:szCs w:val="22"/>
          <w:spacing w:val="14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ces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poires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2" w:after="0" w:line="271" w:lineRule="exact"/>
        <w:ind w:left="13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9"/>
          <w:position w:val="-1"/>
        </w:rPr>
        <w:t>récupérées</w:t>
      </w:r>
      <w:r>
        <w:rPr>
          <w:rFonts w:ascii="Arial" w:hAnsi="Arial" w:cs="Arial" w:eastAsia="Arial"/>
          <w:sz w:val="22"/>
          <w:szCs w:val="22"/>
          <w:spacing w:val="11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l'état</w:t>
      </w:r>
      <w:r>
        <w:rPr>
          <w:rFonts w:ascii="Arial" w:hAnsi="Arial" w:cs="Arial" w:eastAsia="Arial"/>
          <w:sz w:val="22"/>
          <w:szCs w:val="22"/>
          <w:spacing w:val="42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blet</w:t>
      </w:r>
      <w:r>
        <w:rPr>
          <w:rFonts w:ascii="Arial" w:hAnsi="Arial" w:cs="Arial" w:eastAsia="Arial"/>
          <w:sz w:val="22"/>
          <w:szCs w:val="22"/>
          <w:spacing w:val="4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autrefois</w:t>
      </w:r>
      <w:r>
        <w:rPr>
          <w:rFonts w:ascii="Arial" w:hAnsi="Arial" w:cs="Arial" w:eastAsia="Arial"/>
          <w:sz w:val="22"/>
          <w:szCs w:val="22"/>
          <w:spacing w:val="61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dans</w:t>
      </w:r>
      <w:r>
        <w:rPr>
          <w:rFonts w:ascii="Arial" w:hAnsi="Arial" w:cs="Arial" w:eastAsia="Arial"/>
          <w:sz w:val="22"/>
          <w:szCs w:val="22"/>
          <w:spacing w:val="3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position w:val="-1"/>
        </w:rPr>
        <w:t>certaines</w:t>
      </w:r>
      <w:r>
        <w:rPr>
          <w:rFonts w:ascii="Arial" w:hAnsi="Arial" w:cs="Arial" w:eastAsia="Arial"/>
          <w:sz w:val="22"/>
          <w:szCs w:val="22"/>
          <w:spacing w:val="15"/>
          <w:w w:val="108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position w:val="-1"/>
        </w:rPr>
        <w:t>pièves.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7" w:after="0" w:line="240" w:lineRule="auto"/>
        <w:ind w:right="98"/>
        <w:jc w:val="righ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spacing w:val="0"/>
          <w:w w:val="90"/>
          <w:b/>
          <w:bCs/>
        </w:rPr>
        <w:t>103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520" w:right="300"/>
        </w:sectPr>
      </w:pPr>
      <w:rPr/>
    </w:p>
    <w:p>
      <w:pPr>
        <w:spacing w:before="60" w:after="0" w:line="282" w:lineRule="exact"/>
        <w:ind w:left="360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291.600006pt;margin-top:48.167297pt;width:168.119992pt;height:309.6pt;mso-position-horizontal-relative:page;mso-position-vertical-relative:paragraph;z-index:-13508" type="#_x0000_t75">
            <v:imagedata r:id="rId127" o:title=""/>
          </v:shape>
        </w:pic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27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5"/>
          <w:b/>
          <w:bCs/>
          <w:position w:val="-1"/>
        </w:rPr>
        <w:t>SPADONA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66.320002pt;height:311.040pt;mso-position-horizontal-relative:char;mso-position-vertical-relative:line" type="#_x0000_t75">
            <v:imagedata r:id="rId12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Sz w:w="11980" w:h="16820"/>
          <w:pgMar w:top="620" w:bottom="0" w:left="1060" w:right="0"/>
        </w:sectPr>
      </w:pPr>
      <w:rPr/>
    </w:p>
    <w:p>
      <w:pPr>
        <w:spacing w:before="24" w:after="0" w:line="240" w:lineRule="auto"/>
        <w:ind w:right="-20"/>
        <w:jc w:val="right"/>
        <w:rPr>
          <w:rFonts w:ascii="Times New Roman" w:hAnsi="Times New Roman" w:cs="Times New Roman" w:eastAsia="Times New Roman"/>
          <w:sz w:val="13"/>
          <w:szCs w:val="13"/>
        </w:rPr>
      </w:pPr>
      <w:rPr/>
      <w:r>
        <w:rPr/>
        <w:pict>
          <v:shape style="position:absolute;margin-left:195.839996pt;margin-top:-12.196873pt;width:164.160004pt;height:351.720001pt;mso-position-horizontal-relative:page;mso-position-vertical-relative:paragraph;z-index:-13507" type="#_x0000_t75">
            <v:imagedata r:id="rId129" o:title=""/>
          </v:shape>
        </w:pict>
      </w:r>
      <w:r>
        <w:rPr>
          <w:rFonts w:ascii="Times New Roman" w:hAnsi="Times New Roman" w:cs="Times New Roman" w:eastAsia="Times New Roman"/>
          <w:sz w:val="28"/>
          <w:szCs w:val="28"/>
          <w:color w:val="646464"/>
          <w:w w:val="75"/>
          <w:b/>
          <w:bCs/>
        </w:rPr>
        <w:t>J</w:t>
      </w:r>
      <w:r>
        <w:rPr>
          <w:rFonts w:ascii="Times New Roman" w:hAnsi="Times New Roman" w:cs="Times New Roman" w:eastAsia="Times New Roman"/>
          <w:sz w:val="28"/>
          <w:szCs w:val="28"/>
          <w:color w:val="646464"/>
          <w:spacing w:val="-3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828282"/>
          <w:spacing w:val="0"/>
          <w:w w:val="182"/>
          <w:b/>
          <w:bCs/>
        </w:rPr>
        <w:t>t</w:t>
      </w:r>
      <w:r>
        <w:rPr>
          <w:rFonts w:ascii="Times New Roman" w:hAnsi="Times New Roman" w:cs="Times New Roman" w:eastAsia="Times New Roman"/>
          <w:sz w:val="13"/>
          <w:szCs w:val="13"/>
          <w:color w:val="828282"/>
          <w:spacing w:val="-23"/>
          <w:w w:val="182"/>
          <w:b/>
          <w:bCs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646464"/>
          <w:spacing w:val="0"/>
          <w:w w:val="267"/>
          <w:b/>
          <w:bCs/>
        </w:rPr>
        <w:t>l</w:t>
      </w:r>
      <w:r>
        <w:rPr>
          <w:rFonts w:ascii="Times New Roman" w:hAnsi="Times New Roman" w:cs="Times New Roman" w:eastAsia="Times New Roman"/>
          <w:sz w:val="13"/>
          <w:szCs w:val="13"/>
          <w:color w:val="000000"/>
          <w:spacing w:val="0"/>
          <w:w w:val="100"/>
        </w:rPr>
      </w:r>
    </w:p>
    <w:p>
      <w:pPr>
        <w:spacing w:before="97" w:after="0" w:line="350" w:lineRule="exact"/>
        <w:ind w:right="-20"/>
        <w:jc w:val="left"/>
        <w:tabs>
          <w:tab w:pos="2540" w:val="left"/>
        </w:tabs>
        <w:rPr>
          <w:rFonts w:ascii="Arial" w:hAnsi="Arial" w:cs="Arial" w:eastAsia="Arial"/>
          <w:sz w:val="11"/>
          <w:szCs w:val="1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color w:val="909090"/>
          <w:spacing w:val="-48"/>
          <w:w w:val="52"/>
          <w:i/>
          <w:position w:val="-2"/>
        </w:rPr>
        <w:t>C</w:t>
      </w:r>
      <w:r>
        <w:rPr>
          <w:rFonts w:ascii="Arial" w:hAnsi="Arial" w:cs="Arial" w:eastAsia="Arial"/>
          <w:sz w:val="11"/>
          <w:szCs w:val="11"/>
          <w:color w:val="909090"/>
          <w:spacing w:val="-6"/>
          <w:w w:val="163"/>
          <w:b/>
          <w:bCs/>
          <w:position w:val="9"/>
        </w:rPr>
        <w:t>\</w:t>
      </w:r>
      <w:r>
        <w:rPr>
          <w:rFonts w:ascii="Times New Roman" w:hAnsi="Times New Roman" w:cs="Times New Roman" w:eastAsia="Times New Roman"/>
          <w:sz w:val="24"/>
          <w:szCs w:val="24"/>
          <w:color w:val="909090"/>
          <w:spacing w:val="4"/>
          <w:w w:val="52"/>
          <w:i/>
          <w:position w:val="-2"/>
        </w:rPr>
        <w:t>:</w:t>
      </w:r>
      <w:r>
        <w:rPr>
          <w:rFonts w:ascii="Arial" w:hAnsi="Arial" w:cs="Arial" w:eastAsia="Arial"/>
          <w:sz w:val="11"/>
          <w:szCs w:val="11"/>
          <w:color w:val="646464"/>
          <w:spacing w:val="0"/>
          <w:w w:val="152"/>
          <w:b/>
          <w:bCs/>
          <w:position w:val="9"/>
        </w:rPr>
        <w:t>n</w:t>
      </w:r>
      <w:r>
        <w:rPr>
          <w:rFonts w:ascii="Arial" w:hAnsi="Arial" w:cs="Arial" w:eastAsia="Arial"/>
          <w:sz w:val="11"/>
          <w:szCs w:val="11"/>
          <w:color w:val="646464"/>
          <w:spacing w:val="0"/>
          <w:w w:val="100"/>
          <w:b/>
          <w:bCs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909090"/>
          <w:spacing w:val="0"/>
          <w:w w:val="100"/>
          <w:b/>
          <w:bCs/>
          <w:position w:val="9"/>
        </w:rPr>
        <w:t>'-'</w:t>
      </w:r>
      <w:r>
        <w:rPr>
          <w:rFonts w:ascii="Arial" w:hAnsi="Arial" w:cs="Arial" w:eastAsia="Arial"/>
          <w:sz w:val="11"/>
          <w:szCs w:val="11"/>
          <w:color w:val="909090"/>
          <w:spacing w:val="29"/>
          <w:w w:val="100"/>
          <w:b/>
          <w:bCs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909090"/>
          <w:spacing w:val="0"/>
          <w:w w:val="70"/>
          <w:b/>
          <w:bCs/>
          <w:i/>
          <w:position w:val="9"/>
        </w:rPr>
        <w:t>"'</w:t>
      </w:r>
      <w:r>
        <w:rPr>
          <w:rFonts w:ascii="Arial" w:hAnsi="Arial" w:cs="Arial" w:eastAsia="Arial"/>
          <w:sz w:val="11"/>
          <w:szCs w:val="11"/>
          <w:color w:val="909090"/>
          <w:spacing w:val="-19"/>
          <w:w w:val="100"/>
          <w:b/>
          <w:bCs/>
          <w:i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4F4F4F"/>
          <w:spacing w:val="0"/>
          <w:w w:val="87"/>
          <w:b/>
          <w:bCs/>
          <w:i/>
          <w:position w:val="9"/>
        </w:rPr>
        <w:t>,..</w:t>
      </w:r>
      <w:r>
        <w:rPr>
          <w:rFonts w:ascii="Arial" w:hAnsi="Arial" w:cs="Arial" w:eastAsia="Arial"/>
          <w:sz w:val="11"/>
          <w:szCs w:val="11"/>
          <w:color w:val="4F4F4F"/>
          <w:spacing w:val="-2"/>
          <w:w w:val="87"/>
          <w:b/>
          <w:bCs/>
          <w:i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646464"/>
          <w:spacing w:val="0"/>
          <w:w w:val="64"/>
          <w:b/>
          <w:bCs/>
          <w:i/>
          <w:position w:val="9"/>
        </w:rPr>
        <w:t>.</w:t>
      </w:r>
      <w:r>
        <w:rPr>
          <w:rFonts w:ascii="Arial" w:hAnsi="Arial" w:cs="Arial" w:eastAsia="Arial"/>
          <w:sz w:val="11"/>
          <w:szCs w:val="11"/>
          <w:color w:val="646464"/>
          <w:spacing w:val="-14"/>
          <w:w w:val="64"/>
          <w:b/>
          <w:bCs/>
          <w:i/>
          <w:position w:val="9"/>
        </w:rPr>
        <w:t>.</w:t>
      </w:r>
      <w:r>
        <w:rPr>
          <w:rFonts w:ascii="Times New Roman" w:hAnsi="Times New Roman" w:cs="Times New Roman" w:eastAsia="Times New Roman"/>
          <w:sz w:val="10"/>
          <w:szCs w:val="10"/>
          <w:color w:val="646464"/>
          <w:spacing w:val="-60"/>
          <w:w w:val="120"/>
          <w:b/>
          <w:bCs/>
          <w:i/>
          <w:position w:val="9"/>
        </w:rPr>
        <w:t>V</w:t>
      </w:r>
      <w:r>
        <w:rPr>
          <w:rFonts w:ascii="Arial" w:hAnsi="Arial" w:cs="Arial" w:eastAsia="Arial"/>
          <w:sz w:val="11"/>
          <w:szCs w:val="11"/>
          <w:color w:val="646464"/>
          <w:spacing w:val="0"/>
          <w:w w:val="64"/>
          <w:b/>
          <w:bCs/>
          <w:i/>
          <w:position w:val="9"/>
        </w:rPr>
        <w:t>.</w:t>
      </w:r>
      <w:r>
        <w:rPr>
          <w:rFonts w:ascii="Arial" w:hAnsi="Arial" w:cs="Arial" w:eastAsia="Arial"/>
          <w:sz w:val="11"/>
          <w:szCs w:val="11"/>
          <w:color w:val="646464"/>
          <w:spacing w:val="0"/>
          <w:w w:val="100"/>
          <w:b/>
          <w:bCs/>
          <w:i/>
          <w:position w:val="9"/>
        </w:rPr>
        <w:t>  </w:t>
      </w:r>
      <w:r>
        <w:rPr>
          <w:rFonts w:ascii="Arial" w:hAnsi="Arial" w:cs="Arial" w:eastAsia="Arial"/>
          <w:sz w:val="11"/>
          <w:szCs w:val="11"/>
          <w:color w:val="646464"/>
          <w:spacing w:val="-2"/>
          <w:w w:val="100"/>
          <w:b/>
          <w:bCs/>
          <w:i/>
          <w:position w:val="9"/>
        </w:rPr>
        <w:t> </w:t>
      </w:r>
      <w:r>
        <w:rPr>
          <w:rFonts w:ascii="Arial" w:hAnsi="Arial" w:cs="Arial" w:eastAsia="Arial"/>
          <w:sz w:val="10"/>
          <w:szCs w:val="10"/>
          <w:color w:val="909090"/>
          <w:spacing w:val="0"/>
          <w:w w:val="162"/>
          <w:b/>
          <w:bCs/>
          <w:position w:val="9"/>
        </w:rPr>
        <w:t>tf\</w:t>
      </w:r>
      <w:r>
        <w:rPr>
          <w:rFonts w:ascii="Arial" w:hAnsi="Arial" w:cs="Arial" w:eastAsia="Arial"/>
          <w:sz w:val="10"/>
          <w:szCs w:val="10"/>
          <w:color w:val="909090"/>
          <w:spacing w:val="-13"/>
          <w:w w:val="162"/>
          <w:b/>
          <w:bCs/>
          <w:position w:val="9"/>
        </w:rPr>
        <w:t>·</w:t>
      </w:r>
      <w:r>
        <w:rPr>
          <w:rFonts w:ascii="Times New Roman" w:hAnsi="Times New Roman" w:cs="Times New Roman" w:eastAsia="Times New Roman"/>
          <w:sz w:val="24"/>
          <w:szCs w:val="24"/>
          <w:color w:val="C3C3C3"/>
          <w:spacing w:val="-29"/>
          <w:w w:val="111"/>
          <w:position w:val="-2"/>
        </w:rPr>
        <w:t>.</w:t>
      </w:r>
      <w:r>
        <w:rPr>
          <w:rFonts w:ascii="Arial" w:hAnsi="Arial" w:cs="Arial" w:eastAsia="Arial"/>
          <w:sz w:val="10"/>
          <w:szCs w:val="10"/>
          <w:color w:val="909090"/>
          <w:spacing w:val="0"/>
          <w:w w:val="162"/>
          <w:b/>
          <w:bCs/>
          <w:position w:val="9"/>
        </w:rPr>
        <w:t>.</w:t>
      </w:r>
      <w:r>
        <w:rPr>
          <w:rFonts w:ascii="Arial" w:hAnsi="Arial" w:cs="Arial" w:eastAsia="Arial"/>
          <w:sz w:val="10"/>
          <w:szCs w:val="10"/>
          <w:color w:val="909090"/>
          <w:spacing w:val="0"/>
          <w:w w:val="100"/>
          <w:b/>
          <w:bCs/>
          <w:position w:val="9"/>
        </w:rPr>
        <w:t>   </w:t>
      </w:r>
      <w:r>
        <w:rPr>
          <w:rFonts w:ascii="Arial" w:hAnsi="Arial" w:cs="Arial" w:eastAsia="Arial"/>
          <w:sz w:val="10"/>
          <w:szCs w:val="10"/>
          <w:color w:val="909090"/>
          <w:spacing w:val="12"/>
          <w:w w:val="100"/>
          <w:b/>
          <w:bCs/>
          <w:position w:val="9"/>
        </w:rPr>
        <w:t> </w:t>
      </w:r>
      <w:r>
        <w:rPr>
          <w:rFonts w:ascii="Times New Roman" w:hAnsi="Times New Roman" w:cs="Times New Roman" w:eastAsia="Times New Roman"/>
          <w:sz w:val="10"/>
          <w:szCs w:val="10"/>
          <w:color w:val="909090"/>
          <w:spacing w:val="0"/>
          <w:w w:val="100"/>
          <w:b/>
          <w:bCs/>
          <w:i/>
          <w:position w:val="9"/>
        </w:rPr>
        <w:t>(o</w:t>
      </w:r>
      <w:r>
        <w:rPr>
          <w:rFonts w:ascii="Times New Roman" w:hAnsi="Times New Roman" w:cs="Times New Roman" w:eastAsia="Times New Roman"/>
          <w:sz w:val="10"/>
          <w:szCs w:val="10"/>
          <w:color w:val="909090"/>
          <w:spacing w:val="0"/>
          <w:w w:val="100"/>
          <w:b/>
          <w:bCs/>
          <w:i/>
          <w:position w:val="9"/>
        </w:rPr>
        <w:t>      </w:t>
      </w:r>
      <w:r>
        <w:rPr>
          <w:rFonts w:ascii="Times New Roman" w:hAnsi="Times New Roman" w:cs="Times New Roman" w:eastAsia="Times New Roman"/>
          <w:sz w:val="10"/>
          <w:szCs w:val="10"/>
          <w:color w:val="909090"/>
          <w:spacing w:val="22"/>
          <w:w w:val="100"/>
          <w:b/>
          <w:bCs/>
          <w:i/>
          <w:position w:val="9"/>
        </w:rPr>
        <w:t> </w:t>
      </w:r>
      <w:r>
        <w:rPr>
          <w:rFonts w:ascii="Arial" w:hAnsi="Arial" w:cs="Arial" w:eastAsia="Arial"/>
          <w:sz w:val="20"/>
          <w:szCs w:val="20"/>
          <w:color w:val="909090"/>
          <w:spacing w:val="0"/>
          <w:w w:val="100"/>
          <w:b/>
          <w:bCs/>
          <w:position w:val="9"/>
        </w:rPr>
        <w:t>l-,</w:t>
      </w:r>
      <w:r>
        <w:rPr>
          <w:rFonts w:ascii="Arial" w:hAnsi="Arial" w:cs="Arial" w:eastAsia="Arial"/>
          <w:sz w:val="20"/>
          <w:szCs w:val="20"/>
          <w:color w:val="909090"/>
          <w:spacing w:val="0"/>
          <w:w w:val="100"/>
          <w:b/>
          <w:bCs/>
          <w:position w:val="9"/>
        </w:rPr>
        <w:t> </w:t>
      </w:r>
      <w:r>
        <w:rPr>
          <w:rFonts w:ascii="Arial" w:hAnsi="Arial" w:cs="Arial" w:eastAsia="Arial"/>
          <w:sz w:val="20"/>
          <w:szCs w:val="20"/>
          <w:color w:val="909090"/>
          <w:spacing w:val="22"/>
          <w:w w:val="100"/>
          <w:b/>
          <w:bCs/>
          <w:position w:val="9"/>
        </w:rPr>
        <w:t> </w:t>
      </w:r>
      <w:r>
        <w:rPr>
          <w:rFonts w:ascii="Arial" w:hAnsi="Arial" w:cs="Arial" w:eastAsia="Arial"/>
          <w:sz w:val="20"/>
          <w:szCs w:val="20"/>
          <w:color w:val="000000"/>
          <w:spacing w:val="-13"/>
          <w:w w:val="26"/>
          <w:position w:val="9"/>
        </w:rPr>
        <w:t>-</w:t>
      </w:r>
      <w:r>
        <w:rPr>
          <w:rFonts w:ascii="Arial" w:hAnsi="Arial" w:cs="Arial" w:eastAsia="Arial"/>
          <w:sz w:val="20"/>
          <w:szCs w:val="20"/>
          <w:color w:val="909090"/>
          <w:spacing w:val="0"/>
          <w:w w:val="117"/>
          <w:position w:val="9"/>
        </w:rPr>
        <w:t>"</w:t>
      </w:r>
      <w:r>
        <w:rPr>
          <w:rFonts w:ascii="Arial" w:hAnsi="Arial" w:cs="Arial" w:eastAsia="Arial"/>
          <w:sz w:val="20"/>
          <w:szCs w:val="20"/>
          <w:color w:val="909090"/>
          <w:spacing w:val="13"/>
          <w:w w:val="117"/>
          <w:position w:val="9"/>
        </w:rPr>
        <w:t>"</w:t>
      </w:r>
      <w:r>
        <w:rPr>
          <w:rFonts w:ascii="Arial" w:hAnsi="Arial" w:cs="Arial" w:eastAsia="Arial"/>
          <w:sz w:val="20"/>
          <w:szCs w:val="20"/>
          <w:color w:val="909090"/>
          <w:spacing w:val="0"/>
          <w:w w:val="96"/>
          <w:position w:val="9"/>
        </w:rPr>
        <w:t>:,</w:t>
      </w:r>
      <w:r>
        <w:rPr>
          <w:rFonts w:ascii="Arial" w:hAnsi="Arial" w:cs="Arial" w:eastAsia="Arial"/>
          <w:sz w:val="20"/>
          <w:szCs w:val="20"/>
          <w:color w:val="909090"/>
          <w:spacing w:val="0"/>
          <w:w w:val="100"/>
          <w:position w:val="9"/>
        </w:rPr>
        <w:t> </w:t>
      </w:r>
      <w:r>
        <w:rPr>
          <w:rFonts w:ascii="Arial" w:hAnsi="Arial" w:cs="Arial" w:eastAsia="Arial"/>
          <w:sz w:val="20"/>
          <w:szCs w:val="20"/>
          <w:color w:val="909090"/>
          <w:spacing w:val="2"/>
          <w:w w:val="100"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828282"/>
          <w:spacing w:val="0"/>
          <w:w w:val="100"/>
          <w:b/>
          <w:bCs/>
          <w:position w:val="9"/>
        </w:rPr>
        <w:t>r</w:t>
      </w:r>
      <w:r>
        <w:rPr>
          <w:rFonts w:ascii="Arial" w:hAnsi="Arial" w:cs="Arial" w:eastAsia="Arial"/>
          <w:sz w:val="11"/>
          <w:szCs w:val="11"/>
          <w:color w:val="828282"/>
          <w:spacing w:val="-23"/>
          <w:w w:val="100"/>
          <w:b/>
          <w:bCs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828282"/>
          <w:spacing w:val="0"/>
          <w:w w:val="100"/>
          <w:b/>
          <w:bCs/>
          <w:position w:val="9"/>
        </w:rPr>
        <w:tab/>
      </w:r>
      <w:r>
        <w:rPr>
          <w:rFonts w:ascii="Arial" w:hAnsi="Arial" w:cs="Arial" w:eastAsia="Arial"/>
          <w:sz w:val="11"/>
          <w:szCs w:val="11"/>
          <w:color w:val="828282"/>
          <w:spacing w:val="0"/>
          <w:w w:val="100"/>
          <w:b/>
          <w:bCs/>
          <w:position w:val="9"/>
        </w:rPr>
      </w:r>
      <w:r>
        <w:rPr>
          <w:rFonts w:ascii="Arial" w:hAnsi="Arial" w:cs="Arial" w:eastAsia="Arial"/>
          <w:sz w:val="11"/>
          <w:szCs w:val="11"/>
          <w:color w:val="646464"/>
          <w:spacing w:val="0"/>
          <w:w w:val="100"/>
          <w:position w:val="9"/>
        </w:rPr>
        <w:t>}</w:t>
      </w:r>
      <w:r>
        <w:rPr>
          <w:rFonts w:ascii="Arial" w:hAnsi="Arial" w:cs="Arial" w:eastAsia="Arial"/>
          <w:sz w:val="11"/>
          <w:szCs w:val="11"/>
          <w:color w:val="646464"/>
          <w:spacing w:val="24"/>
          <w:w w:val="100"/>
          <w:position w:val="9"/>
        </w:rPr>
        <w:t> </w:t>
      </w:r>
      <w:r>
        <w:rPr>
          <w:rFonts w:ascii="Arial" w:hAnsi="Arial" w:cs="Arial" w:eastAsia="Arial"/>
          <w:sz w:val="11"/>
          <w:szCs w:val="11"/>
          <w:color w:val="828282"/>
          <w:spacing w:val="-2"/>
          <w:w w:val="262"/>
          <w:position w:val="9"/>
        </w:rPr>
        <w:t>·</w:t>
      </w:r>
      <w:r>
        <w:rPr>
          <w:rFonts w:ascii="Arial" w:hAnsi="Arial" w:cs="Arial" w:eastAsia="Arial"/>
          <w:sz w:val="11"/>
          <w:szCs w:val="11"/>
          <w:color w:val="909090"/>
          <w:spacing w:val="0"/>
          <w:w w:val="262"/>
          <w:position w:val="9"/>
        </w:rPr>
        <w:t>·</w:t>
      </w:r>
      <w:r>
        <w:rPr>
          <w:rFonts w:ascii="Arial" w:hAnsi="Arial" w:cs="Arial" w:eastAsia="Arial"/>
          <w:sz w:val="11"/>
          <w:szCs w:val="1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060" w:right="0"/>
          <w:cols w:num="2" w:equalWidth="0">
            <w:col w:w="6970" w:space="213"/>
            <w:col w:w="3737"/>
          </w:cols>
        </w:sectPr>
      </w:pPr>
      <w:rPr/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/>
        <w:pict>
          <v:group style="position:absolute;margin-left:345.216949pt;margin-top:.539795pt;width:55.076322pt;height:.1pt;mso-position-horizontal-relative:page;mso-position-vertical-relative:page;z-index:-13506" coordorigin="6904,11" coordsize="1102,2">
            <v:shape style="position:absolute;left:6904;top:11;width:1102;height:2" coordorigin="6904,11" coordsize="1102,0" path="m6904,11l8006,11e" filled="f" stroked="t" strokeweight=".359976pt" strokecolor="#979797">
              <v:path arrowok="t"/>
            </v:shape>
          </v:group>
          <w10:wrap type="none"/>
        </w:pict>
      </w:r>
      <w:r>
        <w:rPr/>
        <w:pict>
          <v:group style="position:absolute;margin-left:502.166473pt;margin-top:0pt;width:92.873798pt;height:692.016801pt;mso-position-horizontal-relative:page;mso-position-vertical-relative:page;z-index:-13505" coordorigin="10043,0" coordsize="1857,13840">
            <v:group style="position:absolute;left:10051;top:14;width:1843;height:2" coordorigin="10051,14" coordsize="1843,2">
              <v:shape style="position:absolute;left:10051;top:14;width:1843;height:2" coordorigin="10051,14" coordsize="1843,0" path="m10051,14l11894,14e" filled="f" stroked="t" strokeweight=".719952pt" strokecolor="#777777">
                <v:path arrowok="t"/>
              </v:shape>
            </v:group>
            <v:group style="position:absolute;left:11890;top:7;width:2;height:13826" coordorigin="11890,7" coordsize="2,13826">
              <v:shape style="position:absolute;left:11890;top:7;width:2;height:13826" coordorigin="11890,7" coordsize="0,13826" path="m11890,13833l11890,7e" filled="f" stroked="t" strokeweight=".719952pt" strokecolor="#484848">
                <v:path arrowok="t"/>
              </v:shape>
            </v:group>
            <w10:wrap type="none"/>
          </v:group>
        </w:pict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left="6442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62626"/>
          <w:spacing w:val="0"/>
          <w:w w:val="100"/>
        </w:rPr>
        <w:t>Maturité</w:t>
      </w:r>
      <w:r>
        <w:rPr>
          <w:rFonts w:ascii="Arial" w:hAnsi="Arial" w:cs="Arial" w:eastAsia="Arial"/>
          <w:sz w:val="19"/>
          <w:szCs w:val="19"/>
          <w:color w:val="262626"/>
          <w:spacing w:val="0"/>
          <w:w w:val="100"/>
        </w:rPr>
        <w:t>  </w:t>
      </w:r>
      <w:r>
        <w:rPr>
          <w:rFonts w:ascii="Arial" w:hAnsi="Arial" w:cs="Arial" w:eastAsia="Arial"/>
          <w:sz w:val="19"/>
          <w:szCs w:val="19"/>
          <w:color w:val="262626"/>
          <w:spacing w:val="20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646464"/>
          <w:spacing w:val="0"/>
          <w:w w:val="100"/>
        </w:rPr>
        <w:t>:</w:t>
      </w:r>
      <w:r>
        <w:rPr>
          <w:rFonts w:ascii="Arial" w:hAnsi="Arial" w:cs="Arial" w:eastAsia="Arial"/>
          <w:sz w:val="19"/>
          <w:szCs w:val="19"/>
          <w:color w:val="646464"/>
          <w:spacing w:val="6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62626"/>
          <w:spacing w:val="0"/>
          <w:w w:val="100"/>
        </w:rPr>
        <w:t>15</w:t>
      </w:r>
      <w:r>
        <w:rPr>
          <w:rFonts w:ascii="Arial" w:hAnsi="Arial" w:cs="Arial" w:eastAsia="Arial"/>
          <w:sz w:val="19"/>
          <w:szCs w:val="19"/>
          <w:color w:val="262626"/>
          <w:spacing w:val="22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3B3B3B"/>
          <w:spacing w:val="0"/>
          <w:w w:val="110"/>
        </w:rPr>
        <w:t>Septembre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644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Plus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7"/>
        </w:rPr>
        <w:t>tourmentée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3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toute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18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8"/>
        </w:rPr>
        <w:t>ut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8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479" w:lineRule="auto"/>
        <w:ind w:left="6456" w:right="591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Moins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tour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2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4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</w:rPr>
        <w:t>ZUCOT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"/>
          <w:w w:val="109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7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Format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5"/>
        </w:rPr>
        <w:t>mo</w:t>
      </w:r>
      <w:r>
        <w:rPr>
          <w:rFonts w:ascii="Times New Roman" w:hAnsi="Times New Roman" w:cs="Times New Roman" w:eastAsia="Times New Roman"/>
          <w:sz w:val="21"/>
          <w:szCs w:val="21"/>
          <w:color w:val="111111"/>
          <w:spacing w:val="0"/>
          <w:w w:val="77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11111"/>
          <w:spacing w:val="-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ns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</w:rPr>
        <w:t>moind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7"/>
        </w:rPr>
        <w:t>ZU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6"/>
          <w:w w:val="107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9"/>
        </w:rPr>
        <w:t>OT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8"/>
          <w:w w:val="109"/>
        </w:rPr>
        <w:t>T</w:t>
      </w:r>
      <w:r>
        <w:rPr>
          <w:rFonts w:ascii="Arial" w:hAnsi="Arial" w:cs="Arial" w:eastAsia="Arial"/>
          <w:sz w:val="19"/>
          <w:szCs w:val="19"/>
          <w:color w:val="4F4F4F"/>
          <w:spacing w:val="0"/>
          <w:w w:val="107"/>
        </w:rPr>
        <w:t>A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37" w:after="0" w:line="237" w:lineRule="exact"/>
        <w:ind w:left="647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7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1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11111"/>
          <w:spacing w:val="11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1"/>
        </w:rPr>
        <w:t>ûtot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11111"/>
          <w:spacing w:val="13"/>
          <w:w w:val="76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4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7"/>
          <w:w w:val="104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4"/>
          <w:w w:val="106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1"/>
          <w:position w:val="-1"/>
        </w:rPr>
        <w:t>il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"/>
          <w:w w:val="101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5"/>
          <w:w w:val="106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9"/>
          <w:w w:val="112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27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341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group style="position:absolute;margin-left:594.680298pt;margin-top:-41.806999pt;width:.1pt;height:70.533162pt;mso-position-horizontal-relative:page;mso-position-vertical-relative:paragraph;z-index:-13504" coordorigin="11894,-836" coordsize="2,1411">
            <v:shape style="position:absolute;left:11894;top:-836;width:2;height:1411" coordorigin="11894,-836" coordsize="0,1411" path="m11894,575l11894,-836e" filled="f" stroked="t" strokeweight=".719952pt" strokecolor="#ACACA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1"/>
          <w:szCs w:val="21"/>
          <w:color w:val="3B3B3B"/>
          <w:w w:val="113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5"/>
          <w:w w:val="113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7"/>
        </w:rPr>
        <w:t>4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87" w:after="0" w:line="240" w:lineRule="auto"/>
        <w:ind w:right="98"/>
        <w:jc w:val="right"/>
        <w:rPr>
          <w:rFonts w:ascii="Times New Roman" w:hAnsi="Times New Roman" w:cs="Times New Roman" w:eastAsia="Times New Roman"/>
          <w:sz w:val="12"/>
          <w:szCs w:val="12"/>
        </w:rPr>
      </w:pPr>
      <w:rPr/>
      <w:r>
        <w:rPr>
          <w:rFonts w:ascii="Times New Roman" w:hAnsi="Times New Roman" w:cs="Times New Roman" w:eastAsia="Times New Roman"/>
          <w:sz w:val="12"/>
          <w:szCs w:val="12"/>
          <w:color w:val="D8DDDD"/>
          <w:spacing w:val="0"/>
          <w:w w:val="67"/>
        </w:rPr>
        <w:t>•</w:t>
      </w:r>
      <w:r>
        <w:rPr>
          <w:rFonts w:ascii="Times New Roman" w:hAnsi="Times New Roman" w:cs="Times New Roman" w:eastAsia="Times New Roman"/>
          <w:sz w:val="12"/>
          <w:szCs w:val="12"/>
          <w:color w:val="D8DDDD"/>
          <w:spacing w:val="0"/>
          <w:w w:val="67"/>
        </w:rPr>
        <w:t>   </w:t>
      </w:r>
      <w:r>
        <w:rPr>
          <w:rFonts w:ascii="Times New Roman" w:hAnsi="Times New Roman" w:cs="Times New Roman" w:eastAsia="Times New Roman"/>
          <w:sz w:val="12"/>
          <w:szCs w:val="12"/>
          <w:color w:val="D8DDDD"/>
          <w:spacing w:val="14"/>
          <w:w w:val="67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color w:val="646464"/>
          <w:spacing w:val="0"/>
          <w:w w:val="67"/>
          <w:i/>
        </w:rPr>
        <w:t>1</w:t>
      </w:r>
      <w:r>
        <w:rPr>
          <w:rFonts w:ascii="Times New Roman" w:hAnsi="Times New Roman" w:cs="Times New Roman" w:eastAsia="Times New Roman"/>
          <w:sz w:val="12"/>
          <w:szCs w:val="1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06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240" w:lineRule="auto"/>
        <w:ind w:left="2741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504.720001pt;margin-top:-30.163671pt;width:92.160004pt;height:270.719971pt;mso-position-horizontal-relative:page;mso-position-vertical-relative:paragraph;z-index:-13503" type="#_x0000_t75">
            <v:imagedata r:id="rId130" o:title=""/>
          </v:shape>
        </w:pict>
      </w:r>
      <w:r>
        <w:rPr/>
        <w:pict>
          <v:group style="position:absolute;margin-left:339.097351pt;margin-top:-29.623877pt;width:52.55649pt;height:.1pt;mso-position-horizontal-relative:page;mso-position-vertical-relative:paragraph;z-index:-13500" coordorigin="6782,-592" coordsize="1051,2">
            <v:shape style="position:absolute;left:6782;top:-592;width:1051;height:2" coordorigin="6782,-592" coordsize="1051,0" path="m6782,-592l7833,-592e" filled="f" stroked="t" strokeweight=".359976pt" strokecolor="#A3A3A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5"/>
          <w:b/>
          <w:bCs/>
        </w:rPr>
        <w:t>SANGHJUANINA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3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29.760010pt;margin-top:-6.480011pt;width:110.879996pt;height:235.44pt;mso-position-horizontal-relative:page;mso-position-vertical-relative:paragraph;z-index:-13502" type="#_x0000_t75">
            <v:imagedata r:id="rId131" o:title=""/>
          </v:shape>
        </w:pict>
      </w:r>
      <w:r>
        <w:rPr/>
        <w:pict>
          <v:group style="position:absolute;margin-left:219.600006pt;margin-top:279.359985pt;width:123.120003pt;height:254.880001pt;mso-position-horizontal-relative:page;mso-position-vertical-relative:paragraph;z-index:-13501" coordorigin="4392,5587" coordsize="2462,5098">
            <v:shape style="position:absolute;left:5558;top:5587;width:259;height:778" type="#_x0000_t75">
              <v:imagedata r:id="rId132" o:title=""/>
            </v:shape>
            <v:shape style="position:absolute;left:4392;top:7186;width:2462;height:3499" type="#_x0000_t75">
              <v:imagedata r:id="rId133" o:title=""/>
            </v:shape>
            <v:group style="position:absolute;left:5500;top:6362;width:2;height:820" coordorigin="5500,6362" coordsize="2,820">
              <v:shape style="position:absolute;left:5500;top:6362;width:2;height:820" coordorigin="5500,6362" coordsize="0,820" path="m5500,7182l5500,6362e" filled="f" stroked="t" strokeweight="1.79988pt" strokecolor="#2F2F2F">
                <v:path arrowok="t"/>
              </v:shape>
            </v:group>
            <w10:wrap type="none"/>
          </v:group>
        </w:pict>
      </w:r>
      <w:r>
        <w:rPr/>
        <w:pict>
          <v:shape style="width:117.000002pt;height:231.84pt;mso-position-horizontal-relative:char;mso-position-vertical-relative:line" type="#_x0000_t75">
            <v:imagedata r:id="rId13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253" w:right="3267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5"/>
        </w:rPr>
        <w:t>canari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6" w:after="0" w:line="240" w:lineRule="auto"/>
        <w:ind w:left="4821" w:right="2789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7"/>
        </w:rPr>
        <w:t>avec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4"/>
          <w:w w:val="11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z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2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5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1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côté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76767"/>
          <w:spacing w:val="-7"/>
          <w:w w:val="135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0"/>
        </w:rPr>
        <w:t>oleil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1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Co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9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ves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F3F3F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3F3F3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éd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8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lon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nrobé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"/>
          <w:w w:val="109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4"/>
        </w:rPr>
        <w:t>hair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1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</w:rPr>
        <w:t>Assez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4"/>
          <w:w w:val="12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8"/>
          <w:w w:val="102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9"/>
        </w:rPr>
        <w:t>éc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5"/>
        </w:rPr>
        <w:t>ia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"/>
          <w:w w:val="105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7" w:lineRule="exact"/>
        <w:ind w:left="132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bordu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6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4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12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3"/>
          <w:w w:val="112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"/>
          <w:w w:val="106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96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"/>
          <w:w w:val="96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6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2"/>
          <w:w w:val="83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2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Pétrignani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F4F4F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4F4F4F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6"/>
          <w:position w:val="-1"/>
        </w:rPr>
        <w:t>BORGU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319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4F4F4F"/>
          <w:spacing w:val="0"/>
          <w:w w:val="90"/>
          <w:b/>
          <w:bCs/>
          <w:i/>
        </w:rPr>
        <w:t>105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68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9" w:after="0" w:line="240" w:lineRule="auto"/>
        <w:ind w:left="249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shape style="position:absolute;margin-left:499.679993pt;margin-top:-24.052929pt;width:97.199997pt;height:564.479980pt;mso-position-horizontal-relative:page;mso-position-vertical-relative:paragraph;z-index:-13498" type="#_x0000_t75">
            <v:imagedata r:id="rId135" o:title=""/>
          </v:shape>
        </w:pict>
      </w:r>
      <w:r>
        <w:rPr/>
        <w:pict>
          <v:group style="position:absolute;margin-left:241.543869pt;margin-top:-23.333204pt;width:53.636418pt;height:.1pt;mso-position-horizontal-relative:page;mso-position-vertical-relative:paragraph;z-index:-13496" coordorigin="4831,-467" coordsize="1073,2">
            <v:shape style="position:absolute;left:4831;top:-467;width:1073;height:2" coordorigin="4831,-467" coordsize="1073,0" path="m4831,-467l5904,-467e" filled="f" stroked="t" strokeweight=".359976pt" strokecolor="#ACAFB3">
              <v:path arrowok="t"/>
            </v:shape>
          </v:group>
          <w10:wrap type="none"/>
        </w:pict>
      </w:r>
      <w:r>
        <w:rPr/>
        <w:pict>
          <v:group style="position:absolute;margin-left:326.858185pt;margin-top:-23.513134pt;width:61.195914pt;height:.1pt;mso-position-horizontal-relative:page;mso-position-vertical-relative:paragraph;z-index:-13495" coordorigin="6537,-470" coordsize="1224,2">
            <v:shape style="position:absolute;left:6537;top:-470;width:1224;height:2" coordorigin="6537,-470" coordsize="1224,0" path="m6537,-470l7761,-470e" filled="f" stroked="t" strokeweight=".359976pt" strokecolor="#ACAFA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232323"/>
          <w:spacing w:val="0"/>
          <w:w w:val="100"/>
          <w:b/>
          <w:bCs/>
        </w:rPr>
        <w:t>PERA</w:t>
      </w:r>
      <w:r>
        <w:rPr>
          <w:rFonts w:ascii="Times New Roman" w:hAnsi="Times New Roman" w:cs="Times New Roman" w:eastAsia="Times New Roman"/>
          <w:sz w:val="24"/>
          <w:szCs w:val="24"/>
          <w:color w:val="232323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32323"/>
          <w:spacing w:val="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63636"/>
          <w:spacing w:val="0"/>
          <w:w w:val="109"/>
          <w:b/>
          <w:bCs/>
        </w:rPr>
        <w:t>SANGHJUA</w:t>
      </w:r>
      <w:r>
        <w:rPr>
          <w:rFonts w:ascii="Times New Roman" w:hAnsi="Times New Roman" w:cs="Times New Roman" w:eastAsia="Times New Roman"/>
          <w:sz w:val="24"/>
          <w:szCs w:val="24"/>
          <w:color w:val="363636"/>
          <w:spacing w:val="4"/>
          <w:w w:val="109"/>
          <w:b/>
          <w:bCs/>
        </w:rPr>
        <w:t>N</w:t>
      </w:r>
      <w:r>
        <w:rPr>
          <w:rFonts w:ascii="Times New Roman" w:hAnsi="Times New Roman" w:cs="Times New Roman" w:eastAsia="Times New Roman"/>
          <w:sz w:val="24"/>
          <w:szCs w:val="24"/>
          <w:color w:val="131313"/>
          <w:spacing w:val="13"/>
          <w:w w:val="96"/>
          <w:b/>
          <w:bCs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color w:val="363636"/>
          <w:spacing w:val="0"/>
          <w:w w:val="106"/>
          <w:b/>
          <w:bCs/>
        </w:rPr>
        <w:t>NA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8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00.239990pt;margin-top:1.440003pt;width:114.479999pt;height:183.6pt;mso-position-horizontal-relative:page;mso-position-vertical-relative:paragraph;z-index:-13497" type="#_x0000_t75">
            <v:imagedata r:id="rId136" o:title=""/>
          </v:shape>
        </w:pict>
      </w:r>
      <w:r>
        <w:rPr/>
        <w:pict>
          <v:shape style="width:104.760003pt;height:178.56pt;mso-position-horizontal-relative:char;mso-position-vertical-relative:line" type="#_x0000_t75">
            <v:imagedata r:id="rId13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5137" w:right="4036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236.880005pt;margin-top:-3.967789pt;width:101.879997pt;height:131.039993pt;mso-position-horizontal-relative:page;mso-position-vertical-relative:paragraph;z-index:-13499" type="#_x0000_t75">
            <v:imagedata r:id="rId138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3"/>
          <w:w w:val="96"/>
        </w:rPr>
        <w:t>j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8"/>
        </w:rPr>
        <w:t>aune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27" w:after="0" w:line="240" w:lineRule="auto"/>
        <w:ind w:left="5181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0"/>
        </w:rPr>
        <w:t>ref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10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0"/>
          <w:w w:val="106"/>
        </w:rPr>
        <w:t>ro</w:t>
      </w:r>
      <w:r>
        <w:rPr>
          <w:rFonts w:ascii="Times New Roman" w:hAnsi="Times New Roman" w:cs="Times New Roman" w:eastAsia="Times New Roman"/>
          <w:sz w:val="22"/>
          <w:szCs w:val="22"/>
          <w:color w:val="232323"/>
          <w:spacing w:val="8"/>
          <w:w w:val="106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8"/>
        </w:rPr>
        <w:t>ges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78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0"/>
          <w:w w:val="100"/>
        </w:rPr>
        <w:t>pédonc</w:t>
      </w:r>
      <w:r>
        <w:rPr>
          <w:rFonts w:ascii="Times New Roman" w:hAnsi="Times New Roman" w:cs="Times New Roman" w:eastAsia="Times New Roman"/>
          <w:sz w:val="22"/>
          <w:szCs w:val="22"/>
          <w:color w:val="363636"/>
          <w:spacing w:val="7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131313"/>
          <w:spacing w:val="-3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14"/>
          <w:w w:val="100"/>
        </w:rPr>
        <w:t> </w:t>
      </w:r>
      <w:r>
        <w:rPr>
          <w:rFonts w:ascii="Arial" w:hAnsi="Arial" w:cs="Arial" w:eastAsia="Arial"/>
          <w:sz w:val="20"/>
          <w:szCs w:val="20"/>
          <w:color w:val="363636"/>
          <w:spacing w:val="0"/>
          <w:w w:val="105"/>
        </w:rPr>
        <w:t>mo</w:t>
      </w:r>
      <w:r>
        <w:rPr>
          <w:rFonts w:ascii="Arial" w:hAnsi="Arial" w:cs="Arial" w:eastAsia="Arial"/>
          <w:sz w:val="20"/>
          <w:szCs w:val="20"/>
          <w:color w:val="363636"/>
          <w:spacing w:val="-2"/>
          <w:w w:val="105"/>
        </w:rPr>
        <w:t>y</w:t>
      </w:r>
      <w:r>
        <w:rPr>
          <w:rFonts w:ascii="Arial" w:hAnsi="Arial" w:cs="Arial" w:eastAsia="Arial"/>
          <w:sz w:val="20"/>
          <w:szCs w:val="20"/>
          <w:color w:val="646464"/>
          <w:spacing w:val="-14"/>
          <w:w w:val="98"/>
        </w:rPr>
        <w:t>e</w:t>
      </w:r>
      <w:r>
        <w:rPr>
          <w:rFonts w:ascii="Arial" w:hAnsi="Arial" w:cs="Arial" w:eastAsia="Arial"/>
          <w:sz w:val="20"/>
          <w:szCs w:val="20"/>
          <w:color w:val="232323"/>
          <w:spacing w:val="0"/>
          <w:w w:val="128"/>
        </w:rPr>
        <w:t>n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26" w:lineRule="exact"/>
        <w:ind w:left="1761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232323"/>
          <w:spacing w:val="0"/>
          <w:w w:val="100"/>
          <w:position w:val="-1"/>
        </w:rPr>
        <w:t>Moi</w:t>
      </w:r>
      <w:r>
        <w:rPr>
          <w:rFonts w:ascii="Arial" w:hAnsi="Arial" w:cs="Arial" w:eastAsia="Arial"/>
          <w:sz w:val="20"/>
          <w:szCs w:val="20"/>
          <w:color w:val="232323"/>
          <w:spacing w:val="-1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color w:val="4B4B4B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color w:val="4B4B4B"/>
          <w:spacing w:val="4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63636"/>
          <w:spacing w:val="0"/>
          <w:w w:val="100"/>
          <w:position w:val="-1"/>
        </w:rPr>
        <w:t>précoce</w:t>
      </w:r>
      <w:r>
        <w:rPr>
          <w:rFonts w:ascii="Arial" w:hAnsi="Arial" w:cs="Arial" w:eastAsia="Arial"/>
          <w:sz w:val="20"/>
          <w:szCs w:val="20"/>
          <w:color w:val="363636"/>
          <w:spacing w:val="28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63636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0"/>
          <w:szCs w:val="20"/>
          <w:color w:val="363636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131313"/>
          <w:spacing w:val="0"/>
          <w:w w:val="100"/>
          <w:position w:val="-1"/>
        </w:rPr>
        <w:t>un</w:t>
      </w:r>
      <w:r>
        <w:rPr>
          <w:rFonts w:ascii="Arial" w:hAnsi="Arial" w:cs="Arial" w:eastAsia="Arial"/>
          <w:sz w:val="20"/>
          <w:szCs w:val="20"/>
          <w:color w:val="131313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232323"/>
          <w:spacing w:val="0"/>
          <w:w w:val="100"/>
          <w:position w:val="-1"/>
        </w:rPr>
        <w:t>peu</w:t>
      </w:r>
      <w:r>
        <w:rPr>
          <w:rFonts w:ascii="Arial" w:hAnsi="Arial" w:cs="Arial" w:eastAsia="Arial"/>
          <w:sz w:val="20"/>
          <w:szCs w:val="20"/>
          <w:color w:val="2323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232323"/>
          <w:spacing w:val="0"/>
          <w:w w:val="100"/>
          <w:position w:val="-1"/>
        </w:rPr>
        <w:t>moins</w:t>
      </w:r>
      <w:r>
        <w:rPr>
          <w:rFonts w:ascii="Arial" w:hAnsi="Arial" w:cs="Arial" w:eastAsia="Arial"/>
          <w:sz w:val="20"/>
          <w:szCs w:val="20"/>
          <w:color w:val="2323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4B4B4B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color w:val="4B4B4B"/>
          <w:spacing w:val="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color w:val="232323"/>
          <w:spacing w:val="0"/>
          <w:w w:val="100"/>
          <w:position w:val="-1"/>
        </w:rPr>
        <w:t>lorée</w:t>
      </w:r>
      <w:r>
        <w:rPr>
          <w:rFonts w:ascii="Arial" w:hAnsi="Arial" w:cs="Arial" w:eastAsia="Arial"/>
          <w:sz w:val="20"/>
          <w:szCs w:val="20"/>
          <w:color w:val="2323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63636"/>
          <w:spacing w:val="-15"/>
          <w:w w:val="100"/>
          <w:position w:val="-1"/>
        </w:rPr>
        <w:t>q</w:t>
      </w:r>
      <w:r>
        <w:rPr>
          <w:rFonts w:ascii="Arial" w:hAnsi="Arial" w:cs="Arial" w:eastAsia="Arial"/>
          <w:sz w:val="20"/>
          <w:szCs w:val="20"/>
          <w:color w:val="131313"/>
          <w:spacing w:val="-13"/>
          <w:w w:val="100"/>
          <w:position w:val="-1"/>
        </w:rPr>
        <w:t>u</w:t>
      </w:r>
      <w:r>
        <w:rPr>
          <w:rFonts w:ascii="Arial" w:hAnsi="Arial" w:cs="Arial" w:eastAsia="Arial"/>
          <w:sz w:val="20"/>
          <w:szCs w:val="20"/>
          <w:color w:val="363636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color w:val="363636"/>
          <w:spacing w:val="3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131313"/>
          <w:spacing w:val="-9"/>
          <w:w w:val="164"/>
          <w:position w:val="-1"/>
        </w:rPr>
        <w:t>l</w:t>
      </w:r>
      <w:r>
        <w:rPr>
          <w:rFonts w:ascii="Arial" w:hAnsi="Arial" w:cs="Arial" w:eastAsia="Arial"/>
          <w:sz w:val="20"/>
          <w:szCs w:val="20"/>
          <w:color w:val="363636"/>
          <w:spacing w:val="0"/>
          <w:w w:val="105"/>
          <w:position w:val="-1"/>
        </w:rPr>
        <w:t>a</w:t>
      </w:r>
      <w:r>
        <w:rPr>
          <w:rFonts w:ascii="Arial" w:hAnsi="Arial" w:cs="Arial" w:eastAsia="Arial"/>
          <w:sz w:val="20"/>
          <w:szCs w:val="20"/>
          <w:color w:val="363636"/>
          <w:spacing w:val="-5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color w:val="363636"/>
          <w:spacing w:val="0"/>
          <w:w w:val="106"/>
          <w:position w:val="-1"/>
        </w:rPr>
        <w:t>ronde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5" w:after="0" w:line="240" w:lineRule="auto"/>
        <w:ind w:right="490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32323"/>
          <w:spacing w:val="0"/>
          <w:w w:val="105"/>
          <w:b/>
          <w:bCs/>
        </w:rPr>
        <w:t>106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280" w:left="1680" w:right="0"/>
        </w:sectPr>
      </w:pPr>
      <w:rPr/>
    </w:p>
    <w:p>
      <w:pPr>
        <w:spacing w:before="58" w:after="0" w:line="282" w:lineRule="exact"/>
        <w:ind w:left="3276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308.160004pt;margin-top:187.919998pt;width:97.92pt;height:231.48pt;mso-position-horizontal-relative:page;mso-position-vertical-relative:page;z-index:-13493" type="#_x0000_t75">
            <v:imagedata r:id="rId139" o:title=""/>
          </v:shape>
        </w:pict>
      </w:r>
      <w:r>
        <w:rPr/>
        <w:pict>
          <v:group style="position:absolute;margin-left:1.79988pt;margin-top:0pt;width:54.716346pt;height:.1pt;mso-position-horizontal-relative:page;mso-position-vertical-relative:page;z-index:-13492" coordorigin="36,0" coordsize="1094,2">
            <v:shape style="position:absolute;left:36;top:0;width:1094;height:2" coordorigin="36,0" coordsize="1094,0" path="m36,0l1130,0e" filled="f" stroked="t" strokeweight="0pt" strokecolor="#A7A8A5">
              <v:path arrowok="t"/>
            </v:shape>
          </v:group>
          <w10:wrap type="none"/>
        </w:pict>
      </w:r>
      <w:r>
        <w:rPr/>
        <w:pict>
          <v:group style="position:absolute;margin-left:246.223557pt;margin-top:.539795pt;width:60.475961pt;height:.1pt;mso-position-horizontal-relative:page;mso-position-vertical-relative:page;z-index:-13491" coordorigin="4924,11" coordsize="1210,2">
            <v:shape style="position:absolute;left:4924;top:11;width:1210;height:2" coordorigin="4924,11" coordsize="1210,0" path="m4924,11l6134,11e" filled="f" stroked="t" strokeweight=".359976pt" strokecolor="#ACACAF">
              <v:path arrowok="t"/>
            </v:shape>
          </v:group>
          <w10:wrap type="none"/>
        </w:pict>
      </w:r>
      <w:r>
        <w:rPr/>
        <w:pict>
          <v:group style="position:absolute;margin-left:328.658051pt;margin-top:.539795pt;width:65.515625pt;height:.1pt;mso-position-horizontal-relative:page;mso-position-vertical-relative:page;z-index:-13490" coordorigin="6573,11" coordsize="1310,2">
            <v:shape style="position:absolute;left:6573;top:11;width:1310;height:2" coordorigin="6573,11" coordsize="1310,0" path="m6573,11l7883,11e" filled="f" stroked="t" strokeweight=".359976pt" strokecolor="#ACACAC">
              <v:path arrowok="t"/>
            </v:shape>
          </v:group>
          <w10:wrap type="none"/>
        </w:pict>
      </w:r>
      <w:r>
        <w:rPr/>
        <w:pict>
          <v:group style="position:absolute;margin-left:509.006012pt;margin-top:.719726pt;width:86.034254pt;height:.1pt;mso-position-horizontal-relative:page;mso-position-vertical-relative:page;z-index:-13489" coordorigin="10180,14" coordsize="1721,2">
            <v:shape style="position:absolute;left:10180;top:14;width:1721;height:2" coordorigin="10180,14" coordsize="1721,0" path="m10180,14l11901,14e" filled="f" stroked="t" strokeweight=".359976pt" strokecolor="#747474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13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5"/>
          <w:b/>
          <w:bCs/>
          <w:position w:val="-1"/>
        </w:rPr>
        <w:t>SANANTO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97.199997pt;height:233.64pt;mso-position-horizontal-relative:char;mso-position-vertical-relative:line" type="#_x0000_t75">
            <v:imagedata r:id="rId14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left="5271" w:right="3955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188.639999pt;margin-top:-39.462429pt;width:115.559998pt;height:159.479996pt;mso-position-horizontal-relative:page;mso-position-vertical-relative:paragraph;z-index:-13494" type="#_x0000_t75">
            <v:imagedata r:id="rId141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2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9"/>
        </w:rPr>
        <w:t>jau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6"/>
          <w:w w:val="109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6" w:after="0" w:line="237" w:lineRule="exact"/>
        <w:ind w:left="530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avec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10"/>
          <w:position w:val="-1"/>
        </w:rPr>
        <w:t>refle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2"/>
          <w:w w:val="11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1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2"/>
          <w:w w:val="11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9"/>
          <w:position w:val="-1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"/>
          <w:w w:val="109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16"/>
          <w:position w:val="-1"/>
        </w:rPr>
        <w:t>ges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37" w:lineRule="exact"/>
        <w:ind w:left="172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SANT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6"/>
          <w:position w:val="-1"/>
        </w:rPr>
        <w:t>ANTO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400" w:lineRule="auto"/>
        <w:ind w:left="1721" w:right="399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Est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poire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-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plus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5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rée,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format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4"/>
        </w:rPr>
        <w:t>rond.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Appelée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4545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545454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tord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4"/>
        </w:rPr>
        <w:t>SANG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2"/>
          <w:w w:val="104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12"/>
          <w:w w:val="104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4"/>
        </w:rPr>
        <w:t>UANINA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"/>
          <w:w w:val="10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car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pl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4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4"/>
        </w:rPr>
        <w:t>tardiv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1"/>
          <w:w w:val="104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7B7B7B"/>
          <w:spacing w:val="0"/>
          <w:w w:val="95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21" w:lineRule="exact"/>
        <w:ind w:left="172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Long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4"/>
        </w:rPr>
        <w:t>péd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5"/>
          <w:w w:val="104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-1"/>
          <w:w w:val="98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8"/>
          <w:w w:val="11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12"/>
          <w:w w:val="7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nu.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right="91"/>
        <w:jc w:val="righ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color w:val="545454"/>
          <w:spacing w:val="0"/>
          <w:w w:val="88"/>
          <w:b/>
          <w:bCs/>
          <w:i/>
        </w:rPr>
        <w:t>107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00" w:bottom="0" w:left="1360" w:right="300"/>
        </w:sectPr>
      </w:pPr>
      <w:rPr/>
    </w:p>
    <w:p>
      <w:pPr>
        <w:spacing w:before="63" w:after="0" w:line="240" w:lineRule="auto"/>
        <w:ind w:left="290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shape style="position:absolute;margin-left:434.880005pt;margin-top:0pt;width:162pt;height:614.159973pt;mso-position-horizontal-relative:page;mso-position-vertical-relative:page;z-index:-13488" type="#_x0000_t75">
            <v:imagedata r:id="rId142" o:title=""/>
          </v:shape>
        </w:pict>
      </w:r>
      <w:r>
        <w:rPr/>
        <w:pict>
          <v:group style="position:absolute;margin-left:241.543869pt;margin-top:.539795pt;width:44.277043pt;height:.1pt;mso-position-horizontal-relative:page;mso-position-vertical-relative:page;z-index:-13486" coordorigin="4831,11" coordsize="886,2">
            <v:shape style="position:absolute;left:4831;top:11;width:886;height:2" coordorigin="4831,11" coordsize="886,0" path="m4831,11l5716,11e" filled="f" stroked="t" strokeweight=".359976pt" strokecolor="#A3A3A3">
              <v:path arrowok="t"/>
            </v:shape>
          </v:group>
          <w10:wrap type="none"/>
        </w:pict>
      </w:r>
      <w:r>
        <w:rPr/>
        <w:pict>
          <v:group style="position:absolute;margin-left:333.337738pt;margin-top:.539795pt;width:68.035457pt;height:.1pt;mso-position-horizontal-relative:page;mso-position-vertical-relative:page;z-index:-13485" coordorigin="6667,11" coordsize="1361,2">
            <v:shape style="position:absolute;left:6667;top:11;width:1361;height:2" coordorigin="6667,11" coordsize="1361,0" path="m6667,11l8027,11e" filled="f" stroked="t" strokeweight=".359976pt" strokecolor="#ACACAC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color w:val="0E0E0E"/>
          <w:spacing w:val="0"/>
          <w:w w:val="100"/>
          <w:b/>
          <w:bCs/>
        </w:rPr>
        <w:t>PERA</w:t>
      </w:r>
      <w:r>
        <w:rPr>
          <w:rFonts w:ascii="Arial" w:hAnsi="Arial" w:cs="Arial" w:eastAsia="Arial"/>
          <w:sz w:val="23"/>
          <w:szCs w:val="23"/>
          <w:color w:val="0E0E0E"/>
          <w:spacing w:val="23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color w:val="0E0E0E"/>
          <w:spacing w:val="0"/>
          <w:w w:val="105"/>
          <w:b/>
          <w:bCs/>
        </w:rPr>
        <w:t>CAMUGHJINA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77.200012pt;margin-top:-6.479996pt;width:97.199995pt;height:210.24pt;mso-position-horizontal-relative:page;mso-position-vertical-relative:paragraph;z-index:-13487" type="#_x0000_t75">
            <v:imagedata r:id="rId143" o:title=""/>
          </v:shape>
        </w:pict>
      </w:r>
      <w:r>
        <w:rPr/>
        <w:pict>
          <v:shape style="width:104.400004pt;height:222.12pt;mso-position-horizontal-relative:char;mso-position-vertical-relative:line" type="#_x0000_t75">
            <v:imagedata r:id="rId14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1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2"/>
          <w:w w:val="100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6"/>
        </w:rPr>
        <w:t>Jau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6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132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30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Juil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moi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5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8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int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21"/>
        </w:rPr>
        <w:t>Jean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4"/>
          <w:w w:val="121"/>
        </w:rPr>
        <w:t>)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27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429" w:lineRule="auto"/>
        <w:ind w:left="1332" w:right="172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"F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5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5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5"/>
          <w:w w:val="100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"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89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rès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marq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8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és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5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1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8"/>
          <w:w w:val="111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1"/>
        </w:rPr>
        <w:t>do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9"/>
          <w:w w:val="11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2"/>
          <w:w w:val="11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4"/>
          <w:w w:val="11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8"/>
          <w:w w:val="11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0"/>
          <w:w w:val="111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696969"/>
          <w:spacing w:val="-13"/>
          <w:w w:val="1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2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5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So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8"/>
          <w:w w:val="102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12"/>
          <w:w w:val="98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2"/>
        </w:rPr>
        <w:t>for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</w:rPr>
        <w:t>mi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65"/>
        </w:rPr>
        <w:t>s.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6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6"/>
          <w:w w:val="113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3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caractère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qui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ut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être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7"/>
        </w:rPr>
        <w:t>inté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1"/>
          <w:w w:val="107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essant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54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point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2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8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4"/>
          <w:w w:val="108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8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8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8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8"/>
        </w:rPr>
        <w:t>iq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1"/>
          <w:w w:val="108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24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1" w:after="0" w:line="240" w:lineRule="auto"/>
        <w:ind w:left="133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Elle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6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"/>
          <w:w w:val="11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9"/>
          <w:w w:val="11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0"/>
          <w:w w:val="11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1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"/>
          <w:w w:val="11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0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2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6"/>
        </w:rPr>
        <w:t>Marana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467" w:lineRule="auto"/>
        <w:ind w:left="1332" w:right="6269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PERA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CAMU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8"/>
          <w:w w:val="107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6"/>
          <w:w w:val="100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4"/>
        </w:rPr>
        <w:t>JfNA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il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9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8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1"/>
          <w:w w:val="11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6"/>
        </w:rPr>
        <w:t>CAMUGLfNA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CAMU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"/>
          <w:w w:val="107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5"/>
        </w:rPr>
        <w:t>LI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6"/>
          <w:w w:val="105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NA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Fondante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2"/>
          <w:w w:val="100"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8"/>
        </w:rPr>
        <w:t>sa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5"/>
          <w:w w:val="108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6"/>
        </w:rPr>
        <w:t>oure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3"/>
          <w:w w:val="106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9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22" w:lineRule="exact"/>
        <w:ind w:left="136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App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8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6"/>
        </w:rPr>
        <w:t>PRUMADI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06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6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6"/>
        </w:rPr>
        <w:t>IA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5"/>
          <w:w w:val="10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797979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color w:val="797979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primeur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??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dans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4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7"/>
        </w:rPr>
        <w:t>Bozzio.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right="99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13131"/>
          <w:w w:val="95"/>
          <w:b/>
          <w:bCs/>
        </w:rPr>
        <w:t>1</w:t>
      </w:r>
      <w:r>
        <w:rPr>
          <w:rFonts w:ascii="Arial" w:hAnsi="Arial" w:cs="Arial" w:eastAsia="Arial"/>
          <w:sz w:val="20"/>
          <w:szCs w:val="20"/>
          <w:color w:val="313131"/>
          <w:spacing w:val="-14"/>
          <w:w w:val="95"/>
          <w:b/>
          <w:bCs/>
        </w:rPr>
        <w:t>0</w:t>
      </w:r>
      <w:r>
        <w:rPr>
          <w:rFonts w:ascii="Arial" w:hAnsi="Arial" w:cs="Arial" w:eastAsia="Arial"/>
          <w:sz w:val="20"/>
          <w:szCs w:val="20"/>
          <w:color w:val="545454"/>
          <w:spacing w:val="0"/>
          <w:w w:val="100"/>
          <w:b/>
          <w:bCs/>
        </w:rPr>
        <w:t>8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20" w:bottom="0" w:left="1620" w:right="220"/>
        </w:sectPr>
      </w:pPr>
      <w:rPr/>
    </w:p>
    <w:p>
      <w:pPr>
        <w:spacing w:before="76" w:after="0" w:line="240" w:lineRule="auto"/>
        <w:ind w:left="3013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501.806488pt;margin-top:.539795pt;width:78.47476pt;height:.1pt;mso-position-horizontal-relative:page;mso-position-vertical-relative:page;z-index:-13482" coordorigin="10036,11" coordsize="1569,2">
            <v:shape style="position:absolute;left:10036;top:11;width:1569;height:2" coordorigin="10036,11" coordsize="1569,0" path="m10036,11l11606,11e" filled="f" stroked="t" strokeweight=".359976pt" strokecolor="#747474">
              <v:path arrowok="t"/>
            </v:shape>
          </v:group>
          <w10:wrap type="none"/>
        </w:pict>
      </w:r>
      <w:r>
        <w:rPr/>
        <w:pict>
          <v:group style="position:absolute;margin-left:594.500305pt;margin-top:.359863pt;width:.1pt;height:840.640137pt;mso-position-horizontal-relative:page;mso-position-vertical-relative:page;z-index:-13481" coordorigin="11890,7" coordsize="2,16813">
            <v:shape style="position:absolute;left:11890;top:7;width:2;height:16813" coordorigin="11890,7" coordsize="0,16813" path="m11890,16820l11890,7e" filled="f" stroked="t" strokeweight="1.079928pt" strokecolor="#3F3F3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1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2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5"/>
          <w:b/>
          <w:bCs/>
        </w:rPr>
        <w:t>ZUCCOTTA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97.359985pt;margin-top:1.440003pt;width:183.600002pt;height:328.32pt;mso-position-horizontal-relative:page;mso-position-vertical-relative:paragraph;z-index:-13483" type="#_x0000_t75">
            <v:imagedata r:id="rId145" o:title=""/>
          </v:shape>
        </w:pict>
      </w:r>
      <w:r>
        <w:rPr/>
        <w:pict>
          <v:shape style="width:181.440004pt;height:303.840pt;mso-position-horizontal-relative:char;mso-position-vertical-relative:line" type="#_x0000_t75">
            <v:imagedata r:id="rId14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941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79.559998pt;margin-top:-20.526436pt;width:183.240005pt;height:350.279999pt;mso-position-horizontal-relative:page;mso-position-vertical-relative:paragraph;z-index:-13484" type="#_x0000_t75">
            <v:imagedata r:id="rId147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z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11"/>
          <w:w w:val="100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5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10"/>
        </w:rPr>
        <w:t>ro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-9"/>
          <w:w w:val="11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-103"/>
          <w:w w:val="110"/>
        </w:rPr>
        <w:t>a</w:t>
      </w:r>
      <w:r>
        <w:rPr>
          <w:rFonts w:ascii="Times New Roman" w:hAnsi="Times New Roman" w:cs="Times New Roman" w:eastAsia="Times New Roman"/>
          <w:sz w:val="12"/>
          <w:szCs w:val="12"/>
          <w:color w:val="4F4F4F"/>
          <w:spacing w:val="0"/>
          <w:w w:val="89"/>
          <w:position w:val="-6"/>
        </w:rPr>
        <w:t>:;:</w:t>
      </w:r>
      <w:r>
        <w:rPr>
          <w:rFonts w:ascii="Times New Roman" w:hAnsi="Times New Roman" w:cs="Times New Roman" w:eastAsia="Times New Roman"/>
          <w:sz w:val="12"/>
          <w:szCs w:val="12"/>
          <w:color w:val="4F4F4F"/>
          <w:spacing w:val="-11"/>
          <w:w w:val="89"/>
          <w:position w:val="-6"/>
        </w:rPr>
        <w:t>,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10"/>
          <w:position w:val="0"/>
        </w:rPr>
        <w:t>eâtre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left="520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4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100"/>
        </w:rPr>
        <w:t>turi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7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é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5"/>
          <w:w w:val="100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5"/>
          <w:w w:val="100"/>
        </w:rPr>
        <w:t>b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re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165" w:right="3890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1"/>
        </w:rPr>
        <w:t>sav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6"/>
          <w:w w:val="10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98"/>
        </w:rPr>
        <w:t>ur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7"/>
          <w:w w:val="104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4"/>
          <w:w w:val="85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5195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-7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-1"/>
        </w:rPr>
        <w:t>ès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0"/>
          <w:position w:val="-1"/>
        </w:rPr>
        <w:t>populaire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-1"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100"/>
          <w:position w:val="-1"/>
        </w:rPr>
        <w:t>mara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-2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-1"/>
        </w:rPr>
        <w:t>a,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838"/>
          <w:spacing w:val="0"/>
          <w:w w:val="103"/>
          <w:position w:val="-1"/>
        </w:rPr>
        <w:t>Casinca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8" w:lineRule="exact"/>
        <w:ind w:right="989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0"/>
          <w:position w:val="-1"/>
        </w:rPr>
        <w:t>5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-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07"/>
          <w:position w:val="-1"/>
        </w:rPr>
        <w:t>Se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4"/>
          <w:w w:val="107"/>
          <w:position w:val="-1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85"/>
          <w:position w:val="-1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6"/>
          <w:w w:val="104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0"/>
          <w:w w:val="102"/>
          <w:position w:val="-1"/>
        </w:rPr>
        <w:t>mb</w:t>
      </w:r>
      <w:r>
        <w:rPr>
          <w:rFonts w:ascii="Times New Roman" w:hAnsi="Times New Roman" w:cs="Times New Roman" w:eastAsia="Times New Roman"/>
          <w:sz w:val="22"/>
          <w:szCs w:val="22"/>
          <w:color w:val="2A2A2A"/>
          <w:spacing w:val="-7"/>
          <w:w w:val="102"/>
          <w:position w:val="-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21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35" w:after="0" w:line="240" w:lineRule="auto"/>
        <w:ind w:right="99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A2A2A"/>
          <w:w w:val="108"/>
          <w:b/>
          <w:bCs/>
        </w:rPr>
        <w:t>1</w:t>
      </w:r>
      <w:r>
        <w:rPr>
          <w:rFonts w:ascii="Arial" w:hAnsi="Arial" w:cs="Arial" w:eastAsia="Arial"/>
          <w:sz w:val="19"/>
          <w:szCs w:val="19"/>
          <w:color w:val="2A2A2A"/>
          <w:spacing w:val="-11"/>
          <w:w w:val="108"/>
          <w:b/>
          <w:bCs/>
        </w:rPr>
        <w:t>0</w:t>
      </w:r>
      <w:r>
        <w:rPr>
          <w:rFonts w:ascii="Arial" w:hAnsi="Arial" w:cs="Arial" w:eastAsia="Arial"/>
          <w:sz w:val="19"/>
          <w:szCs w:val="19"/>
          <w:color w:val="4F4F4F"/>
          <w:spacing w:val="0"/>
          <w:w w:val="111"/>
          <w:b/>
          <w:bCs/>
        </w:rPr>
        <w:t>9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40" w:bottom="0" w:left="1220" w:right="180"/>
        </w:sectPr>
      </w:pPr>
      <w:rPr/>
    </w:p>
    <w:p>
      <w:pPr>
        <w:spacing w:before="58" w:after="0" w:line="240" w:lineRule="auto"/>
        <w:ind w:left="3826" w:right="4733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11.592545pt;margin-top:0pt;width:44.996995pt;height:.1pt;mso-position-horizontal-relative:page;mso-position-vertical-relative:page;z-index:-13478" coordorigin="2232,0" coordsize="900,2">
            <v:shape style="position:absolute;left:2232;top:0;width:900;height:2" coordorigin="2232,0" coordsize="900,0" path="m2232,0l3132,0e" filled="f" stroked="t" strokeweight="0pt" strokecolor="#A0A09E">
              <v:path arrowok="t"/>
            </v:shape>
          </v:group>
          <w10:wrap type="none"/>
        </w:pict>
      </w:r>
      <w:r>
        <w:rPr/>
        <w:pict>
          <v:group style="position:absolute;margin-left:500.186584pt;margin-top:0pt;width:94.853665pt;height:841pt;mso-position-horizontal-relative:page;mso-position-vertical-relative:page;z-index:-13477" coordorigin="10004,0" coordsize="1897,16820">
            <v:group style="position:absolute;left:10007;top:11;width:1886;height:2" coordorigin="10007,11" coordsize="1886,2">
              <v:shape style="position:absolute;left:10007;top:11;width:1886;height:2" coordorigin="10007,11" coordsize="1886,0" path="m10007,11l11894,11e" filled="f" stroked="t" strokeweight=".359976pt" strokecolor="#777477">
                <v:path arrowok="t"/>
              </v:shape>
            </v:group>
            <v:group style="position:absolute;left:11894;top:0;width:2;height:16813" coordorigin="11894,0" coordsize="2,16813">
              <v:shape style="position:absolute;left:11894;top:0;width:2;height:16813" coordorigin="11894,0" coordsize="0,16813" path="m11894,16813l11894,0e" filled="f" stroked="t" strokeweight=".719952pt" strokecolor="#545454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8"/>
          <w:b/>
          <w:bCs/>
        </w:rPr>
        <w:t>PERASPINA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24pt;margin-top:-41.039993pt;width:203.759995pt;height:243pt;mso-position-horizontal-relative:page;mso-position-vertical-relative:paragraph;z-index:-13480" type="#_x0000_t75">
            <v:imagedata r:id="rId148" o:title=""/>
          </v:shape>
        </w:pict>
      </w:r>
      <w:r>
        <w:rPr/>
        <w:pict>
          <v:shape style="width:212.399998pt;height:213.48pt;mso-position-horizontal-relative:char;mso-position-vertical-relative:line" type="#_x0000_t75">
            <v:imagedata r:id="rId14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37" w:lineRule="exact"/>
        <w:ind w:left="4347" w:right="4728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Poire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2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8"/>
          <w:position w:val="-1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37" w:lineRule="exact"/>
        <w:ind w:left="588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group style="position:absolute;margin-left:182.160004pt;margin-top:-82.321877pt;width:188.795225pt;height:240.119995pt;mso-position-horizontal-relative:page;mso-position-vertical-relative:paragraph;z-index:-13479" coordorigin="3643,-1646" coordsize="3776,4802">
            <v:shape style="position:absolute;left:3643;top:-1646;width:3744;height:4802" type="#_x0000_t75">
              <v:imagedata r:id="rId150" o:title=""/>
            </v:shape>
            <v:group style="position:absolute;left:6141;top:-1592;width:1253;height:2" coordorigin="6141,-1592" coordsize="1253,2">
              <v:shape style="position:absolute;left:6141;top:-1592;width:1253;height:2" coordorigin="6141,-1592" coordsize="1253,0" path="m6141,-1592l7394,-1592e" filled="f" stroked="t" strokeweight="2.519832pt" strokecolor="#2B2B2F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Dite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encore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5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2"/>
          <w:w w:val="107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7"/>
          <w:position w:val="-1"/>
        </w:rPr>
        <w:t>UERNER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5"/>
          <w:w w:val="107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7"/>
          <w:position w:val="-1"/>
        </w:rPr>
        <w:t>SCA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11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3"/>
          <w:position w:val="-1"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7"/>
          <w:w w:val="103"/>
          <w:position w:val="-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39"/>
          <w:position w:val="-1"/>
        </w:rPr>
        <w:t>'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1"/>
          <w:position w:val="-1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9"/>
          <w:w w:val="101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20"/>
          <w:position w:val="-1"/>
        </w:rPr>
        <w:t>vers?)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85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2A2A2A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color w:val="2A2A2A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A2A2A"/>
          <w:spacing w:val="0"/>
          <w:w w:val="109"/>
        </w:rPr>
        <w:t>AJACCIO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82" w:lineRule="exact"/>
        <w:ind w:left="1892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-6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5"/>
          <w:szCs w:val="25"/>
          <w:color w:val="525252"/>
          <w:spacing w:val="0"/>
          <w:w w:val="100"/>
          <w:position w:val="-1"/>
        </w:rPr>
        <w:t>ss</w:t>
      </w:r>
      <w:r>
        <w:rPr>
          <w:rFonts w:ascii="Times New Roman" w:hAnsi="Times New Roman" w:cs="Times New Roman" w:eastAsia="Times New Roman"/>
          <w:sz w:val="25"/>
          <w:szCs w:val="25"/>
          <w:color w:val="525252"/>
          <w:spacing w:val="4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mble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beaucoup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5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F3F3F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color w:val="3F3F3F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2A2A2A"/>
          <w:spacing w:val="0"/>
          <w:w w:val="59"/>
          <w:b/>
          <w:bCs/>
          <w:position w:val="-1"/>
        </w:rPr>
        <w:t>J</w:t>
      </w:r>
      <w:r>
        <w:rPr>
          <w:rFonts w:ascii="Arial" w:hAnsi="Arial" w:cs="Arial" w:eastAsia="Arial"/>
          <w:sz w:val="24"/>
          <w:szCs w:val="24"/>
          <w:color w:val="2A2A2A"/>
          <w:spacing w:val="-50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mbeminca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5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(d'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1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position w:val="-1"/>
        </w:rPr>
        <w:t>hivers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3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F3F3F"/>
          <w:spacing w:val="0"/>
          <w:w w:val="113"/>
          <w:position w:val="-1"/>
        </w:rPr>
        <w:t>?)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94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A2A2A"/>
          <w:spacing w:val="0"/>
          <w:w w:val="98"/>
          <w:b/>
          <w:bCs/>
        </w:rPr>
        <w:t>110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00" w:bottom="0" w:left="1420" w:right="360"/>
        </w:sectPr>
      </w:pPr>
      <w:rPr/>
    </w:p>
    <w:p>
      <w:pPr>
        <w:spacing w:before="73" w:after="0" w:line="240" w:lineRule="auto"/>
        <w:ind w:left="2992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2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5"/>
          <w:b/>
          <w:bCs/>
        </w:rPr>
        <w:t>BERDONE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45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19.88pt;height:275.4pt;mso-position-horizontal-relative:char;mso-position-vertical-relative:line" type="#_x0000_t75">
            <v:imagedata r:id="rId15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68" w:right="4716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8C8C8C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8C8C8C"/>
          <w:spacing w:val="1"/>
          <w:w w:val="100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cu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5"/>
          <w:w w:val="79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2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7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6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7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16"/>
          <w:w w:val="107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54"/>
          <w:w w:val="82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2"/>
          <w:w w:val="165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0"/>
          <w:w w:val="110"/>
        </w:rPr>
        <w:t>egalem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6"/>
          <w:w w:val="11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6"/>
        </w:rPr>
        <w:t>nt.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59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5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12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rt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ffet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9"/>
        </w:rPr>
        <w:t>lo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8"/>
          <w:w w:val="10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12"/>
          <w:w w:val="13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12"/>
        </w:rPr>
        <w:t>q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6"/>
          <w:w w:val="112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73"/>
        </w:rPr>
        <w:t>'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8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4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5"/>
        </w:rPr>
        <w:t>mû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12"/>
        </w:rPr>
        <w:t>re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26" w:lineRule="exact"/>
        <w:ind w:left="160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6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8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  <w:position w:val="-1"/>
        </w:rPr>
        <w:t>it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  <w:position w:val="-1"/>
        </w:rPr>
        <w:t>une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3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0"/>
          <w:w w:val="100"/>
          <w:position w:val="-1"/>
        </w:rPr>
        <w:t>va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2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3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5"/>
          <w:w w:val="100"/>
          <w:position w:val="-1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7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  <w:position w:val="-1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8"/>
          <w:position w:val="-1"/>
        </w:rPr>
        <w:t>SAN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8"/>
          <w:w w:val="108"/>
          <w:position w:val="-1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08"/>
          <w:position w:val="-1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13"/>
          <w:w w:val="108"/>
          <w:position w:val="-1"/>
        </w:rPr>
        <w:t>J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08"/>
          <w:position w:val="-1"/>
        </w:rPr>
        <w:t>UANINA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7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22"/>
          <w:position w:val="-1"/>
        </w:rPr>
        <w:t>(S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10"/>
          <w:w w:val="122"/>
          <w:position w:val="-1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22"/>
          <w:position w:val="-1"/>
        </w:rPr>
        <w:t>int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3"/>
          <w:w w:val="122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6"/>
          <w:w w:val="99"/>
          <w:position w:val="-1"/>
        </w:rPr>
        <w:t>J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29"/>
          <w:position w:val="-1"/>
        </w:rPr>
        <w:t>ean)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Sz w:w="11980" w:h="16820"/>
          <w:pgMar w:top="600" w:bottom="0" w:left="1680" w:right="360"/>
        </w:sectPr>
      </w:pPr>
      <w:rPr/>
    </w:p>
    <w:p>
      <w:pPr>
        <w:spacing w:before="34" w:after="0" w:line="240" w:lineRule="auto"/>
        <w:ind w:right="-20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231.839996pt;margin-top:0pt;width:365.039978pt;height:672.840012pt;mso-position-horizontal-relative:page;mso-position-vertical-relative:page;z-index:-13476" coordorigin="4637,0" coordsize="7301,13457">
            <v:shape style="position:absolute;left:6487;top:0;width:5450;height:10174" type="#_x0000_t75">
              <v:imagedata r:id="rId152" o:title=""/>
            </v:shape>
            <v:shape style="position:absolute;left:4637;top:9619;width:3038;height:3838" type="#_x0000_t75">
              <v:imagedata r:id="rId153" o:title=""/>
            </v:shape>
            <v:group style="position:absolute;left:6552;top:11;width:1519;height:2" coordorigin="6552,11" coordsize="1519,2">
              <v:shape style="position:absolute;left:6552;top:11;width:1519;height:2" coordorigin="6552,11" coordsize="1519,0" path="m6552,11l8071,11e" filled="f" stroked="t" strokeweight=".35997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41.543869pt;margin-top:.539795pt;width:44.637019pt;height:.1pt;mso-position-horizontal-relative:page;mso-position-vertical-relative:page;z-index:-13475" coordorigin="4831,11" coordsize="893,2">
            <v:shape style="position:absolute;left:4831;top:11;width:893;height:2" coordorigin="4831,11" coordsize="893,0" path="m4831,11l5724,11e" filled="f" stroked="t" strokeweight=".359976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0"/>
          <w:w w:val="100"/>
        </w:rPr>
        <w:t>23</w:t>
      </w:r>
      <w:r>
        <w:rPr>
          <w:rFonts w:ascii="Times New Roman" w:hAnsi="Times New Roman" w:cs="Times New Roman" w:eastAsia="Times New Roman"/>
          <w:sz w:val="20"/>
          <w:szCs w:val="20"/>
          <w:color w:val="757575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14"/>
        </w:rPr>
        <w:t>Juil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3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2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0"/>
          <w:w w:val="114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2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1"/>
          <w:w w:val="11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-10"/>
          <w:w w:val="121"/>
        </w:rPr>
        <w:t>9</w:t>
      </w:r>
      <w:r>
        <w:rPr>
          <w:rFonts w:ascii="Times New Roman" w:hAnsi="Times New Roman" w:cs="Times New Roman" w:eastAsia="Times New Roman"/>
          <w:sz w:val="20"/>
          <w:szCs w:val="20"/>
          <w:color w:val="414141"/>
          <w:spacing w:val="-3"/>
          <w:w w:val="122"/>
        </w:rPr>
        <w:t>8</w:t>
      </w:r>
      <w:r>
        <w:rPr>
          <w:rFonts w:ascii="Times New Roman" w:hAnsi="Times New Roman" w:cs="Times New Roman" w:eastAsia="Times New Roman"/>
          <w:sz w:val="20"/>
          <w:szCs w:val="20"/>
          <w:color w:val="606060"/>
          <w:spacing w:val="0"/>
          <w:w w:val="115"/>
        </w:rPr>
        <w:t>3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606060"/>
          <w:spacing w:val="13"/>
          <w:w w:val="100"/>
          <w:b/>
          <w:bCs/>
        </w:rPr>
        <w:t>1</w:t>
      </w:r>
      <w:r>
        <w:rPr>
          <w:rFonts w:ascii="Arial" w:hAnsi="Arial" w:cs="Arial" w:eastAsia="Arial"/>
          <w:sz w:val="19"/>
          <w:szCs w:val="19"/>
          <w:color w:val="414141"/>
          <w:spacing w:val="0"/>
          <w:w w:val="100"/>
          <w:b/>
          <w:bCs/>
        </w:rPr>
        <w:t>11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360"/>
          <w:cols w:num="2" w:equalWidth="0">
            <w:col w:w="8453" w:space="1055"/>
            <w:col w:w="432"/>
          </w:cols>
        </w:sectPr>
      </w:pPr>
      <w:rPr/>
    </w:p>
    <w:p>
      <w:pPr>
        <w:spacing w:before="67" w:after="0" w:line="271" w:lineRule="exact"/>
        <w:ind w:left="301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6.839543pt;margin-top:0pt;width:32.397837pt;height:.1pt;mso-position-horizontal-relative:page;mso-position-vertical-relative:page;z-index:-13472" coordorigin="137,0" coordsize="648,2">
            <v:shape style="position:absolute;left:137;top:0;width:648;height:2" coordorigin="137,0" coordsize="648,0" path="m137,0l785,0e" filled="f" stroked="t" strokeweight="0pt" strokecolor="#B6B8B5">
              <v:path arrowok="t"/>
            </v:shape>
          </v:group>
          <w10:wrap type="none"/>
        </w:pict>
      </w:r>
      <w:r>
        <w:rPr/>
        <w:pict>
          <v:group style="position:absolute;margin-left:123.831734pt;margin-top:0pt;width:32.397836pt;height:.1pt;mso-position-horizontal-relative:page;mso-position-vertical-relative:page;z-index:-13471" coordorigin="2477,0" coordsize="648,2">
            <v:shape style="position:absolute;left:2477;top:0;width:648;height:2" coordorigin="2477,0" coordsize="648,0" path="m2477,0l3125,0e" filled="f" stroked="t" strokeweight="0pt" strokecolor="#A3A3A3">
              <v:path arrowok="t"/>
            </v:shape>
          </v:group>
          <w10:wrap type="none"/>
        </w:pict>
      </w:r>
      <w:r>
        <w:rPr/>
        <w:pict>
          <v:group style="position:absolute;margin-left:241.543869pt;margin-top:.539795pt;width:66.955529pt;height:.1pt;mso-position-horizontal-relative:page;mso-position-vertical-relative:page;z-index:-13470" coordorigin="4831,11" coordsize="1339,2">
            <v:shape style="position:absolute;left:4831;top:11;width:1339;height:2" coordorigin="4831,11" coordsize="1339,0" path="m4831,11l6170,11e" filled="f" stroked="t" strokeweight=".359976pt" strokecolor="#B3B3B8">
              <v:path arrowok="t"/>
            </v:shape>
          </v:group>
          <w10:wrap type="none"/>
        </w:pict>
      </w:r>
      <w:r>
        <w:rPr/>
        <w:pict>
          <v:group style="position:absolute;margin-left:332.257813pt;margin-top:.539795pt;width:55.076322pt;height:.1pt;mso-position-horizontal-relative:page;mso-position-vertical-relative:page;z-index:-13469" coordorigin="6645,11" coordsize="1102,2">
            <v:shape style="position:absolute;left:6645;top:11;width:1102;height:2" coordorigin="6645,11" coordsize="1102,0" path="m6645,11l7747,11e" filled="f" stroked="t" strokeweight=".359976pt" strokecolor="#ACACAF">
              <v:path arrowok="t"/>
            </v:shape>
          </v:group>
          <w10:wrap type="none"/>
        </w:pict>
      </w:r>
      <w:r>
        <w:rPr/>
        <w:pict>
          <v:group style="position:absolute;margin-left:521.065186pt;margin-top:0pt;width:73.97506pt;height:841pt;mso-position-horizontal-relative:page;mso-position-vertical-relative:page;z-index:-13468" coordorigin="10421,0" coordsize="1480,16820">
            <v:group style="position:absolute;left:10425;top:11;width:1469;height:2" coordorigin="10425,11" coordsize="1469,2">
              <v:shape style="position:absolute;left:10425;top:11;width:1469;height:2" coordorigin="10425,11" coordsize="1469,0" path="m10425,11l11894,11e" filled="f" stroked="t" strokeweight=".359976pt" strokecolor="#676767">
                <v:path arrowok="t"/>
              </v:shape>
            </v:group>
            <v:group style="position:absolute;left:11894;top:0;width:2;height:16820" coordorigin="11894,0" coordsize="2,16820">
              <v:shape style="position:absolute;left:11894;top:0;width:2;height:16820" coordorigin="11894,0" coordsize="0,16820" path="m11894,16820l11894,0e" filled="f" stroked="t" strokeweight=".719952pt" strokecolor="#646464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37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8"/>
          <w:b/>
          <w:bCs/>
          <w:position w:val="-1"/>
        </w:rPr>
        <w:t>MU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6"/>
          <w:w w:val="108"/>
          <w:b/>
          <w:bCs/>
          <w:position w:val="-1"/>
        </w:rPr>
        <w:t>S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8"/>
          <w:b/>
          <w:bCs/>
          <w:position w:val="-1"/>
        </w:rPr>
        <w:t>C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2"/>
          <w:w w:val="108"/>
          <w:b/>
          <w:bCs/>
          <w:position w:val="-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10"/>
          <w:b/>
          <w:bCs/>
          <w:position w:val="-1"/>
        </w:rPr>
        <w:t>TELLA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0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35.360003pt;height:142.56pt;mso-position-horizontal-relative:char;mso-position-vertical-relative:line" type="#_x0000_t75">
            <v:imagedata r:id="rId15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3" w:after="0" w:line="240" w:lineRule="auto"/>
        <w:ind w:left="576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322.559998pt;margin-top:-158.721695pt;width:123.839999pt;height:142.2pt;mso-position-horizontal-relative:page;mso-position-vertical-relative:paragraph;z-index:-13474" type="#_x0000_t75">
            <v:imagedata r:id="rId155" o:title=""/>
          </v:shape>
        </w:pict>
      </w:r>
      <w:r>
        <w:rPr/>
        <w:pict>
          <v:shape style="position:absolute;margin-left:180.360001pt;margin-top:54.398323pt;width:144pt;height:233.279999pt;mso-position-horizontal-relative:page;mso-position-vertical-relative:paragraph;z-index:-13473" type="#_x0000_t75">
            <v:imagedata r:id="rId156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l'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13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-3"/>
          <w:w w:val="113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</w:rPr>
        <w:t>hel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"/>
          <w:w w:val="105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4677" w:right="1817"/>
        <w:jc w:val="center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-2"/>
          <w:w w:val="100"/>
        </w:rPr>
        <w:t>P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14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2"/>
          <w:w w:val="100"/>
        </w:rPr>
        <w:t>j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13"/>
          <w:w w:val="100"/>
        </w:rPr>
        <w:t>u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5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3"/>
          <w:szCs w:val="23"/>
          <w:color w:val="464646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-12"/>
          <w:w w:val="100"/>
        </w:rPr>
        <w:t>z</w:t>
      </w:r>
      <w:r>
        <w:rPr>
          <w:rFonts w:ascii="Times New Roman" w:hAnsi="Times New Roman" w:cs="Times New Roman" w:eastAsia="Times New Roman"/>
          <w:sz w:val="23"/>
          <w:szCs w:val="23"/>
          <w:color w:val="363636"/>
          <w:spacing w:val="0"/>
          <w:w w:val="100"/>
        </w:rPr>
        <w:t>one</w:t>
      </w:r>
      <w:r>
        <w:rPr>
          <w:rFonts w:ascii="Times New Roman" w:hAnsi="Times New Roman" w:cs="Times New Roman" w:eastAsia="Times New Roman"/>
          <w:sz w:val="23"/>
          <w:szCs w:val="23"/>
          <w:color w:val="363636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02"/>
        </w:rPr>
        <w:t>ro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7"/>
          <w:w w:val="102"/>
        </w:rPr>
        <w:t>u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-6"/>
          <w:w w:val="104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color w:val="363636"/>
          <w:spacing w:val="-2"/>
          <w:w w:val="108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12"/>
          <w:w w:val="100"/>
        </w:rPr>
        <w:t>â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98"/>
        </w:rPr>
        <w:t>tr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0"/>
          <w:w w:val="108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585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1"/>
        </w:rPr>
        <w:t>for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"/>
          <w:w w:val="100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3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7"/>
          <w:position w:val="-1"/>
        </w:rPr>
        <w:t>Pomme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3" w:after="0" w:line="240" w:lineRule="auto"/>
        <w:ind w:left="140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Lo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-4"/>
          <w:w w:val="100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5"/>
          <w:w w:val="10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7"/>
        </w:rPr>
        <w:t>tt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-4"/>
          <w:w w:val="113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0"/>
          <w:w w:val="106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40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6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7"/>
          <w:w w:val="106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4"/>
        </w:rPr>
        <w:t>lo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"/>
          <w:w w:val="10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13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-7"/>
          <w:w w:val="1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76767"/>
          <w:spacing w:val="0"/>
          <w:w w:val="141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676767"/>
          <w:spacing w:val="-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3"/>
          <w:w w:val="100"/>
        </w:rPr>
        <w:t>J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-9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6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"/>
          <w:w w:val="106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8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40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BISE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3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-15"/>
          <w:w w:val="1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Sainte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3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7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6"/>
          <w:w w:val="107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3"/>
        </w:rPr>
        <w:t>llano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37" w:lineRule="exact"/>
        <w:ind w:left="141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  <w:position w:val="-1"/>
        </w:rPr>
        <w:t>Maturit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  <w:position w:val="-1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4"/>
          <w:w w:val="91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27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-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1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4"/>
          <w:position w:val="-1"/>
        </w:rPr>
        <w:t>Sep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7"/>
          <w:w w:val="104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-2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  <w:position w:val="-1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6"/>
          <w:w w:val="105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464646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13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7"/>
          <w:w w:val="1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6"/>
        </w:rPr>
        <w:t>ptemb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6"/>
          <w:w w:val="106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65656"/>
          <w:spacing w:val="0"/>
          <w:w w:val="12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80" w:bottom="280" w:left="1520" w:right="840"/>
        </w:sectPr>
      </w:pPr>
      <w:rPr/>
    </w:p>
    <w:p>
      <w:pPr>
        <w:spacing w:before="59" w:after="0" w:line="240" w:lineRule="auto"/>
        <w:ind w:left="5310" w:right="5679"/>
        <w:jc w:val="center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0"/>
          <w:w w:val="100"/>
          <w:b/>
          <w:bCs/>
        </w:rPr>
        <w:t>PERA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3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0"/>
          <w:w w:val="100"/>
          <w:b/>
          <w:bCs/>
        </w:rPr>
        <w:t>JMBERNJNCA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-2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494949"/>
          <w:spacing w:val="0"/>
          <w:w w:val="100"/>
          <w:b/>
          <w:bCs/>
        </w:rPr>
        <w:t>(Gro</w:t>
      </w:r>
      <w:r>
        <w:rPr>
          <w:rFonts w:ascii="Times New Roman" w:hAnsi="Times New Roman" w:cs="Times New Roman" w:eastAsia="Times New Roman"/>
          <w:sz w:val="26"/>
          <w:szCs w:val="26"/>
          <w:color w:val="494949"/>
          <w:spacing w:val="2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181818"/>
          <w:spacing w:val="0"/>
          <w:w w:val="100"/>
          <w:b/>
          <w:bCs/>
        </w:rPr>
        <w:t>upe</w:t>
      </w:r>
      <w:r>
        <w:rPr>
          <w:rFonts w:ascii="Times New Roman" w:hAnsi="Times New Roman" w:cs="Times New Roman" w:eastAsia="Times New Roman"/>
          <w:sz w:val="26"/>
          <w:szCs w:val="26"/>
          <w:color w:val="181818"/>
          <w:spacing w:val="-1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0"/>
          <w:w w:val="100"/>
          <w:b/>
          <w:bCs/>
        </w:rPr>
        <w:t>des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0"/>
          <w:w w:val="135"/>
          <w:b/>
          <w:bCs/>
        </w:rPr>
        <w:t>6)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spacing w:before="16" w:after="0" w:line="240" w:lineRule="auto"/>
        <w:ind w:left="124" w:right="-918"/>
        <w:jc w:val="left"/>
        <w:tabs>
          <w:tab w:pos="1098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pict>
          <v:group style="position:absolute;margin-left:295.052155pt;margin-top:93.68pt;width:213.120003pt;height:223.919991pt;mso-position-horizontal-relative:page;mso-position-vertical-relative:paragraph;z-index:-13467" coordorigin="5901,1874" coordsize="4262,4478">
            <v:shape style="position:absolute;left:8601;top:1874;width:1562;height:1368" type="#_x0000_t75">
              <v:imagedata r:id="rId157" o:title=""/>
            </v:shape>
            <v:shape style="position:absolute;left:5901;top:1938;width:4226;height:4414" type="#_x0000_t75">
              <v:imagedata r:id="rId158" o:title=""/>
            </v:shape>
            <v:group style="position:absolute;left:7691;top:1927;width:921;height:2" coordorigin="7691,1927" coordsize="921,2">
              <v:shape style="position:absolute;left:7691;top:1927;width:921;height:2" coordorigin="7691,1927" coordsize="921,0" path="m7691,1927l8612,1927e" filled="f" stroked="t" strokeweight="1.439452pt" strokecolor="#232328">
                <v:path arrowok="t"/>
              </v:shape>
            </v:group>
            <v:group style="position:absolute;left:10106;top:2809;width:2;height:2318" coordorigin="10106,2809" coordsize="2,2318">
              <v:shape style="position:absolute;left:10106;top:2809;width:2;height:2318" coordorigin="10106,2809" coordsize="0,2318" path="m10106,5128l10106,2809e" filled="f" stroked="t" strokeweight="1.439452pt" strokecolor="#383838">
                <v:path arrowok="t"/>
              </v:shape>
            </v:group>
            <w10:wrap type="none"/>
          </v:group>
        </w:pict>
      </w:r>
      <w:r>
        <w:rPr/>
        <w:pict>
          <v:shape style="width:233.639999pt;height:327.600006pt;mso-position-horizontal-relative:char;mso-position-vertical-relative:line" type="#_x0000_t75">
            <v:imagedata r:id="rId15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                                        </w:t>
      </w:r>
      <w:r>
        <w:rPr>
          <w:rFonts w:ascii="Arial" w:hAnsi="Arial" w:cs="Arial" w:eastAsia="Arial"/>
          <w:sz w:val="18"/>
          <w:szCs w:val="18"/>
          <w:color w:val="FBFB8C"/>
          <w:w w:val="137"/>
          <w:position w:val="0"/>
        </w:rPr>
        <w:t>"</w:t>
      </w:r>
      <w:r>
        <w:rPr>
          <w:rFonts w:ascii="Arial" w:hAnsi="Arial" w:cs="Arial" w:eastAsia="Arial"/>
          <w:sz w:val="18"/>
          <w:szCs w:val="18"/>
          <w:color w:val="FBFB8C"/>
          <w:w w:val="100"/>
          <w:position w:val="0"/>
        </w:rPr>
        <w:tab/>
      </w:r>
      <w:r>
        <w:rPr>
          <w:rFonts w:ascii="Arial" w:hAnsi="Arial" w:cs="Arial" w:eastAsia="Arial"/>
          <w:sz w:val="18"/>
          <w:szCs w:val="18"/>
          <w:color w:val="FBFB8C"/>
          <w:w w:val="100"/>
          <w:position w:val="0"/>
        </w:rPr>
        <w:pict>
          <v:shape style="width:219.960007pt;height:238.320007pt;mso-position-horizontal-relative:char;mso-position-vertical-relative:line" type="#_x0000_t75">
            <v:imagedata r:id="rId160" o:title=""/>
          </v:shape>
        </w:pict>
      </w:r>
      <w:r>
        <w:rPr>
          <w:rFonts w:ascii="Arial" w:hAnsi="Arial" w:cs="Arial" w:eastAsia="Arial"/>
          <w:sz w:val="18"/>
          <w:szCs w:val="18"/>
          <w:color w:val="00000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380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494949"/>
          <w:spacing w:val="0"/>
          <w:w w:val="100"/>
          <w:position w:val="-1"/>
        </w:rPr>
        <w:t>Peau</w:t>
      </w:r>
      <w:r>
        <w:rPr>
          <w:rFonts w:ascii="Times New Roman" w:hAnsi="Times New Roman" w:cs="Times New Roman" w:eastAsia="Times New Roman"/>
          <w:sz w:val="24"/>
          <w:szCs w:val="24"/>
          <w:color w:val="494949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0"/>
          <w:w w:val="100"/>
          <w:position w:val="-1"/>
        </w:rPr>
        <w:t>jaune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94949"/>
          <w:spacing w:val="0"/>
          <w:w w:val="100"/>
          <w:position w:val="-1"/>
        </w:rPr>
        <w:t>avec</w:t>
      </w:r>
      <w:r>
        <w:rPr>
          <w:rFonts w:ascii="Times New Roman" w:hAnsi="Times New Roman" w:cs="Times New Roman" w:eastAsia="Times New Roman"/>
          <w:sz w:val="24"/>
          <w:szCs w:val="24"/>
          <w:color w:val="494949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94949"/>
          <w:spacing w:val="-12"/>
          <w:w w:val="100"/>
          <w:position w:val="-1"/>
        </w:rPr>
        <w:t>z</w:t>
      </w:r>
      <w:r>
        <w:rPr>
          <w:rFonts w:ascii="Times New Roman" w:hAnsi="Times New Roman" w:cs="Times New Roman" w:eastAsia="Times New Roman"/>
          <w:sz w:val="24"/>
          <w:szCs w:val="24"/>
          <w:color w:val="646464"/>
          <w:spacing w:val="12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0"/>
          <w:w w:val="100"/>
          <w:position w:val="-1"/>
        </w:rPr>
        <w:t>ne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0"/>
          <w:w w:val="100"/>
          <w:position w:val="-1"/>
        </w:rPr>
        <w:t>rougeâtre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6820" w:h="11980" w:orient="landscape"/>
          <w:pgMar w:top="1080" w:bottom="0" w:left="240" w:right="1080"/>
        </w:sectPr>
      </w:pPr>
      <w:rPr/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839.952332pt;margin-top:0pt;width:.1pt;height:60.475962pt;mso-position-horizontal-relative:page;mso-position-vertical-relative:page;z-index:-13466" coordorigin="16799,0" coordsize="2,1210">
            <v:shape style="position:absolute;left:16799;top:0;width:2;height:1210" coordorigin="16799,0" coordsize="0,1210" path="m16799,1210l16799,0e" filled="f" stroked="t" strokeweight=".359863pt" strokecolor="#A3A0A3">
              <v:path arrowok="t"/>
            </v:shape>
          </v:group>
          <w10:wrap type="none"/>
        </w:pict>
      </w:r>
      <w:r>
        <w:rPr/>
        <w:pict>
          <v:group style="position:absolute;margin-left:839.7724pt;margin-top:236.504211pt;width:.1pt;height:221.385216pt;mso-position-horizontal-relative:page;mso-position-vertical-relative:page;z-index:-13465" coordorigin="16795,4730" coordsize="2,4428">
            <v:shape style="position:absolute;left:16795;top:4730;width:2;height:4428" coordorigin="16795,4730" coordsize="0,4428" path="m16795,9158l16795,4730e" filled="f" stroked="t" strokeweight=".359863pt" strokecolor="#AFAFB8">
              <v:path arrowok="t"/>
            </v:shape>
          </v:group>
          <w10:wrap type="none"/>
        </w:pict>
      </w:r>
      <w:r>
        <w:rPr/>
        <w:pict>
          <v:group style="position:absolute;margin-left:120.766006pt;margin-top:594.500305pt;width:719.726145pt;height:.1pt;mso-position-horizontal-relative:page;mso-position-vertical-relative:page;z-index:-13464" coordorigin="2415,11890" coordsize="14395,2">
            <v:shape style="position:absolute;left:2415;top:11890;width:14395;height:2" coordorigin="2415,11890" coordsize="14395,0" path="m2415,11890l16810,11890e" filled="f" stroked="t" strokeweight="1.079589pt" strokecolor="#383838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196" w:lineRule="exact"/>
        <w:ind w:left="110" w:right="-71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56"/>
          <w:position w:val="-4"/>
        </w:rPr>
        <w:t>......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153" w:lineRule="exact"/>
        <w:ind w:left="117" w:right="-69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13131"/>
          <w:spacing w:val="0"/>
          <w:w w:val="56"/>
          <w:position w:val="1"/>
        </w:rPr>
        <w:t>......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117" w:lineRule="exact"/>
        <w:ind w:left="124" w:right="-51"/>
        <w:jc w:val="left"/>
        <w:rPr>
          <w:rFonts w:ascii="Arial" w:hAnsi="Arial" w:cs="Arial" w:eastAsia="Arial"/>
          <w:sz w:val="12"/>
          <w:szCs w:val="12"/>
        </w:rPr>
      </w:pPr>
      <w:rPr/>
      <w:r>
        <w:rPr>
          <w:rFonts w:ascii="Arial" w:hAnsi="Arial" w:cs="Arial" w:eastAsia="Arial"/>
          <w:sz w:val="12"/>
          <w:szCs w:val="12"/>
          <w:color w:val="494949"/>
          <w:spacing w:val="0"/>
          <w:w w:val="111"/>
        </w:rPr>
        <w:t>VJ</w:t>
      </w:r>
      <w:r>
        <w:rPr>
          <w:rFonts w:ascii="Arial" w:hAnsi="Arial" w:cs="Arial" w:eastAsia="Arial"/>
          <w:sz w:val="12"/>
          <w:szCs w:val="12"/>
          <w:color w:val="000000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-2"/>
          <w:w w:val="10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11"/>
          <w:w w:val="113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8"/>
          <w:w w:val="73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1"/>
        </w:rPr>
        <w:t>obre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0"/>
          <w:w w:val="50"/>
        </w:rPr>
        <w:t>1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14"/>
          <w:w w:val="5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0"/>
        </w:rPr>
        <w:t>983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20" w:h="11980" w:orient="landscape"/>
          <w:pgMar w:top="1000" w:bottom="0" w:left="240" w:right="1080"/>
          <w:cols w:num="2" w:equalWidth="0">
            <w:col w:w="287" w:space="13527"/>
            <w:col w:w="1686"/>
          </w:cols>
        </w:sectPr>
      </w:pPr>
      <w:rPr/>
    </w:p>
    <w:p>
      <w:pPr>
        <w:spacing w:before="71" w:after="0" w:line="240" w:lineRule="auto"/>
        <w:ind w:left="5850" w:right="4202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91.652153pt;margin-top:83.262573pt;width:172.800003pt;height:231.479996pt;mso-position-horizontal-relative:page;mso-position-vertical-relative:paragraph;z-index:-13463" type="#_x0000_t75">
            <v:imagedata r:id="rId161" o:title=""/>
          </v:shape>
        </w:pict>
      </w:r>
      <w:r>
        <w:rPr/>
        <w:pict>
          <v:shape style="position:absolute;margin-left:349.41214pt;margin-top:137.262558pt;width:159.840012pt;height:171.719997pt;mso-position-horizontal-relative:page;mso-position-vertical-relative:paragraph;z-index:-13462" type="#_x0000_t75">
            <v:imagedata r:id="rId162" o:title=""/>
          </v:shape>
        </w:pict>
      </w:r>
      <w:r>
        <w:rPr/>
        <w:pict>
          <v:shape style="position:absolute;margin-left:563.972168pt;margin-top:107.022552pt;width:160.199997pt;height:205.919994pt;mso-position-horizontal-relative:page;mso-position-vertical-relative:paragraph;z-index:-13461" type="#_x0000_t75">
            <v:imagedata r:id="rId163" o:title=""/>
          </v:shape>
        </w:pict>
      </w:r>
      <w:r>
        <w:rPr/>
        <w:pict>
          <v:group style="position:absolute;margin-left:149.972153pt;margin-top:315.699036pt;width:690.340067pt;height:281.180974pt;mso-position-horizontal-relative:page;mso-position-vertical-relative:page;z-index:-13460" coordorigin="2999,6314" coordsize="13807,5624">
            <v:shape style="position:absolute;left:2999;top:8496;width:13788;height:3442" type="#_x0000_t75">
              <v:imagedata r:id="rId164" o:title=""/>
            </v:shape>
            <v:group style="position:absolute;left:16799;top:6739;width:2;height:1418" coordorigin="16799,6739" coordsize="2,1418">
              <v:shape style="position:absolute;left:16799;top:6739;width:2;height:1418" coordorigin="16799,6739" coordsize="0,1418" path="m16799,8157l16799,6739e" filled="f" stroked="t" strokeweight=".359863pt" strokecolor="#909090">
                <v:path arrowok="t"/>
              </v:shape>
            </v:group>
            <v:group style="position:absolute;left:16799;top:6321;width:2;height:5572" coordorigin="16799,6321" coordsize="2,5572">
              <v:shape style="position:absolute;left:16799;top:6321;width:2;height:5572" coordorigin="16799,6321" coordsize="0,5572" path="m16799,11894l16799,6321e" filled="f" stroked="t" strokeweight=".719726pt" strokecolor="#878787">
                <v:path arrowok="t"/>
              </v:shape>
            </v:group>
            <w10:wrap type="none"/>
          </v:group>
        </w:pict>
      </w:r>
      <w:r>
        <w:rPr/>
        <w:pict>
          <v:group style="position:absolute;margin-left:839.952332pt;margin-top:230.024643pt;width:.1pt;height:50.396635pt;mso-position-horizontal-relative:page;mso-position-vertical-relative:page;z-index:-13459" coordorigin="16799,4600" coordsize="2,1008">
            <v:shape style="position:absolute;left:16799;top:4600;width:2;height:1008" coordorigin="16799,4600" coordsize="0,1008" path="m16799,5608l16799,4600e" filled="f" stroked="t" strokeweight=".359863pt" strokecolor="#A0A0A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35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5"/>
          <w:b/>
          <w:bCs/>
        </w:rPr>
        <w:t>IMBERNIN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-3"/>
          <w:w w:val="105"/>
          <w:b/>
          <w:bCs/>
        </w:rPr>
        <w:t>C</w:t>
      </w:r>
      <w:r>
        <w:rPr>
          <w:rFonts w:ascii="Times New Roman" w:hAnsi="Times New Roman" w:cs="Times New Roman" w:eastAsia="Times New Roman"/>
          <w:sz w:val="25"/>
          <w:szCs w:val="25"/>
          <w:color w:val="4D4D4D"/>
          <w:spacing w:val="0"/>
          <w:w w:val="105"/>
          <w:b/>
          <w:bCs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4D4D4D"/>
          <w:spacing w:val="-4"/>
          <w:w w:val="105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4D4D4D"/>
          <w:spacing w:val="0"/>
          <w:w w:val="100"/>
          <w:b/>
          <w:bCs/>
        </w:rPr>
        <w:t>(</w:t>
      </w:r>
      <w:r>
        <w:rPr>
          <w:rFonts w:ascii="Times New Roman" w:hAnsi="Times New Roman" w:cs="Times New Roman" w:eastAsia="Times New Roman"/>
          <w:sz w:val="25"/>
          <w:szCs w:val="25"/>
          <w:color w:val="4D4D4D"/>
          <w:spacing w:val="1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Groupe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5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des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21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00"/>
          <w:b/>
          <w:bCs/>
        </w:rPr>
        <w:t>6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4D4D4D"/>
          <w:spacing w:val="0"/>
          <w:w w:val="102"/>
          <w:b/>
          <w:bCs/>
        </w:rPr>
        <w:t>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059" w:right="6266"/>
        <w:jc w:val="center"/>
        <w:rPr>
          <w:rFonts w:ascii="Times New Roman" w:hAnsi="Times New Roman" w:cs="Times New Roman" w:eastAsia="Times New Roman"/>
          <w:sz w:val="36"/>
          <w:szCs w:val="36"/>
        </w:rPr>
      </w:pPr>
      <w:rPr/>
      <w:r>
        <w:rPr>
          <w:rFonts w:ascii="Times New Roman" w:hAnsi="Times New Roman" w:cs="Times New Roman" w:eastAsia="Times New Roman"/>
          <w:sz w:val="36"/>
          <w:szCs w:val="36"/>
          <w:color w:val="FBFB83"/>
          <w:spacing w:val="0"/>
          <w:w w:val="56"/>
        </w:rPr>
        <w:t>..</w:t>
      </w:r>
      <w:r>
        <w:rPr>
          <w:rFonts w:ascii="Times New Roman" w:hAnsi="Times New Roman" w:cs="Times New Roman" w:eastAsia="Times New Roman"/>
          <w:sz w:val="36"/>
          <w:szCs w:val="36"/>
          <w:color w:val="000000"/>
          <w:spacing w:val="0"/>
          <w:w w:val="100"/>
        </w:rPr>
      </w:r>
    </w:p>
    <w:p>
      <w:pPr>
        <w:spacing w:before="86" w:after="0" w:line="240" w:lineRule="auto"/>
        <w:ind w:left="8134" w:right="6008"/>
        <w:jc w:val="center"/>
        <w:rPr>
          <w:rFonts w:ascii="Arial" w:hAnsi="Arial" w:cs="Arial" w:eastAsia="Arial"/>
          <w:sz w:val="60"/>
          <w:szCs w:val="60"/>
        </w:rPr>
      </w:pPr>
      <w:rPr/>
      <w:r>
        <w:rPr>
          <w:rFonts w:ascii="Arial" w:hAnsi="Arial" w:cs="Arial" w:eastAsia="Arial"/>
          <w:sz w:val="28"/>
          <w:szCs w:val="28"/>
          <w:color w:val="FBFB83"/>
          <w:spacing w:val="-11"/>
          <w:w w:val="154"/>
        </w:rPr>
        <w:t>.</w:t>
      </w:r>
      <w:r>
        <w:rPr>
          <w:rFonts w:ascii="Arial" w:hAnsi="Arial" w:cs="Arial" w:eastAsia="Arial"/>
          <w:sz w:val="60"/>
          <w:szCs w:val="60"/>
          <w:color w:val="FBFB83"/>
          <w:spacing w:val="0"/>
          <w:w w:val="84"/>
        </w:rPr>
        <w:t>.</w:t>
      </w:r>
      <w:r>
        <w:rPr>
          <w:rFonts w:ascii="Arial" w:hAnsi="Arial" w:cs="Arial" w:eastAsia="Arial"/>
          <w:sz w:val="60"/>
          <w:szCs w:val="60"/>
          <w:color w:val="000000"/>
          <w:spacing w:val="0"/>
          <w:w w:val="100"/>
        </w:rPr>
      </w:r>
    </w:p>
    <w:p>
      <w:pPr>
        <w:spacing w:before="13" w:after="0" w:line="240" w:lineRule="auto"/>
        <w:ind w:left="8055" w:right="6277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FBFB83"/>
          <w:spacing w:val="0"/>
          <w:w w:val="188"/>
        </w:rPr>
        <w:t>\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931" w:right="6502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0"/>
          <w:w w:val="100"/>
        </w:rPr>
        <w:t>Pe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0"/>
          <w:w w:val="107"/>
        </w:rPr>
        <w:t>ja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-4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5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62626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626262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26262"/>
          <w:spacing w:val="0"/>
          <w:w w:val="100"/>
        </w:rPr>
        <w:t>zone</w:t>
      </w:r>
      <w:r>
        <w:rPr>
          <w:rFonts w:ascii="Times New Roman" w:hAnsi="Times New Roman" w:cs="Times New Roman" w:eastAsia="Times New Roman"/>
          <w:sz w:val="22"/>
          <w:szCs w:val="22"/>
          <w:color w:val="626262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0"/>
          <w:w w:val="100"/>
        </w:rPr>
        <w:t>rougeât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7"/>
          <w:w w:val="79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626262"/>
          <w:spacing w:val="0"/>
          <w:w w:val="104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7466" w:right="5413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  <w:position w:val="-1"/>
        </w:rPr>
        <w:t>Située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4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  <w:position w:val="-1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7"/>
          <w:position w:val="-1"/>
        </w:rPr>
        <w:t>Agriate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40" w:after="0" w:line="240" w:lineRule="auto"/>
        <w:ind w:left="110" w:right="-20"/>
        <w:jc w:val="left"/>
        <w:tabs>
          <w:tab w:pos="1200" w:val="left"/>
        </w:tabs>
        <w:rPr>
          <w:rFonts w:ascii="Times New Roman" w:hAnsi="Times New Roman" w:cs="Times New Roman" w:eastAsia="Times New Roman"/>
          <w:sz w:val="99"/>
          <w:szCs w:val="99"/>
        </w:rPr>
      </w:pPr>
      <w:rPr/>
      <w:r>
        <w:rPr>
          <w:rFonts w:ascii="Times New Roman" w:hAnsi="Times New Roman" w:cs="Times New Roman" w:eastAsia="Times New Roman"/>
          <w:sz w:val="99"/>
          <w:szCs w:val="99"/>
          <w:color w:val="4D4D4D"/>
        </w:rPr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-82"/>
          <w:u w:val="single" w:color="ACACAC"/>
        </w:rPr>
        <w:t> </w:t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-82"/>
          <w:u w:val="single" w:color="ACACAC"/>
        </w:rPr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0"/>
          <w:w w:val="72"/>
          <w:u w:val="single" w:color="ACACAC"/>
        </w:rPr>
        <w:t>-</w:t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0"/>
          <w:w w:val="72"/>
          <w:u w:val="single" w:color="ACACAC"/>
        </w:rPr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0"/>
          <w:w w:val="100"/>
          <w:u w:val="single" w:color="ACACAC"/>
        </w:rPr>
        <w:t> </w:t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0"/>
          <w:w w:val="100"/>
          <w:u w:val="single" w:color="ACACAC"/>
        </w:rPr>
        <w:tab/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0"/>
          <w:w w:val="100"/>
          <w:u w:val="single" w:color="ACACAC"/>
        </w:rPr>
      </w:r>
      <w:r>
        <w:rPr>
          <w:rFonts w:ascii="Times New Roman" w:hAnsi="Times New Roman" w:cs="Times New Roman" w:eastAsia="Times New Roman"/>
          <w:sz w:val="99"/>
          <w:szCs w:val="99"/>
          <w:color w:val="4D4D4D"/>
          <w:spacing w:val="0"/>
          <w:w w:val="100"/>
        </w:rPr>
      </w:r>
      <w:r>
        <w:rPr>
          <w:rFonts w:ascii="Times New Roman" w:hAnsi="Times New Roman" w:cs="Times New Roman" w:eastAsia="Times New Roman"/>
          <w:sz w:val="99"/>
          <w:szCs w:val="99"/>
          <w:color w:val="000000"/>
          <w:spacing w:val="0"/>
          <w:w w:val="100"/>
        </w:rPr>
      </w:r>
    </w:p>
    <w:p>
      <w:pPr>
        <w:jc w:val="left"/>
        <w:spacing w:after="0"/>
        <w:sectPr>
          <w:pgSz w:w="16820" w:h="11980" w:orient="landscape"/>
          <w:pgMar w:top="480" w:bottom="0" w:left="60" w:right="2220"/>
        </w:sectPr>
      </w:pPr>
      <w:rPr/>
    </w:p>
    <w:p>
      <w:pPr>
        <w:spacing w:before="62" w:after="0" w:line="294" w:lineRule="exact"/>
        <w:ind w:left="5373" w:right="4930"/>
        <w:jc w:val="center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7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0"/>
          <w:b/>
          <w:bCs/>
          <w:position w:val="-1"/>
        </w:rPr>
        <w:t>IMBERNINCA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25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9"/>
          <w:b/>
          <w:bCs/>
          <w:position w:val="-1"/>
        </w:rPr>
        <w:t>(Groupe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9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0"/>
          <w:b/>
          <w:bCs/>
          <w:position w:val="-1"/>
        </w:rPr>
        <w:t>des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5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444444"/>
          <w:spacing w:val="0"/>
          <w:w w:val="135"/>
          <w:b/>
          <w:bCs/>
          <w:position w:val="-1"/>
        </w:rPr>
        <w:t>6)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  <w:position w:val="0"/>
        </w:rPr>
      </w:r>
    </w:p>
    <w:p>
      <w:pPr>
        <w:jc w:val="center"/>
        <w:spacing w:after="0"/>
        <w:sectPr>
          <w:pgSz w:w="16820" w:h="11980" w:orient="landscape"/>
          <w:pgMar w:top="760" w:bottom="0" w:left="220" w:right="178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839.7724pt;margin-top:236.144348pt;width:.719726pt;height:240.10374pt;mso-position-horizontal-relative:page;mso-position-vertical-relative:page;z-index:-13457" coordorigin="16795,4723" coordsize="14,4802">
            <v:group style="position:absolute;left:16799;top:4730;width:2;height:1044" coordorigin="16799,4730" coordsize="2,1044">
              <v:shape style="position:absolute;left:16799;top:4730;width:2;height:1044" coordorigin="16799,4730" coordsize="0,1044" path="m16799,5774l16799,4730e" filled="f" stroked="t" strokeweight=".359863pt" strokecolor="#939393">
                <v:path arrowok="t"/>
              </v:shape>
            </v:group>
            <v:group style="position:absolute;left:16799;top:6897;width:2;height:1138" coordorigin="16799,6897" coordsize="2,1138">
              <v:shape style="position:absolute;left:16799;top:6897;width:2;height:1138" coordorigin="16799,6897" coordsize="0,1138" path="m16799,8035l16799,6897e" filled="f" stroked="t" strokeweight=".359863pt" strokecolor="#939393">
                <v:path arrowok="t"/>
              </v:shape>
            </v:group>
            <v:group style="position:absolute;left:16803;top:4730;width:2;height:4788" coordorigin="16803,4730" coordsize="2,4788">
              <v:shape style="position:absolute;left:16803;top:4730;width:2;height:4788" coordorigin="16803,4730" coordsize="0,4788" path="m16803,9518l16803,4730e" filled="f" stroked="t" strokeweight=".719726pt" strokecolor="#A8A8A8">
                <v:path arrowok="t"/>
              </v:shape>
            </v:group>
            <w10:wrap type="none"/>
          </v:group>
        </w:pict>
      </w:r>
      <w:r>
        <w:rPr/>
        <w:pict>
          <v:group style="position:absolute;margin-left:0pt;margin-top:497.126923pt;width:840.852015pt;height:98.273211pt;mso-position-horizontal-relative:page;mso-position-vertical-relative:page;z-index:-13456" coordorigin="0,9943" coordsize="16817,1965">
            <v:group style="position:absolute;left:16795;top:9950;width:2;height:1951" coordorigin="16795,9950" coordsize="2,1951">
              <v:shape style="position:absolute;left:16795;top:9950;width:2;height:1951" coordorigin="16795,9950" coordsize="0,1951" path="m16795,11901l16795,9950e" filled="f" stroked="t" strokeweight=".719726pt" strokecolor="#707074">
                <v:path arrowok="t"/>
              </v:shape>
            </v:group>
            <v:group style="position:absolute;left:0;top:11894;width:16810;height:2" coordorigin="0,11894" coordsize="16810,2">
              <v:shape style="position:absolute;left:0;top:11894;width:16810;height:2" coordorigin="0,11894" coordsize="16810,0" path="m10,11894l16820,11894e" filled="f" stroked="t" strokeweight=".719726pt" strokecolor="#878787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right="-20"/>
        <w:jc w:val="right"/>
        <w:rPr>
          <w:rFonts w:ascii="Arial" w:hAnsi="Arial" w:cs="Arial" w:eastAsia="Arial"/>
          <w:sz w:val="11"/>
          <w:szCs w:val="11"/>
        </w:rPr>
      </w:pPr>
      <w:rPr/>
      <w:r>
        <w:rPr>
          <w:rFonts w:ascii="Arial" w:hAnsi="Arial" w:cs="Arial" w:eastAsia="Arial"/>
          <w:sz w:val="11"/>
          <w:szCs w:val="11"/>
          <w:color w:val="C4C1C6"/>
          <w:spacing w:val="0"/>
          <w:w w:val="135"/>
          <w:i/>
        </w:rPr>
        <w:t>r</w:t>
      </w:r>
      <w:r>
        <w:rPr>
          <w:rFonts w:ascii="Arial" w:hAnsi="Arial" w:cs="Arial" w:eastAsia="Arial"/>
          <w:sz w:val="11"/>
          <w:szCs w:val="11"/>
          <w:color w:val="000000"/>
          <w:spacing w:val="0"/>
          <w:w w:val="100"/>
        </w:rPr>
      </w:r>
    </w:p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1" w:right="-20"/>
        <w:jc w:val="left"/>
        <w:rPr>
          <w:rFonts w:ascii="Times New Roman" w:hAnsi="Times New Roman" w:cs="Times New Roman" w:eastAsia="Times New Roman"/>
          <w:sz w:val="10"/>
          <w:szCs w:val="10"/>
        </w:rPr>
      </w:pPr>
      <w:rPr/>
      <w:r>
        <w:rPr>
          <w:rFonts w:ascii="Times New Roman" w:hAnsi="Times New Roman" w:cs="Times New Roman" w:eastAsia="Times New Roman"/>
          <w:sz w:val="86"/>
          <w:szCs w:val="86"/>
          <w:color w:val="2F2F2F"/>
          <w:spacing w:val="-261"/>
          <w:w w:val="66"/>
          <w:position w:val="-6"/>
        </w:rPr>
        <w:t>-</w:t>
      </w:r>
      <w:r>
        <w:rPr>
          <w:rFonts w:ascii="Times New Roman" w:hAnsi="Times New Roman" w:cs="Times New Roman" w:eastAsia="Times New Roman"/>
          <w:sz w:val="10"/>
          <w:szCs w:val="10"/>
          <w:color w:val="444444"/>
          <w:spacing w:val="0"/>
          <w:w w:val="126"/>
          <w:i/>
          <w:position w:val="0"/>
        </w:rPr>
        <w:t>1.)\</w:t>
      </w:r>
      <w:r>
        <w:rPr>
          <w:rFonts w:ascii="Times New Roman" w:hAnsi="Times New Roman" w:cs="Times New Roman" w:eastAsia="Times New Roman"/>
          <w:sz w:val="10"/>
          <w:szCs w:val="1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55.17215pt;margin-top:129.600006pt;width:151.920005pt;height:140.4pt;mso-position-horizontal-relative:page;mso-position-vertical-relative:paragraph;z-index:-13458" type="#_x0000_t75">
            <v:imagedata r:id="rId165" o:title=""/>
          </v:shape>
        </w:pict>
      </w:r>
      <w:r>
        <w:rPr/>
        <w:pict>
          <v:shape style="width:159.119995pt;height:270pt;mso-position-horizontal-relative:char;mso-position-vertical-relative:line" type="#_x0000_t75">
            <v:imagedata r:id="rId16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921" w:right="633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Verte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73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-2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6"/>
          <w:w w:val="9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696969"/>
          <w:spacing w:val="0"/>
          <w:w w:val="90"/>
        </w:rPr>
        <w:t>ès</w:t>
      </w:r>
      <w:r>
        <w:rPr>
          <w:rFonts w:ascii="Times New Roman" w:hAnsi="Times New Roman" w:cs="Times New Roman" w:eastAsia="Times New Roman"/>
          <w:sz w:val="22"/>
          <w:szCs w:val="22"/>
          <w:color w:val="696969"/>
          <w:spacing w:val="23"/>
          <w:w w:val="9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96969"/>
          <w:spacing w:val="0"/>
          <w:w w:val="100"/>
        </w:rPr>
        <w:t>peu</w:t>
      </w:r>
      <w:r>
        <w:rPr>
          <w:rFonts w:ascii="Times New Roman" w:hAnsi="Times New Roman" w:cs="Times New Roman" w:eastAsia="Times New Roman"/>
          <w:sz w:val="22"/>
          <w:szCs w:val="22"/>
          <w:color w:val="696969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1"/>
        </w:rPr>
        <w:t>Rouge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266" w:right="-57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N'est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/\13/\T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car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elle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est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plus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98"/>
        </w:rPr>
        <w:t>cou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0"/>
          <w:w w:val="86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7"/>
          <w:w w:val="86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4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3446" w:right="3610"/>
        <w:jc w:val="center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93462F"/>
          <w:spacing w:val="0"/>
          <w:w w:val="171"/>
        </w:rPr>
        <w:t>•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/>
        <w:br w:type="column"/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42.200001pt;height:221.04pt;mso-position-horizontal-relative:char;mso-position-vertical-relative:line" type="#_x0000_t75">
            <v:imagedata r:id="rId16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371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2"/>
          <w:szCs w:val="22"/>
          <w:color w:val="444444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0"/>
          <w:w w:val="50"/>
        </w:rPr>
        <w:t>1</w:t>
      </w:r>
      <w:r>
        <w:rPr>
          <w:rFonts w:ascii="Times New Roman" w:hAnsi="Times New Roman" w:cs="Times New Roman" w:eastAsia="Times New Roman"/>
          <w:sz w:val="22"/>
          <w:szCs w:val="22"/>
          <w:color w:val="2F2F2F"/>
          <w:spacing w:val="21"/>
          <w:w w:val="5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65656"/>
          <w:spacing w:val="0"/>
          <w:w w:val="100"/>
        </w:rPr>
        <w:t>983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20" w:h="11980" w:orient="landscape"/>
          <w:pgMar w:top="1000" w:bottom="0" w:left="220" w:right="1780"/>
          <w:cols w:num="3" w:equalWidth="0">
            <w:col w:w="1015" w:space="2039"/>
            <w:col w:w="7281" w:space="337"/>
            <w:col w:w="4148"/>
          </w:cols>
        </w:sectPr>
      </w:pPr>
      <w:rPr/>
    </w:p>
    <w:p>
      <w:pPr>
        <w:spacing w:before="61" w:after="0" w:line="305" w:lineRule="exact"/>
        <w:ind w:left="6497" w:right="5836"/>
        <w:jc w:val="center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pict>
          <v:shape style="position:absolute;margin-left:325.652161pt;margin-top:55.256817pt;width:198.720001pt;height:342.72pt;mso-position-horizontal-relative:page;mso-position-vertical-relative:paragraph;z-index:-13455" type="#_x0000_t75">
            <v:imagedata r:id="rId168" o:title=""/>
          </v:shape>
        </w:pict>
      </w:r>
      <w:r>
        <w:rPr/>
        <w:pict>
          <v:shape style="position:absolute;margin-left:561.812134pt;margin-top:50.216808pt;width:188.280003pt;height:346.68pt;mso-position-horizontal-relative:page;mso-position-vertical-relative:paragraph;z-index:-13454" type="#_x0000_t75">
            <v:imagedata r:id="rId169" o:title=""/>
          </v:shape>
        </w:pic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9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51"/>
          <w:w w:val="9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0"/>
          <w:w w:val="90"/>
          <w:b/>
          <w:bCs/>
          <w:position w:val="-1"/>
        </w:rPr>
        <w:t>TMBERNTNCA</w:t>
      </w:r>
      <w:r>
        <w:rPr>
          <w:rFonts w:ascii="Times New Roman" w:hAnsi="Times New Roman" w:cs="Times New Roman" w:eastAsia="Times New Roman"/>
          <w:sz w:val="27"/>
          <w:szCs w:val="27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80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95.119994pt;height:360.72pt;mso-position-horizontal-relative:char;mso-position-vertical-relative:line" type="#_x0000_t75">
            <v:imagedata r:id="rId17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Sz w:w="16820" w:h="11980" w:orient="landscape"/>
          <w:pgMar w:top="680" w:bottom="0" w:left="160" w:right="17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839.7724pt;margin-top:0pt;width:.1pt;height:152.269832pt;mso-position-horizontal-relative:page;mso-position-vertical-relative:page;z-index:-13453" coordorigin="16795,0" coordsize="2,3045">
            <v:shape style="position:absolute;left:16795;top:0;width:2;height:3045" coordorigin="16795,0" coordsize="0,3045" path="m16795,3045l16795,0e" filled="f" stroked="t" strokeweight=".359863pt" strokecolor="#B8B8BC">
              <v:path arrowok="t"/>
            </v:shape>
          </v:group>
          <w10:wrap type="none"/>
        </w:pict>
      </w:r>
      <w:r>
        <w:rPr/>
        <w:pict>
          <v:group style="position:absolute;margin-left:839.952332pt;margin-top:382.294464pt;width:.1pt;height:96.833534pt;mso-position-horizontal-relative:page;mso-position-vertical-relative:page;z-index:-13452" coordorigin="16799,7646" coordsize="2,1937">
            <v:shape style="position:absolute;left:16799;top:7646;width:2;height:1937" coordorigin="16799,7646" coordsize="0,1937" path="m16799,9583l16799,7646e" filled="f" stroked="t" strokeweight=".359863pt" strokecolor="#B8B8BC">
              <v:path arrowok="t"/>
            </v:shape>
          </v:group>
          <w10:wrap type="none"/>
        </w:pict>
      </w:r>
      <w:r>
        <w:rPr/>
        <w:pict>
          <v:group style="position:absolute;margin-left:123.644913pt;margin-top:594.500305pt;width:716.84724pt;height:.1pt;mso-position-horizontal-relative:page;mso-position-vertical-relative:page;z-index:-13451" coordorigin="2473,11890" coordsize="14337,2">
            <v:shape style="position:absolute;left:2473;top:11890;width:14337;height:2" coordorigin="2473,11890" coordsize="14337,0" path="m2473,11890l16810,11890e" filled="f" stroked="t" strokeweight=".719726pt" strokecolor="#4B4B4B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3" w:right="-157"/>
        <w:jc w:val="left"/>
        <w:rPr>
          <w:rFonts w:ascii="Times New Roman" w:hAnsi="Times New Roman" w:cs="Times New Roman" w:eastAsia="Times New Roman"/>
          <w:sz w:val="15"/>
          <w:szCs w:val="15"/>
        </w:rPr>
      </w:pPr>
      <w:rPr/>
      <w:r>
        <w:rPr>
          <w:rFonts w:ascii="Arial" w:hAnsi="Arial" w:cs="Arial" w:eastAsia="Arial"/>
          <w:sz w:val="78"/>
          <w:szCs w:val="78"/>
          <w:color w:val="5D5D5D"/>
          <w:w w:val="85"/>
          <w:position w:val="-4"/>
        </w:rPr>
      </w:r>
      <w:r>
        <w:rPr>
          <w:rFonts w:ascii="Arial" w:hAnsi="Arial" w:cs="Arial" w:eastAsia="Arial"/>
          <w:sz w:val="78"/>
          <w:szCs w:val="78"/>
          <w:color w:val="5D5D5D"/>
          <w:spacing w:val="-259"/>
          <w:w w:val="85"/>
          <w:shadow/>
          <w:position w:val="-4"/>
        </w:rPr>
        <w:t>-</w:t>
      </w:r>
      <w:r>
        <w:rPr>
          <w:rFonts w:ascii="Arial" w:hAnsi="Arial" w:cs="Arial" w:eastAsia="Arial"/>
          <w:sz w:val="78"/>
          <w:szCs w:val="78"/>
          <w:color w:val="5D5D5D"/>
          <w:spacing w:val="-259"/>
          <w:w w:val="85"/>
          <w:shadow/>
          <w:position w:val="-4"/>
        </w:rPr>
      </w:r>
      <w:r>
        <w:rPr>
          <w:rFonts w:ascii="Arial" w:hAnsi="Arial" w:cs="Arial" w:eastAsia="Arial"/>
          <w:sz w:val="78"/>
          <w:szCs w:val="78"/>
          <w:color w:val="5D5D5D"/>
          <w:spacing w:val="-259"/>
          <w:w w:val="85"/>
          <w:position w:val="-4"/>
        </w:rPr>
      </w:r>
      <w:r>
        <w:rPr>
          <w:rFonts w:ascii="Arial" w:hAnsi="Arial" w:cs="Arial" w:eastAsia="Arial"/>
          <w:sz w:val="78"/>
          <w:szCs w:val="78"/>
          <w:color w:val="5D5D5D"/>
          <w:spacing w:val="-259"/>
          <w:w w:val="85"/>
          <w:position w:val="-4"/>
        </w:rPr>
      </w:r>
      <w:r>
        <w:rPr>
          <w:rFonts w:ascii="Times New Roman" w:hAnsi="Times New Roman" w:cs="Times New Roman" w:eastAsia="Times New Roman"/>
          <w:sz w:val="15"/>
          <w:szCs w:val="15"/>
          <w:color w:val="4D4D4D"/>
          <w:spacing w:val="0"/>
          <w:w w:val="192"/>
          <w:b/>
          <w:bCs/>
          <w:i/>
          <w:position w:val="0"/>
        </w:rPr>
        <w:t>0\</w:t>
      </w:r>
      <w:r>
        <w:rPr>
          <w:rFonts w:ascii="Times New Roman" w:hAnsi="Times New Roman" w:cs="Times New Roman" w:eastAsia="Times New Roman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33" w:after="0" w:line="240" w:lineRule="auto"/>
        <w:ind w:left="93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Vert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clai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83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0"/>
          <w:w w:val="8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tirant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6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3"/>
          <w:w w:val="75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9"/>
        </w:rPr>
        <w:t>n'est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9"/>
          <w:w w:val="11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ni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0"/>
        </w:rPr>
        <w:t>Louise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Bonne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98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77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36"/>
          <w:w w:val="7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96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ne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bat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Fed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ni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4"/>
        </w:rPr>
        <w:t>Spad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757575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car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elle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est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757575"/>
          <w:spacing w:val="11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0"/>
        </w:rPr>
        <w:t>us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05"/>
        </w:rPr>
        <w:t>tardive.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20" w:h="11980" w:orient="landscape"/>
          <w:pgMar w:top="1000" w:bottom="0" w:left="160" w:right="1700"/>
          <w:cols w:num="2" w:equalWidth="0">
            <w:col w:w="328" w:space="1475"/>
            <w:col w:w="13157"/>
          </w:cols>
        </w:sectPr>
      </w:pPr>
      <w:rPr/>
    </w:p>
    <w:p>
      <w:pPr>
        <w:spacing w:before="64" w:after="0" w:line="305" w:lineRule="exact"/>
        <w:ind w:left="5679"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pict>
          <v:shape style="position:absolute;margin-left:544.532166pt;margin-top:89.246979pt;width:198.720007pt;height:203.76pt;mso-position-horizontal-relative:page;mso-position-vertical-relative:paragraph;z-index:-13449" type="#_x0000_t75">
            <v:imagedata r:id="rId171" o:title=""/>
          </v:shape>
        </w:pict>
      </w:r>
      <w:r>
        <w:rPr/>
        <w:pict>
          <v:group style="position:absolute;margin-left:839.952332pt;margin-top:0pt;width:.1pt;height:57.596154pt;mso-position-horizontal-relative:page;mso-position-vertical-relative:page;z-index:-13448" coordorigin="16799,0" coordsize="2,1152">
            <v:shape style="position:absolute;left:16799;top:0;width:2;height:1152" coordorigin="16799,0" coordsize="0,1152" path="m16799,1152l16799,0e" filled="f" stroked="t" strokeweight=".359863pt" strokecolor="#AFACAF">
              <v:path arrowok="t"/>
            </v:shape>
          </v:group>
          <w10:wrap type="none"/>
        </w:pict>
      </w:r>
      <w:r>
        <w:rPr/>
        <w:pict>
          <v:group style="position:absolute;margin-left:839.952332pt;margin-top:131.03125pt;width:.1pt;height:64.075721pt;mso-position-horizontal-relative:page;mso-position-vertical-relative:page;z-index:-13447" coordorigin="16799,2621" coordsize="2,1282">
            <v:shape style="position:absolute;left:16799;top:2621;width:2;height:1282" coordorigin="16799,2621" coordsize="0,1282" path="m16799,3902l16799,2621e" filled="f" stroked="t" strokeweight=".359863pt" strokecolor="#A0A0A0">
              <v:path arrowok="t"/>
            </v:shape>
          </v:group>
          <w10:wrap type="none"/>
        </w:pict>
      </w:r>
      <w:r>
        <w:rPr/>
        <w:pict>
          <v:group style="position:absolute;margin-left:839.7724pt;margin-top:210.585938pt;width:.1pt;height:100.793269pt;mso-position-horizontal-relative:page;mso-position-vertical-relative:page;z-index:-13446" coordorigin="16795,4212" coordsize="2,2016">
            <v:shape style="position:absolute;left:16795;top:4212;width:2;height:2016" coordorigin="16795,4212" coordsize="0,2016" path="m16795,6228l16795,4212e" filled="f" stroked="t" strokeweight=".359863pt" strokecolor="#939393">
              <v:path arrowok="t"/>
            </v:shape>
          </v:group>
          <w10:wrap type="none"/>
        </w:pict>
      </w:r>
      <w:r>
        <w:rPr/>
        <w:pict>
          <v:group style="position:absolute;margin-left:115.727921pt;margin-top:338.377502pt;width:725.124091pt;height:257.02261pt;mso-position-horizontal-relative:page;mso-position-vertical-relative:page;z-index:-13445" coordorigin="2315,6768" coordsize="14502,5140">
            <v:group style="position:absolute;left:16792;top:6775;width:2;height:5126" coordorigin="16792,6775" coordsize="2,5126">
              <v:shape style="position:absolute;left:16792;top:6775;width:2;height:5126" coordorigin="16792,6775" coordsize="0,5126" path="m16792,11901l16792,6775e" filled="f" stroked="t" strokeweight=".719726pt" strokecolor="#707070">
                <v:path arrowok="t"/>
              </v:shape>
            </v:group>
            <v:group style="position:absolute;left:2322;top:11894;width:14488;height:2" coordorigin="2322,11894" coordsize="14488,2">
              <v:shape style="position:absolute;left:2322;top:11894;width:14488;height:2" coordorigin="2322,11894" coordsize="14488,0" path="m2322,11894l16810,11894e" filled="f" stroked="t" strokeweight=".719726pt" strokecolor="#A3A3A3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0"/>
          <w:w w:val="10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-18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0"/>
          <w:w w:val="96"/>
          <w:b/>
          <w:bCs/>
          <w:position w:val="-1"/>
        </w:rPr>
        <w:t>JMBERNINCA</w: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1"/>
          <w:w w:val="96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424242"/>
          <w:spacing w:val="0"/>
          <w:w w:val="100"/>
          <w:b/>
          <w:bCs/>
          <w:position w:val="-1"/>
        </w:rPr>
        <w:t>(Groupe</w:t>
      </w:r>
      <w:r>
        <w:rPr>
          <w:rFonts w:ascii="Times New Roman" w:hAnsi="Times New Roman" w:cs="Times New Roman" w:eastAsia="Times New Roman"/>
          <w:sz w:val="27"/>
          <w:szCs w:val="27"/>
          <w:color w:val="424242"/>
          <w:spacing w:val="44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0"/>
          <w:w w:val="100"/>
          <w:b/>
          <w:bCs/>
          <w:position w:val="-1"/>
        </w:rPr>
        <w:t>des</w: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-3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D2D2D"/>
          <w:spacing w:val="0"/>
          <w:w w:val="130"/>
          <w:b/>
          <w:bCs/>
          <w:position w:val="-1"/>
        </w:rPr>
        <w:t>6)</w:t>
      </w:r>
      <w:r>
        <w:rPr>
          <w:rFonts w:ascii="Times New Roman" w:hAnsi="Times New Roman" w:cs="Times New Roman" w:eastAsia="Times New Roman"/>
          <w:sz w:val="27"/>
          <w:szCs w:val="27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68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85.399994pt;height:206.64pt;mso-position-horizontal-relative:char;mso-position-vertical-relative:line" type="#_x0000_t75">
            <v:imagedata r:id="rId17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1" w:after="0" w:line="248" w:lineRule="exact"/>
        <w:ind w:left="2606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v:shape style="position:absolute;margin-left:319.17215pt;margin-top:-274.713013pt;width:194.759995pt;height:206.64pt;mso-position-horizontal-relative:page;mso-position-vertical-relative:paragraph;z-index:-13450" type="#_x0000_t75">
            <v:imagedata r:id="rId173" o:title=""/>
          </v:shape>
        </w:pic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  <w:position w:val="-1"/>
        </w:rPr>
        <w:t>Origine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2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  <w:position w:val="-1"/>
        </w:rPr>
        <w:t>Agriate,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2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maturité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2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10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-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4"/>
          <w:position w:val="-1"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1" w:after="0" w:line="240" w:lineRule="auto"/>
        <w:ind w:left="2620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</w:rPr>
        <w:t>Poire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</w:rPr>
        <w:t>ressemblant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7"/>
          <w:w w:val="100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</w:rPr>
        <w:t>omme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rei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-2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4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tte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</w:rPr>
        <w:t>blanche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</w:rPr>
        <w:t>du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</w:rPr>
        <w:t>Canada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</w:rPr>
        <w:t>'??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8" w:lineRule="exact"/>
        <w:ind w:left="2620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  <w:position w:val="-1"/>
        </w:rPr>
        <w:t>Couleur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1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  <w:position w:val="-1"/>
        </w:rPr>
        <w:t>diflërcnle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3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83"/>
          <w:position w:val="-1"/>
        </w:rPr>
        <w:t>cie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12"/>
          <w:w w:val="83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  <w:position w:val="-1"/>
        </w:rPr>
        <w:t>la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2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  <w:position w:val="-1"/>
        </w:rPr>
        <w:t>Passe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-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13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4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-4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an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-6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  <w:position w:val="-1"/>
        </w:rPr>
        <w:t>,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4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424242"/>
          <w:spacing w:val="0"/>
          <w:w w:val="100"/>
          <w:position w:val="-1"/>
        </w:rPr>
        <w:t>le</w:t>
      </w:r>
      <w:r>
        <w:rPr>
          <w:rFonts w:ascii="Times New Roman" w:hAnsi="Times New Roman" w:cs="Times New Roman" w:eastAsia="Times New Roman"/>
          <w:sz w:val="19"/>
          <w:szCs w:val="19"/>
          <w:color w:val="424242"/>
          <w:spacing w:val="3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99"/>
          <w:position w:val="-1"/>
        </w:rPr>
        <w:t>pédoncu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-3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757575"/>
          <w:spacing w:val="14"/>
          <w:w w:val="58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4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  <w:position w:val="-1"/>
        </w:rPr>
        <w:t>étant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97"/>
          <w:position w:val="-1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-4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757575"/>
          <w:spacing w:val="0"/>
          <w:w w:val="43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757575"/>
          <w:spacing w:val="-3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0"/>
          <w:w w:val="100"/>
          <w:position w:val="-1"/>
        </w:rPr>
        <w:t>us</w:t>
      </w:r>
      <w:r>
        <w:rPr>
          <w:rFonts w:ascii="Times New Roman" w:hAnsi="Times New Roman" w:cs="Times New Roman" w:eastAsia="Times New Roman"/>
          <w:sz w:val="22"/>
          <w:szCs w:val="22"/>
          <w:color w:val="424242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1"/>
          <w:szCs w:val="21"/>
          <w:color w:val="424242"/>
          <w:spacing w:val="0"/>
          <w:w w:val="100"/>
          <w:position w:val="-1"/>
        </w:rPr>
        <w:t>t;1iblc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1" w:after="0" w:line="240" w:lineRule="auto"/>
        <w:ind w:left="115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24242"/>
          <w:spacing w:val="0"/>
          <w:w w:val="237"/>
          <w:b/>
          <w:bCs/>
        </w:rPr>
        <w:t>-l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7" w:lineRule="exact"/>
        <w:ind w:left="90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C4C4C6"/>
          <w:spacing w:val="0"/>
          <w:w w:val="190"/>
          <w:position w:val="-1"/>
        </w:rPr>
        <w:t>--------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6820" w:h="11980" w:orient="landscape"/>
          <w:pgMar w:top="720" w:bottom="0" w:left="220" w:right="1840"/>
        </w:sectPr>
      </w:pPr>
      <w:rPr/>
    </w:p>
    <w:p>
      <w:pPr>
        <w:spacing w:before="62" w:after="0" w:line="282" w:lineRule="exact"/>
        <w:ind w:left="5606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  <w:position w:val="-1"/>
        </w:rPr>
        <w:t>PERA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42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7"/>
          <w:b/>
          <w:bCs/>
          <w:position w:val="-1"/>
        </w:rPr>
        <w:t>IMBERNIN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-3"/>
          <w:w w:val="107"/>
          <w:b/>
          <w:bCs/>
          <w:position w:val="-1"/>
        </w:rPr>
        <w:t>C</w:t>
      </w:r>
      <w:r>
        <w:rPr>
          <w:rFonts w:ascii="Times New Roman" w:hAnsi="Times New Roman" w:cs="Times New Roman" w:eastAsia="Times New Roman"/>
          <w:sz w:val="25"/>
          <w:szCs w:val="25"/>
          <w:color w:val="4B4B4B"/>
          <w:spacing w:val="0"/>
          <w:w w:val="107"/>
          <w:b/>
          <w:bCs/>
          <w:position w:val="-1"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4B4B4B"/>
          <w:spacing w:val="-24"/>
          <w:w w:val="107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A3A3A"/>
          <w:spacing w:val="0"/>
          <w:w w:val="107"/>
          <w:b/>
          <w:bCs/>
          <w:position w:val="-1"/>
        </w:rPr>
        <w:t>(Groupe</w:t>
      </w:r>
      <w:r>
        <w:rPr>
          <w:rFonts w:ascii="Times New Roman" w:hAnsi="Times New Roman" w:cs="Times New Roman" w:eastAsia="Times New Roman"/>
          <w:sz w:val="25"/>
          <w:szCs w:val="25"/>
          <w:color w:val="3A3A3A"/>
          <w:spacing w:val="50"/>
          <w:w w:val="107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  <w:position w:val="-1"/>
        </w:rPr>
        <w:t>des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18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A3A3A"/>
          <w:spacing w:val="0"/>
          <w:w w:val="141"/>
          <w:b/>
          <w:bCs/>
          <w:position w:val="-1"/>
        </w:rPr>
        <w:t>6)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6820" w:h="11980" w:orient="landscape"/>
          <w:pgMar w:top="820" w:bottom="280" w:left="300" w:right="2420"/>
        </w:sectPr>
      </w:pPr>
      <w:rPr/>
    </w:p>
    <w:p>
      <w:pPr>
        <w:spacing w:before="15" w:after="0" w:line="240" w:lineRule="auto"/>
        <w:ind w:right="480"/>
        <w:jc w:val="righ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FBFB80"/>
          <w:spacing w:val="0"/>
          <w:w w:val="57"/>
        </w:rPr>
        <w:t>..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right"/>
        <w:rPr>
          <w:rFonts w:ascii="Arial" w:hAnsi="Arial" w:cs="Arial" w:eastAsia="Arial"/>
          <w:sz w:val="10"/>
          <w:szCs w:val="10"/>
        </w:rPr>
      </w:pPr>
      <w:rPr/>
      <w:r>
        <w:rPr>
          <w:rFonts w:ascii="Arial" w:hAnsi="Arial" w:cs="Arial" w:eastAsia="Arial"/>
          <w:sz w:val="10"/>
          <w:szCs w:val="10"/>
          <w:color w:val="FBFB80"/>
          <w:spacing w:val="0"/>
          <w:w w:val="91"/>
        </w:rPr>
        <w:t>&gt;</w:t>
      </w:r>
      <w:r>
        <w:rPr>
          <w:rFonts w:ascii="Arial" w:hAnsi="Arial" w:cs="Arial" w:eastAsia="Arial"/>
          <w:sz w:val="10"/>
          <w:szCs w:val="1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83" w:lineRule="exact"/>
        <w:ind w:right="58"/>
        <w:jc w:val="right"/>
        <w:rPr>
          <w:rFonts w:ascii="Arial" w:hAnsi="Arial" w:cs="Arial" w:eastAsia="Arial"/>
          <w:sz w:val="8"/>
          <w:szCs w:val="8"/>
        </w:rPr>
      </w:pPr>
      <w:rPr/>
      <w:r>
        <w:rPr/>
        <w:pict>
          <v:shape style="position:absolute;margin-left:93.092155pt;margin-top:-269.822876pt;width:176.039994pt;height:314.640015pt;mso-position-horizontal-relative:page;mso-position-vertical-relative:paragraph;z-index:-13444" type="#_x0000_t75">
            <v:imagedata r:id="rId174" o:title=""/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88.06041pt;margin-top:2.393555pt;width:7.39036pt;height:23pt;mso-position-horizontal-relative:page;mso-position-vertical-relative:paragraph;z-index:-13438" type="#_x0000_t202" filled="f" stroked="f">
            <v:textbox inset="0,0,0,0">
              <w:txbxContent>
                <w:p>
                  <w:pPr>
                    <w:spacing w:before="0" w:after="0" w:line="460" w:lineRule="exact"/>
                    <w:ind w:right="-109"/>
                    <w:jc w:val="left"/>
                    <w:rPr>
                      <w:rFonts w:ascii="Arial" w:hAnsi="Arial" w:cs="Arial" w:eastAsia="Arial"/>
                      <w:sz w:val="46"/>
                      <w:szCs w:val="46"/>
                    </w:rPr>
                  </w:pPr>
                  <w:rPr/>
                  <w:r>
                    <w:rPr>
                      <w:rFonts w:ascii="Arial" w:hAnsi="Arial" w:cs="Arial" w:eastAsia="Arial"/>
                      <w:sz w:val="46"/>
                      <w:szCs w:val="46"/>
                      <w:color w:val="FBFB80"/>
                      <w:spacing w:val="0"/>
                      <w:w w:val="58"/>
                    </w:rPr>
                    <w:t>..</w:t>
                  </w:r>
                  <w:r>
                    <w:rPr>
                      <w:rFonts w:ascii="Arial" w:hAnsi="Arial" w:cs="Arial" w:eastAsia="Arial"/>
                      <w:sz w:val="46"/>
                      <w:szCs w:val="46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01.735199pt;margin-top:2.486863pt;width:5.97212pt;height:14pt;mso-position-horizontal-relative:page;mso-position-vertical-relative:paragraph;z-index:-13437" type="#_x0000_t202" filled="f" stroked="f">
            <v:textbox inset="0,0,0,0">
              <w:txbxContent>
                <w:p>
                  <w:pPr>
                    <w:spacing w:before="0" w:after="0" w:line="280" w:lineRule="exact"/>
                    <w:ind w:right="-82"/>
                    <w:jc w:val="left"/>
                    <w:rPr>
                      <w:rFonts w:ascii="Arial" w:hAnsi="Arial" w:cs="Arial" w:eastAsia="Arial"/>
                      <w:sz w:val="28"/>
                      <w:szCs w:val="28"/>
                    </w:rPr>
                  </w:pPr>
                  <w:rPr/>
                  <w:r>
                    <w:rPr>
                      <w:rFonts w:ascii="Arial" w:hAnsi="Arial" w:cs="Arial" w:eastAsia="Arial"/>
                      <w:sz w:val="28"/>
                      <w:szCs w:val="28"/>
                      <w:color w:val="FBFB80"/>
                      <w:spacing w:val="0"/>
                      <w:w w:val="154"/>
                    </w:rPr>
                    <w:t>.</w:t>
                  </w:r>
                  <w:r>
                    <w:rPr>
                      <w:rFonts w:ascii="Arial" w:hAnsi="Arial" w:cs="Arial" w:eastAsia="Arial"/>
                      <w:sz w:val="28"/>
                      <w:szCs w:val="28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8"/>
          <w:szCs w:val="8"/>
          <w:color w:val="FBFB80"/>
          <w:spacing w:val="-89"/>
          <w:w w:val="600"/>
          <w:position w:val="-1"/>
        </w:rPr>
        <w:t>,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147"/>
          <w:position w:val="-1"/>
        </w:rPr>
        <w:t>•.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8"/>
          <w:szCs w:val="8"/>
          <w:color w:val="FBFB80"/>
          <w:spacing w:val="-7"/>
          <w:w w:val="100"/>
          <w:position w:val="-1"/>
        </w:rPr>
        <w:t> 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237"/>
          <w:position w:val="-1"/>
        </w:rPr>
        <w:t>\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237"/>
          <w:position w:val="-1"/>
        </w:rPr>
        <w:t>  </w:t>
      </w:r>
      <w:r>
        <w:rPr>
          <w:rFonts w:ascii="Arial" w:hAnsi="Arial" w:cs="Arial" w:eastAsia="Arial"/>
          <w:sz w:val="8"/>
          <w:szCs w:val="8"/>
          <w:color w:val="FBFB80"/>
          <w:spacing w:val="15"/>
          <w:w w:val="237"/>
          <w:position w:val="-1"/>
        </w:rPr>
        <w:t> 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144"/>
          <w:b/>
          <w:bCs/>
          <w:position w:val="-1"/>
        </w:rPr>
        <w:t>.</w:t>
      </w:r>
      <w:r>
        <w:rPr>
          <w:rFonts w:ascii="Arial" w:hAnsi="Arial" w:cs="Arial" w:eastAsia="Arial"/>
          <w:sz w:val="8"/>
          <w:szCs w:val="8"/>
          <w:color w:val="FBFB80"/>
          <w:spacing w:val="-10"/>
          <w:w w:val="144"/>
          <w:b/>
          <w:bCs/>
          <w:position w:val="-1"/>
        </w:rPr>
        <w:t>.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144"/>
          <w:b/>
          <w:bCs/>
          <w:position w:val="-1"/>
        </w:rPr>
        <w:t>l.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144"/>
          <w:b/>
          <w:bCs/>
          <w:position w:val="-1"/>
        </w:rPr>
        <w:t> </w:t>
      </w:r>
      <w:r>
        <w:rPr>
          <w:rFonts w:ascii="Arial" w:hAnsi="Arial" w:cs="Arial" w:eastAsia="Arial"/>
          <w:sz w:val="8"/>
          <w:szCs w:val="8"/>
          <w:color w:val="FBFB80"/>
          <w:spacing w:val="13"/>
          <w:w w:val="144"/>
          <w:b/>
          <w:bCs/>
          <w:position w:val="-1"/>
        </w:rPr>
        <w:t> </w:t>
      </w:r>
      <w:r>
        <w:rPr>
          <w:rFonts w:ascii="Arial" w:hAnsi="Arial" w:cs="Arial" w:eastAsia="Arial"/>
          <w:sz w:val="8"/>
          <w:szCs w:val="8"/>
          <w:color w:val="FBFB80"/>
          <w:spacing w:val="0"/>
          <w:w w:val="600"/>
          <w:position w:val="-1"/>
        </w:rPr>
        <w:t>;</w:t>
      </w:r>
      <w:r>
        <w:rPr>
          <w:rFonts w:ascii="Arial" w:hAnsi="Arial" w:cs="Arial" w:eastAsia="Arial"/>
          <w:sz w:val="8"/>
          <w:szCs w:val="8"/>
          <w:color w:val="000000"/>
          <w:spacing w:val="0"/>
          <w:w w:val="100"/>
          <w:position w:val="0"/>
        </w:rPr>
      </w:r>
    </w:p>
    <w:p>
      <w:pPr>
        <w:spacing w:before="0" w:after="0" w:line="227" w:lineRule="exact"/>
        <w:ind w:right="529"/>
        <w:jc w:val="right"/>
        <w:rPr>
          <w:rFonts w:ascii="Arial" w:hAnsi="Arial" w:cs="Arial" w:eastAsia="Arial"/>
          <w:sz w:val="25"/>
          <w:szCs w:val="25"/>
        </w:rPr>
      </w:pPr>
      <w:rPr/>
      <w:r>
        <w:rPr>
          <w:rFonts w:ascii="Arial" w:hAnsi="Arial" w:cs="Arial" w:eastAsia="Arial"/>
          <w:sz w:val="25"/>
          <w:szCs w:val="25"/>
          <w:color w:val="FBFB80"/>
          <w:spacing w:val="0"/>
          <w:w w:val="82"/>
          <w:i/>
          <w:position w:val="-1"/>
        </w:rPr>
        <w:t>,:·</w:t>
      </w:r>
      <w:r>
        <w:rPr>
          <w:rFonts w:ascii="Arial" w:hAnsi="Arial" w:cs="Arial" w:eastAsia="Arial"/>
          <w:sz w:val="25"/>
          <w:szCs w:val="25"/>
          <w:color w:val="FBFB80"/>
          <w:spacing w:val="0"/>
          <w:w w:val="82"/>
          <w:i/>
          <w:position w:val="-1"/>
        </w:rPr>
        <w:t> </w:t>
      </w:r>
      <w:r>
        <w:rPr>
          <w:rFonts w:ascii="Arial" w:hAnsi="Arial" w:cs="Arial" w:eastAsia="Arial"/>
          <w:sz w:val="25"/>
          <w:szCs w:val="25"/>
          <w:color w:val="FBFB80"/>
          <w:spacing w:val="0"/>
          <w:w w:val="82"/>
          <w:i/>
          <w:position w:val="-1"/>
        </w:rPr>
        <w:t>;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144" w:lineRule="exact"/>
        <w:ind w:right="628"/>
        <w:jc w:val="righ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FBFB80"/>
          <w:spacing w:val="0"/>
          <w:w w:val="270"/>
          <w:position w:val="1"/>
        </w:rPr>
        <w:t>'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/>
        <w:br w:type="column"/>
      </w:r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shape style="position:absolute;margin-left:314.852142pt;margin-top:26.378189pt;width:189.360001pt;height:167.759995pt;mso-position-horizontal-relative:page;mso-position-vertical-relative:paragraph;z-index:-13443" type="#_x0000_t75">
            <v:imagedata r:id="rId175" o:title=""/>
          </v:shape>
        </w:pict>
      </w:r>
      <w:r>
        <w:rPr/>
        <w:pict>
          <v:shape style="position:absolute;margin-left:538.772156pt;margin-top:-125.541809pt;width:172.800003pt;height:313.200012pt;mso-position-horizontal-relative:page;mso-position-vertical-relative:paragraph;z-index:-13442" type="#_x0000_t75">
            <v:imagedata r:id="rId176" o:title=""/>
          </v:shape>
        </w:pic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4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3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2"/>
        </w:rPr>
        <w:t>rouge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20" w:h="11980" w:orient="landscape"/>
          <w:pgMar w:top="1000" w:bottom="0" w:left="300" w:right="2420"/>
          <w:cols w:num="2" w:equalWidth="0">
            <w:col w:w="4062" w:space="1544"/>
            <w:col w:w="8494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839.7724pt;margin-top:0pt;width:.1pt;height:59.036058pt;mso-position-horizontal-relative:page;mso-position-vertical-relative:page;z-index:-13441" coordorigin="16795,0" coordsize="2,1181">
            <v:shape style="position:absolute;left:16795;top:0;width:2;height:1181" coordorigin="16795,0" coordsize="0,1181" path="m16795,1181l16795,0e" filled="f" stroked="t" strokeweight=".719726pt" strokecolor="#B8B3BC">
              <v:path arrowok="t"/>
            </v:shape>
          </v:group>
          <w10:wrap type="none"/>
        </w:pict>
      </w:r>
      <w:r>
        <w:rPr/>
        <w:pict>
          <v:group style="position:absolute;margin-left:115.547989pt;margin-top:491.907196pt;width:725.452007pt;height:103.132887pt;mso-position-horizontal-relative:page;mso-position-vertical-relative:page;z-index:-13440" coordorigin="2311,9838" coordsize="14509,2063">
            <v:group style="position:absolute;left:16795;top:9842;width:2;height:2052" coordorigin="16795,9842" coordsize="2,2052">
              <v:shape style="position:absolute;left:16795;top:9842;width:2;height:2052" coordorigin="16795,9842" coordsize="0,2052" path="m16795,11894l16795,9842e" filled="f" stroked="t" strokeweight=".359863pt" strokecolor="#7C7C7C">
                <v:path arrowok="t"/>
              </v:shape>
            </v:group>
            <v:group style="position:absolute;left:2322;top:11890;width:14488;height:2" coordorigin="2322,11890" coordsize="14488,2">
              <v:shape style="position:absolute;left:2322;top:11890;width:14488;height:2" coordorigin="2322,11890" coordsize="14488,0" path="m2322,11890l16810,11890e" filled="f" stroked="t" strokeweight="1.079589pt" strokecolor="#444444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.65133pt;margin-top:594.680298pt;width:60.456997pt;height:.1pt;mso-position-horizontal-relative:page;mso-position-vertical-relative:page;z-index:-13439" coordorigin="33,11894" coordsize="1209,2">
            <v:shape style="position:absolute;left:33;top:11894;width:1209;height:2" coordorigin="33,11894" coordsize="1209,0" path="m33,11894l1242,11894e" filled="f" stroked="t" strokeweight=".719726pt" strokecolor="#A3A3A3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3" w:after="0" w:line="240" w:lineRule="auto"/>
        <w:ind w:left="478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long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sillon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ne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7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3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être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0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4B4B4B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4B4B4B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ose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0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4B4B4B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4B4B4B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7"/>
        </w:rPr>
        <w:t>insecte.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4720" w:right="6159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6"/>
          <w:position w:val="-1"/>
        </w:rPr>
        <w:t>Resse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6"/>
          <w:w w:val="106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6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14"/>
          <w:w w:val="106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6"/>
          <w:position w:val="-1"/>
        </w:rPr>
        <w:t>erait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4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2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8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ne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Lou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position w:val="-1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3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8"/>
          <w:position w:val="-1"/>
        </w:rPr>
        <w:t>Bonne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63" w:lineRule="exact"/>
        <w:ind w:left="12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2A2A2A"/>
          <w:spacing w:val="0"/>
          <w:w w:val="54"/>
          <w:position w:val="-1"/>
        </w:rPr>
        <w:t>.....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119" w:lineRule="exact"/>
        <w:ind w:left="114" w:right="-20"/>
        <w:jc w:val="left"/>
        <w:rPr>
          <w:rFonts w:ascii="Times New Roman" w:hAnsi="Times New Roman" w:cs="Times New Roman" w:eastAsia="Times New Roman"/>
          <w:sz w:val="13"/>
          <w:szCs w:val="13"/>
        </w:rPr>
      </w:pPr>
      <w:rPr/>
      <w:r>
        <w:rPr>
          <w:rFonts w:ascii="Times New Roman" w:hAnsi="Times New Roman" w:cs="Times New Roman" w:eastAsia="Times New Roman"/>
          <w:sz w:val="13"/>
          <w:szCs w:val="13"/>
          <w:color w:val="4B4B4B"/>
          <w:spacing w:val="0"/>
          <w:w w:val="125"/>
        </w:rPr>
        <w:t>00</w:t>
      </w:r>
      <w:r>
        <w:rPr>
          <w:rFonts w:ascii="Times New Roman" w:hAnsi="Times New Roman" w:cs="Times New Roman" w:eastAsia="Times New Roman"/>
          <w:sz w:val="13"/>
          <w:szCs w:val="13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6820" w:h="11980" w:orient="landscape"/>
          <w:pgMar w:top="1000" w:bottom="0" w:left="300" w:right="2420"/>
        </w:sectPr>
      </w:pPr>
      <w:rPr/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750" w:lineRule="exact"/>
        <w:ind w:right="83"/>
        <w:jc w:val="right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Arial" w:hAnsi="Arial" w:cs="Arial" w:eastAsia="Arial"/>
          <w:sz w:val="69"/>
          <w:szCs w:val="69"/>
          <w:spacing w:val="-202"/>
          <w:w w:val="81"/>
          <w:position w:val="-2"/>
        </w:rPr>
        <w:t>-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38"/>
          <w:position w:val="33"/>
        </w:rPr>
        <w:t>0\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  <w:position w:val="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29" w:after="0" w:line="240" w:lineRule="auto"/>
        <w:ind w:left="5825" w:right="6152"/>
        <w:jc w:val="center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44.62302pt;margin-top:56.263077pt;width:767.767865pt;height:412.532226pt;mso-position-horizontal-relative:page;mso-position-vertical-relative:paragraph;z-index:-13432" coordorigin="892,1125" coordsize="15355,8251">
            <v:group style="position:absolute;left:900;top:1140;width:15309;height:2" coordorigin="900,1140" coordsize="15309,2">
              <v:shape style="position:absolute;left:900;top:1140;width:15309;height:2" coordorigin="900,1140" coordsize="15309,0" path="m900,1140l16208,1140e" filled="f" stroked="t" strokeweight=".719726pt" strokecolor="#000000">
                <v:path arrowok="t"/>
              </v:shape>
            </v:group>
            <v:group style="position:absolute;left:907;top:1132;width:2;height:5119" coordorigin="907,1132" coordsize="2,5119">
              <v:shape style="position:absolute;left:907;top:1132;width:2;height:5119" coordorigin="907,1132" coordsize="0,5119" path="m907,6251l907,1132e" filled="f" stroked="t" strokeweight=".719726pt" strokecolor="#000000">
                <v:path arrowok="t"/>
              </v:shape>
            </v:group>
            <v:group style="position:absolute;left:2591;top:1132;width:2;height:5119" coordorigin="2591,1132" coordsize="2,5119">
              <v:shape style="position:absolute;left:2591;top:1132;width:2;height:5119" coordorigin="2591,1132" coordsize="0,5119" path="m2591,6251l2591,1132e" filled="f" stroked="t" strokeweight=".719726pt" strokecolor="#000000">
                <v:path arrowok="t"/>
              </v:shape>
            </v:group>
            <v:group style="position:absolute;left:4282;top:1132;width:2;height:7639" coordorigin="4282,1132" coordsize="2,7639">
              <v:shape style="position:absolute;left:4282;top:1132;width:2;height:7639" coordorigin="4282,1132" coordsize="0,7639" path="m4282,8771l4282,1132e" filled="f" stroked="t" strokeweight=".719726pt" strokecolor="#000000">
                <v:path arrowok="t"/>
              </v:shape>
            </v:group>
            <v:group style="position:absolute;left:6003;top:1132;width:2;height:7639" coordorigin="6003,1132" coordsize="2,7639">
              <v:shape style="position:absolute;left:6003;top:1132;width:2;height:7639" coordorigin="6003,1132" coordsize="0,7639" path="m6003,8771l6003,1132e" filled="f" stroked="t" strokeweight=".719726pt" strokecolor="#000000">
                <v:path arrowok="t"/>
              </v:shape>
            </v:group>
            <v:group style="position:absolute;left:8126;top:1132;width:2;height:5119" coordorigin="8126,1132" coordsize="2,5119">
              <v:shape style="position:absolute;left:8126;top:1132;width:2;height:5119" coordorigin="8126,1132" coordsize="0,5119" path="m8126,6251l8126,1132e" filled="f" stroked="t" strokeweight=".719726pt" strokecolor="#000000">
                <v:path arrowok="t"/>
              </v:shape>
            </v:group>
            <v:group style="position:absolute;left:9918;top:1132;width:2;height:7444" coordorigin="9918,1132" coordsize="2,7444">
              <v:shape style="position:absolute;left:9918;top:1132;width:2;height:7444" coordorigin="9918,1132" coordsize="0,7444" path="m9918,8577l9918,1132e" filled="f" stroked="t" strokeweight=".719726pt" strokecolor="#000000">
                <v:path arrowok="t"/>
              </v:shape>
            </v:group>
            <v:group style="position:absolute;left:11516;top:1132;width:2;height:5767" coordorigin="11516,1132" coordsize="2,5767">
              <v:shape style="position:absolute;left:11516;top:1132;width:2;height:5767" coordorigin="11516,1132" coordsize="0,5767" path="m11516,6899l11516,1132e" filled="f" stroked="t" strokeweight=".719726pt" strokecolor="#000000">
                <v:path arrowok="t"/>
              </v:shape>
            </v:group>
            <v:group style="position:absolute;left:13286;top:1132;width:2;height:5500" coordorigin="13286,1132" coordsize="2,5500">
              <v:shape style="position:absolute;left:13286;top:1132;width:2;height:5500" coordorigin="13286,1132" coordsize="0,5500" path="m13286,6633l13286,1132e" filled="f" stroked="t" strokeweight=".719726pt" strokecolor="#000000">
                <v:path arrowok="t"/>
              </v:shape>
            </v:group>
            <v:group style="position:absolute;left:14769;top:1132;width:2;height:6508" coordorigin="14769,1132" coordsize="2,6508">
              <v:shape style="position:absolute;left:14769;top:1132;width:2;height:6508" coordorigin="14769,1132" coordsize="0,6508" path="m14769,7641l14769,1132e" filled="f" stroked="t" strokeweight=".719726pt" strokecolor="#000000">
                <v:path arrowok="t"/>
              </v:shape>
            </v:group>
            <v:group style="position:absolute;left:900;top:2076;width:3390;height:2" coordorigin="900,2076" coordsize="3390,2">
              <v:shape style="position:absolute;left:900;top:2076;width:3390;height:2" coordorigin="900,2076" coordsize="3390,0" path="m900,2076l4290,2076e" filled="f" stroked="t" strokeweight=".719726pt" strokecolor="#000000">
                <v:path arrowok="t"/>
              </v:shape>
            </v:group>
            <v:group style="position:absolute;left:4246;top:2104;width:11991;height:2" coordorigin="4246,2104" coordsize="11991,2">
              <v:shape style="position:absolute;left:4246;top:2104;width:11991;height:2" coordorigin="4246,2104" coordsize="11991,0" path="m4246,2104l16237,2104e" filled="f" stroked="t" strokeweight=".359863pt" strokecolor="#000000">
                <v:path arrowok="t"/>
              </v:shape>
            </v:group>
            <v:group style="position:absolute;left:900;top:2767;width:15172;height:2" coordorigin="900,2767" coordsize="15172,2">
              <v:shape style="position:absolute;left:900;top:2767;width:15172;height:2" coordorigin="900,2767" coordsize="15172,0" path="m900,2767l16071,2767e" filled="f" stroked="t" strokeweight=".719726pt" strokecolor="#000000">
                <v:path arrowok="t"/>
              </v:shape>
            </v:group>
            <v:group style="position:absolute;left:16043;top:2799;width:158;height:2" coordorigin="16043,2799" coordsize="158,2">
              <v:shape style="position:absolute;left:16043;top:2799;width:158;height:2" coordorigin="16043,2799" coordsize="158,0" path="m16043,2799l16201,2799e" filled="f" stroked="t" strokeweight=".359863pt" strokecolor="#000000">
                <v:path arrowok="t"/>
              </v:shape>
            </v:group>
            <v:group style="position:absolute;left:964;top:3228;width:15273;height:2" coordorigin="964,3228" coordsize="15273,2">
              <v:shape style="position:absolute;left:964;top:3228;width:15273;height:2" coordorigin="964,3228" coordsize="15273,0" path="m964,3228l16237,3228e" filled="f" stroked="t" strokeweight=".719726pt" strokecolor="#000000">
                <v:path arrowok="t"/>
              </v:shape>
            </v:group>
            <v:group style="position:absolute;left:900;top:3703;width:15309;height:2" coordorigin="900,3703" coordsize="15309,2">
              <v:shape style="position:absolute;left:900;top:3703;width:15309;height:2" coordorigin="900,3703" coordsize="15309,0" path="m900,3703l16208,3703e" filled="f" stroked="t" strokeweight=".719726pt" strokecolor="#000000">
                <v:path arrowok="t"/>
              </v:shape>
            </v:group>
            <v:group style="position:absolute;left:900;top:4423;width:13876;height:2" coordorigin="900,4423" coordsize="13876,2">
              <v:shape style="position:absolute;left:900;top:4423;width:13876;height:2" coordorigin="900,4423" coordsize="13876,0" path="m900,4423l14776,4423e" filled="f" stroked="t" strokeweight=".719726pt" strokecolor="#000000">
                <v:path arrowok="t"/>
              </v:shape>
            </v:group>
            <v:group style="position:absolute;left:900;top:4840;width:10623;height:2" coordorigin="900,4840" coordsize="10623,2">
              <v:shape style="position:absolute;left:900;top:4840;width:10623;height:2" coordorigin="900,4840" coordsize="10623,0" path="m900,4840l11523,4840e" filled="f" stroked="t" strokeweight=".719726pt" strokecolor="#000000">
                <v:path arrowok="t"/>
              </v:shape>
            </v:group>
            <v:group style="position:absolute;left:11811;top:4869;width:4426;height:2" coordorigin="11811,4869" coordsize="4426,2">
              <v:shape style="position:absolute;left:11811;top:4869;width:4426;height:2" coordorigin="11811,4869" coordsize="4426,0" path="m11811,4869l16237,4869e" filled="f" stroked="t" strokeweight=".359863pt" strokecolor="#000000">
                <v:path arrowok="t"/>
              </v:shape>
            </v:group>
            <v:group style="position:absolute;left:10170;top:5528;width:6074;height:2" coordorigin="10170,5528" coordsize="6074,2">
              <v:shape style="position:absolute;left:10170;top:5528;width:6074;height:2" coordorigin="10170,5528" coordsize="6074,0" path="m10170,5528l16244,5528e" filled="f" stroked="t" strokeweight=".359863pt" strokecolor="#000000">
                <v:path arrowok="t"/>
              </v:shape>
            </v:group>
            <v:group style="position:absolute;left:900;top:5495;width:7233;height:2" coordorigin="900,5495" coordsize="7233,2">
              <v:shape style="position:absolute;left:900;top:5495;width:7233;height:2" coordorigin="900,5495" coordsize="7233,0" path="m900,5495l8133,5495e" filled="f" stroked="t" strokeweight=".719726pt" strokecolor="#000000">
                <v:path arrowok="t"/>
              </v:shape>
            </v:group>
            <v:group style="position:absolute;left:9673;top:5528;width:273;height:2" coordorigin="9673,5528" coordsize="273,2">
              <v:shape style="position:absolute;left:9673;top:5528;width:273;height:2" coordorigin="9673,5528" coordsize="273,0" path="m9673,5528l9947,5528e" filled="f" stroked="t" strokeweight=".359863pt" strokecolor="#000000">
                <v:path arrowok="t"/>
              </v:shape>
            </v:group>
            <v:group style="position:absolute;left:900;top:5913;width:5110;height:2" coordorigin="900,5913" coordsize="5110,2">
              <v:shape style="position:absolute;left:900;top:5913;width:5110;height:2" coordorigin="900,5913" coordsize="5110,0" path="m900,5913l6010,5913e" filled="f" stroked="t" strokeweight=".719726pt" strokecolor="#000000">
                <v:path arrowok="t"/>
              </v:shape>
            </v:group>
            <v:group style="position:absolute;left:5967;top:5942;width:10278;height:2" coordorigin="5967,5942" coordsize="10278,2">
              <v:shape style="position:absolute;left:5967;top:5942;width:10278;height:2" coordorigin="5967,5942" coordsize="10278,0" path="m5967,5942l16244,5942e" filled="f" stroked="t" strokeweight=".359863pt" strokecolor="#000000">
                <v:path arrowok="t"/>
              </v:shape>
            </v:group>
            <v:group style="position:absolute;left:16233;top:4804;width:2;height:2124" coordorigin="16233,4804" coordsize="2,2124">
              <v:shape style="position:absolute;left:16233;top:4804;width:2;height:2124" coordorigin="16233,4804" coordsize="0,2124" path="m16233,6928l16233,4804e" filled="f" stroked="t" strokeweight=".719726pt" strokecolor="#000000">
                <v:path arrowok="t"/>
              </v:shape>
            </v:group>
            <v:group style="position:absolute;left:939;top:4502;width:2;height:2016" coordorigin="939,4502" coordsize="2,2016">
              <v:shape style="position:absolute;left:939;top:4502;width:2;height:2016" coordorigin="939,4502" coordsize="0,2016" path="m939,6518l939,4502e" filled="f" stroked="t" strokeweight=".719726pt" strokecolor="#000000">
                <v:path arrowok="t"/>
              </v:shape>
            </v:group>
            <v:group style="position:absolute;left:900;top:6892;width:9025;height:2" coordorigin="900,6892" coordsize="9025,2">
              <v:shape style="position:absolute;left:900;top:6892;width:9025;height:2" coordorigin="900,6892" coordsize="9025,0" path="m900,6892l9925,6892e" filled="f" stroked="t" strokeweight=".719726pt" strokecolor="#000000">
                <v:path arrowok="t"/>
              </v:shape>
            </v:group>
            <v:group style="position:absolute;left:13319;top:6309;width:2;height:3024" coordorigin="13319,6309" coordsize="2,3024">
              <v:shape style="position:absolute;left:13319;top:6309;width:2;height:3024" coordorigin="13319,6309" coordsize="0,3024" path="m13319,9333l13319,6309e" filled="f" stroked="t" strokeweight=".719726pt" strokecolor="#000000">
                <v:path arrowok="t"/>
              </v:shape>
            </v:group>
            <v:group style="position:absolute;left:11480;top:6921;width:4765;height:2" coordorigin="11480,6921" coordsize="4765,2">
              <v:shape style="position:absolute;left:11480;top:6921;width:4765;height:2" coordorigin="11480,6921" coordsize="4765,0" path="m11480,6921l16244,6921e" filled="f" stroked="t" strokeweight=".359863pt" strokecolor="#000000">
                <v:path arrowok="t"/>
              </v:shape>
            </v:group>
            <v:group style="position:absolute;left:932;top:4502;width:2;height:4867" coordorigin="932,4502" coordsize="2,4867">
              <v:shape style="position:absolute;left:932;top:4502;width:2;height:4867" coordorigin="932,4502" coordsize="0,4867" path="m932,9369l932,4502e" filled="f" stroked="t" strokeweight=".719726pt" strokecolor="#000000">
                <v:path arrowok="t"/>
              </v:shape>
            </v:group>
            <v:group style="position:absolute;left:11548;top:6856;width:2;height:1217" coordorigin="11548,6856" coordsize="2,1217">
              <v:shape style="position:absolute;left:11548;top:6856;width:2;height:1217" coordorigin="11548,6856" coordsize="0,1217" path="m11548,8073l11548,6856e" filled="f" stroked="t" strokeweight="1.079589pt" strokecolor="#000000">
                <v:path arrowok="t"/>
              </v:shape>
            </v:group>
            <v:group style="position:absolute;left:900;top:7634;width:15316;height:2" coordorigin="900,7634" coordsize="15316,2">
              <v:shape style="position:absolute;left:900;top:7634;width:15316;height:2" coordorigin="900,7634" coordsize="15316,0" path="m900,7634l16215,7634e" filled="f" stroked="t" strokeweight=".719726pt" strokecolor="#000000">
                <v:path arrowok="t"/>
              </v:shape>
            </v:group>
            <v:group style="position:absolute;left:900;top:8231;width:5110;height:2" coordorigin="900,8231" coordsize="5110,2">
              <v:shape style="position:absolute;left:900;top:8231;width:5110;height:2" coordorigin="900,8231" coordsize="5110,0" path="m900,8231l6010,8231e" filled="f" stroked="t" strokeweight=".719726pt" strokecolor="#000000">
                <v:path arrowok="t"/>
              </v:shape>
            </v:group>
            <v:group style="position:absolute;left:7075;top:8264;width:6247;height:2" coordorigin="7075,8264" coordsize="6247,2">
              <v:shape style="position:absolute;left:7075;top:8264;width:6247;height:2" coordorigin="7075,8264" coordsize="6247,0" path="m7075,8264l13322,8264e" filled="f" stroked="t" strokeweight=".359863pt" strokecolor="#000000">
                <v:path arrowok="t"/>
              </v:shape>
            </v:group>
            <v:group style="position:absolute;left:8154;top:6223;width:2;height:3117" coordorigin="8154,6223" coordsize="2,3117">
              <v:shape style="position:absolute;left:8154;top:6223;width:2;height:3117" coordorigin="8154,6223" coordsize="0,3117" path="m8154,9340l8154,6223e" filled="f" stroked="t" strokeweight=".719726pt" strokecolor="#000000">
                <v:path arrowok="t"/>
              </v:shape>
            </v:group>
            <v:group style="position:absolute;left:13250;top:8256;width:2987;height:2" coordorigin="13250,8256" coordsize="2987,2">
              <v:shape style="position:absolute;left:13250;top:8256;width:2987;height:2" coordorigin="13250,8256" coordsize="2987,0" path="m13250,8256l16237,8256e" filled="f" stroked="t" strokeweight=".719726pt" strokecolor="#000000">
                <v:path arrowok="t"/>
              </v:shape>
            </v:group>
            <v:group style="position:absolute;left:16233;top:7194;width:2;height:2059" coordorigin="16233,7194" coordsize="2,2059">
              <v:shape style="position:absolute;left:16233;top:7194;width:2;height:2059" coordorigin="16233,7194" coordsize="0,2059" path="m16233,9254l16233,7194e" filled="f" stroked="t" strokeweight=".719726pt" strokecolor="#000000">
                <v:path arrowok="t"/>
              </v:shape>
            </v:group>
            <v:group style="position:absolute;left:2620;top:6187;width:2;height:3175" coordorigin="2620,6187" coordsize="2,3175">
              <v:shape style="position:absolute;left:2620;top:6187;width:2;height:3175" coordorigin="2620,6187" coordsize="0,3175" path="m2620,9362l2620,6187e" filled="f" stroked="t" strokeweight=".719726pt" strokecolor="#000000">
                <v:path arrowok="t"/>
              </v:shape>
            </v:group>
            <v:group style="position:absolute;left:14801;top:7713;width:2;height:360" coordorigin="14801,7713" coordsize="2,360">
              <v:shape style="position:absolute;left:14801;top:7713;width:2;height:360" coordorigin="14801,7713" coordsize="0,360" path="m14801,8073l14801,7713e" filled="f" stroked="t" strokeweight=".359863pt" strokecolor="#000000">
                <v:path arrowok="t"/>
              </v:shape>
            </v:group>
            <v:group style="position:absolute;left:14794;top:8015;width:2;height:785" coordorigin="14794,8015" coordsize="2,785">
              <v:shape style="position:absolute;left:14794;top:8015;width:2;height:785" coordorigin="14794,8015" coordsize="0,785" path="m14794,8800l14794,8015e" filled="f" stroked="t" strokeweight=".719726pt" strokecolor="#000000">
                <v:path arrowok="t"/>
              </v:shape>
            </v:group>
            <v:group style="position:absolute;left:900;top:8764;width:5110;height:2" coordorigin="900,8764" coordsize="5110,2">
              <v:shape style="position:absolute;left:900;top:8764;width:5110;height:2" coordorigin="900,8764" coordsize="5110,0" path="m900,8764l6010,8764e" filled="f" stroked="t" strokeweight=".719726pt" strokecolor="#000000">
                <v:path arrowok="t"/>
              </v:shape>
            </v:group>
            <v:group style="position:absolute;left:6945;top:8796;width:6377;height:2" coordorigin="6945,8796" coordsize="6377,2">
              <v:shape style="position:absolute;left:6945;top:8796;width:6377;height:2" coordorigin="6945,8796" coordsize="6377,0" path="m6945,8796l13322,8796e" filled="f" stroked="t" strokeweight=".359863pt" strokecolor="#000000">
                <v:path arrowok="t"/>
              </v:shape>
            </v:group>
            <v:group style="position:absolute;left:13250;top:8789;width:2980;height:2" coordorigin="13250,8789" coordsize="2980,2">
              <v:shape style="position:absolute;left:13250;top:8789;width:2980;height:2" coordorigin="13250,8789" coordsize="2980,0" path="m13250,8789l16230,8789e" filled="f" stroked="t" strokeweight=".719726pt" strokecolor="#000000">
                <v:path arrowok="t"/>
              </v:shape>
            </v:group>
            <v:group style="position:absolute;left:16223;top:8195;width:2;height:1138" coordorigin="16223,8195" coordsize="2,1138">
              <v:shape style="position:absolute;left:16223;top:8195;width:2;height:1138" coordorigin="16223,8195" coordsize="0,1138" path="m16223,9333l16223,8195e" filled="f" stroked="t" strokeweight="1.079589pt" strokecolor="#000000">
                <v:path arrowok="t"/>
              </v:shape>
            </v:group>
            <v:group style="position:absolute;left:4315;top:8728;width:2;height:619" coordorigin="4315,8728" coordsize="2,619">
              <v:shape style="position:absolute;left:4315;top:8728;width:2;height:619" coordorigin="4315,8728" coordsize="0,619" path="m4315,9347l4315,8728e" filled="f" stroked="t" strokeweight=".359863pt" strokecolor="#000000">
                <v:path arrowok="t"/>
              </v:shape>
            </v:group>
            <v:group style="position:absolute;left:6035;top:8699;width:2;height:641" coordorigin="6035,8699" coordsize="2,641">
              <v:shape style="position:absolute;left:6035;top:8699;width:2;height:641" coordorigin="6035,8699" coordsize="0,641" path="m6035,9340l6035,8699e" filled="f" stroked="t" strokeweight=".359863pt" strokecolor="#000000">
                <v:path arrowok="t"/>
              </v:shape>
            </v:group>
            <v:group style="position:absolute;left:9950;top:8519;width:2;height:821" coordorigin="9950,8519" coordsize="2,821">
              <v:shape style="position:absolute;left:9950;top:8519;width:2;height:821" coordorigin="9950,8519" coordsize="0,821" path="m9950,9340l9950,8519e" filled="f" stroked="t" strokeweight=".719726pt" strokecolor="#000000">
                <v:path arrowok="t"/>
              </v:shape>
            </v:group>
            <v:group style="position:absolute;left:11541;top:6439;width:2;height:2901" coordorigin="11541,6439" coordsize="2,2901">
              <v:shape style="position:absolute;left:11541;top:6439;width:2;height:2901" coordorigin="11541,6439" coordsize="0,2901" path="m11541,9340l11541,6439e" filled="f" stroked="t" strokeweight="1.079589pt" strokecolor="#000000">
                <v:path arrowok="t"/>
              </v:shape>
            </v:group>
            <v:group style="position:absolute;left:939;top:9059;width:2;height:302" coordorigin="939,9059" coordsize="2,302">
              <v:shape style="position:absolute;left:939;top:9059;width:2;height:302" coordorigin="939,9059" coordsize="0,302" path="m939,9362l939,9059e" filled="f" stroked="t" strokeweight=".719726pt" strokecolor="#000000">
                <v:path arrowok="t"/>
              </v:shape>
            </v:group>
            <v:group style="position:absolute;left:5967;top:9333;width:3987;height:2" coordorigin="5967,9333" coordsize="3987,2">
              <v:shape style="position:absolute;left:5967;top:9333;width:3987;height:2" coordorigin="5967,9333" coordsize="3987,0" path="m5967,9333l9954,9333e" filled="f" stroked="t" strokeweight=".719726pt" strokecolor="#000000">
                <v:path arrowok="t"/>
              </v:shape>
            </v:group>
            <v:group style="position:absolute;left:9882;top:9326;width:6341;height:2" coordorigin="9882,9326" coordsize="6341,2">
              <v:shape style="position:absolute;left:9882;top:9326;width:6341;height:2" coordorigin="9882,9326" coordsize="6341,0" path="m9882,9326l16223,9326e" filled="f" stroked="t" strokeweight=".719726pt" strokecolor="#000000">
                <v:path arrowok="t"/>
              </v:shape>
            </v:group>
            <v:group style="position:absolute;left:13308;top:4898;width:2;height:4435" coordorigin="13308,4898" coordsize="2,4435">
              <v:shape style="position:absolute;left:13308;top:4898;width:2;height:4435" coordorigin="13308,4898" coordsize="0,4435" path="m13308,9333l13308,4898e" filled="f" stroked="t" strokeweight="1.079589pt" strokecolor="#000000">
                <v:path arrowok="t"/>
              </v:shape>
            </v:group>
            <v:group style="position:absolute;left:14780;top:8728;width:2;height:598" coordorigin="14780,8728" coordsize="2,598">
              <v:shape style="position:absolute;left:14780;top:8728;width:2;height:598" coordorigin="14780,8728" coordsize="0,598" path="m14780,9326l14780,8728e" filled="f" stroked="t" strokeweight="1.079589pt" strokecolor="#000000">
                <v:path arrowok="t"/>
              </v:shape>
            </v:group>
            <v:group style="position:absolute;left:16212;top:8728;width:2;height:605" coordorigin="16212,8728" coordsize="2,605">
              <v:shape style="position:absolute;left:16212;top:8728;width:2;height:605" coordorigin="16212,8728" coordsize="0,605" path="m16212,9333l16212,8728e" filled="f" stroked="t" strokeweight=".719726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4"/>
          <w:szCs w:val="24"/>
          <w:spacing w:val="0"/>
          <w:w w:val="38"/>
          <w:b/>
          <w:bCs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38"/>
          <w:b/>
          <w:bCs/>
        </w:rPr>
        <w:t>  </w:t>
      </w:r>
      <w:r>
        <w:rPr>
          <w:rFonts w:ascii="Arial" w:hAnsi="Arial" w:cs="Arial" w:eastAsia="Arial"/>
          <w:sz w:val="24"/>
          <w:szCs w:val="24"/>
          <w:spacing w:val="12"/>
          <w:w w:val="38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PERl</w:t>
      </w:r>
      <w:r>
        <w:rPr>
          <w:rFonts w:ascii="Arial" w:hAnsi="Arial" w:cs="Arial" w:eastAsia="Arial"/>
          <w:sz w:val="24"/>
          <w:szCs w:val="24"/>
          <w:spacing w:val="5"/>
          <w:w w:val="100"/>
          <w:b/>
          <w:bCs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</w:rPr>
        <w:t>CORS!</w:t>
      </w:r>
      <w:r>
        <w:rPr>
          <w:rFonts w:ascii="Arial" w:hAnsi="Arial" w:cs="Arial" w:eastAsia="Arial"/>
          <w:sz w:val="24"/>
          <w:szCs w:val="24"/>
          <w:spacing w:val="49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(Liste</w:t>
      </w:r>
      <w:r>
        <w:rPr>
          <w:rFonts w:ascii="Arial" w:hAnsi="Arial" w:cs="Arial" w:eastAsia="Arial"/>
          <w:sz w:val="23"/>
          <w:szCs w:val="23"/>
          <w:spacing w:val="31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</w:rPr>
        <w:t>apparente)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2" w:right="-20"/>
        <w:jc w:val="left"/>
        <w:tabs>
          <w:tab w:pos="2300" w:val="left"/>
          <w:tab w:pos="3860" w:val="left"/>
          <w:tab w:pos="5220" w:val="left"/>
          <w:tab w:pos="7660" w:val="left"/>
          <w:tab w:pos="9340" w:val="left"/>
          <w:tab w:pos="10740" w:val="left"/>
          <w:tab w:pos="12580" w:val="left"/>
          <w:tab w:pos="14240" w:val="left"/>
        </w:tabs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14"/>
        </w:rPr>
        <w:t>CLASSIFICATION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TYPE</w:t>
      </w:r>
      <w:r>
        <w:rPr>
          <w:rFonts w:ascii="Arial" w:hAnsi="Arial" w:cs="Arial" w:eastAsia="Arial"/>
          <w:sz w:val="16"/>
          <w:szCs w:val="16"/>
          <w:spacing w:val="-3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1"/>
          <w:position w:val="1"/>
        </w:rPr>
        <w:t>AUTRES</w:t>
      </w:r>
      <w:r>
        <w:rPr>
          <w:rFonts w:ascii="Arial" w:hAnsi="Arial" w:cs="Arial" w:eastAsia="Arial"/>
          <w:sz w:val="16"/>
          <w:szCs w:val="16"/>
          <w:spacing w:val="-30"/>
          <w:w w:val="111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1"/>
          <w:position w:val="1"/>
        </w:rPr>
        <w:t>CARACTERISTIQUES</w:t>
      </w:r>
      <w:r>
        <w:rPr>
          <w:rFonts w:ascii="Arial" w:hAnsi="Arial" w:cs="Arial" w:eastAsia="Arial"/>
          <w:sz w:val="16"/>
          <w:szCs w:val="16"/>
          <w:spacing w:val="0"/>
          <w:w w:val="111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1"/>
          <w:position w:val="1"/>
        </w:rPr>
        <w:t>COULEUR</w:t>
      </w:r>
      <w:r>
        <w:rPr>
          <w:rFonts w:ascii="Arial" w:hAnsi="Arial" w:cs="Arial" w:eastAsia="Arial"/>
          <w:sz w:val="16"/>
          <w:szCs w:val="16"/>
          <w:spacing w:val="-34"/>
          <w:w w:val="111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Arial" w:hAnsi="Arial" w:cs="Arial" w:eastAsia="Arial"/>
          <w:sz w:val="17"/>
          <w:szCs w:val="17"/>
          <w:spacing w:val="0"/>
          <w:w w:val="111"/>
          <w:b/>
          <w:bCs/>
          <w:position w:val="1"/>
        </w:rPr>
        <w:t>MATURITE</w:t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1"/>
        </w:rPr>
        <w:tab/>
      </w:r>
      <w:r>
        <w:rPr>
          <w:rFonts w:ascii="Arial" w:hAnsi="Arial" w:cs="Arial" w:eastAsia="Arial"/>
          <w:sz w:val="17"/>
          <w:szCs w:val="17"/>
          <w:spacing w:val="0"/>
          <w:w w:val="111"/>
          <w:b/>
          <w:bCs/>
          <w:position w:val="1"/>
        </w:rPr>
        <w:t>MULTIPLICATION</w:t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1"/>
        </w:rPr>
        <w:tab/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1"/>
        </w:rPr>
        <w:t>DETENTEUR</w:t>
      </w:r>
      <w:r>
        <w:rPr>
          <w:rFonts w:ascii="Arial" w:hAnsi="Arial" w:cs="Arial" w:eastAsia="Arial"/>
          <w:sz w:val="17"/>
          <w:szCs w:val="17"/>
          <w:spacing w:val="5"/>
          <w:w w:val="100"/>
          <w:b/>
          <w:bCs/>
          <w:position w:val="1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00"/>
          <w:b/>
          <w:bCs/>
          <w:position w:val="1"/>
        </w:rPr>
        <w:tab/>
      </w:r>
      <w:r>
        <w:rPr>
          <w:rFonts w:ascii="Arial" w:hAnsi="Arial" w:cs="Arial" w:eastAsia="Arial"/>
          <w:sz w:val="17"/>
          <w:szCs w:val="17"/>
          <w:spacing w:val="0"/>
          <w:w w:val="104"/>
          <w:b/>
          <w:bCs/>
          <w:position w:val="1"/>
        </w:rPr>
        <w:t>REGION</w:t>
      </w:r>
      <w:r>
        <w:rPr>
          <w:rFonts w:ascii="Arial" w:hAnsi="Arial" w:cs="Arial" w:eastAsia="Arial"/>
          <w:sz w:val="17"/>
          <w:szCs w:val="17"/>
          <w:spacing w:val="0"/>
          <w:w w:val="100"/>
          <w:position w:val="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3545"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16"/>
        </w:rPr>
        <w:t>APPELLATIONS</w:t>
      </w:r>
      <w:r>
        <w:rPr>
          <w:rFonts w:ascii="Arial" w:hAnsi="Arial" w:cs="Arial" w:eastAsia="Arial"/>
          <w:sz w:val="16"/>
          <w:szCs w:val="16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93" w:right="-20"/>
        <w:jc w:val="left"/>
        <w:tabs>
          <w:tab w:pos="2140" w:val="left"/>
          <w:tab w:pos="5420" w:val="left"/>
          <w:tab w:pos="7480" w:val="left"/>
          <w:tab w:pos="9480" w:val="left"/>
          <w:tab w:pos="11040" w:val="left"/>
          <w:tab w:pos="1396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PRIMATICCI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SANANTU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PETITE</w:t>
      </w:r>
      <w:r>
        <w:rPr>
          <w:rFonts w:ascii="Arial" w:hAnsi="Arial" w:cs="Arial" w:eastAsia="Arial"/>
          <w:sz w:val="16"/>
          <w:szCs w:val="16"/>
          <w:spacing w:val="1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16"/>
          <w:szCs w:val="16"/>
          <w:spacing w:val="3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RONDE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TRES</w:t>
      </w:r>
      <w:r>
        <w:rPr>
          <w:rFonts w:ascii="Arial" w:hAnsi="Arial" w:cs="Arial" w:eastAsia="Arial"/>
          <w:sz w:val="16"/>
          <w:szCs w:val="16"/>
          <w:spacing w:val="9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COLOREE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position w:val="6"/>
        </w:rPr>
        <w:t>#</w:t>
      </w:r>
      <w:r>
        <w:rPr>
          <w:rFonts w:ascii="Times New Roman" w:hAnsi="Times New Roman" w:cs="Times New Roman" w:eastAsia="Times New Roman"/>
          <w:sz w:val="17"/>
          <w:szCs w:val="17"/>
          <w:spacing w:val="16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b/>
          <w:bCs/>
          <w:position w:val="6"/>
        </w:rPr>
        <w:t>20</w:t>
      </w:r>
      <w:r>
        <w:rPr>
          <w:rFonts w:ascii="Times New Roman" w:hAnsi="Times New Roman" w:cs="Times New Roman" w:eastAsia="Times New Roman"/>
          <w:sz w:val="16"/>
          <w:szCs w:val="16"/>
          <w:spacing w:val="25"/>
          <w:w w:val="100"/>
          <w:b/>
          <w:bCs/>
          <w:position w:val="6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  <w:t>Juin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PLAINE</w:t>
      </w:r>
      <w:r>
        <w:rPr>
          <w:rFonts w:ascii="Arial" w:hAnsi="Arial" w:cs="Arial" w:eastAsia="Arial"/>
          <w:sz w:val="16"/>
          <w:szCs w:val="16"/>
          <w:spacing w:val="-1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DE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4"/>
          <w:position w:val="1"/>
        </w:rPr>
        <w:t>PERl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89" w:after="0" w:line="240" w:lineRule="auto"/>
        <w:ind w:left="5478" w:right="6832"/>
        <w:jc w:val="center"/>
        <w:tabs>
          <w:tab w:pos="742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QUEUE</w:t>
      </w:r>
      <w:r>
        <w:rPr>
          <w:rFonts w:ascii="Arial" w:hAnsi="Arial" w:cs="Arial" w:eastAsia="Arial"/>
          <w:sz w:val="16"/>
          <w:szCs w:val="16"/>
          <w:spacing w:val="7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LONGUE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.IAUNE</w:t>
      </w:r>
      <w:r>
        <w:rPr>
          <w:rFonts w:ascii="Arial" w:hAnsi="Arial" w:cs="Arial" w:eastAsia="Arial"/>
          <w:sz w:val="16"/>
          <w:szCs w:val="16"/>
          <w:spacing w:val="5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&amp;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99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</w:r>
    </w:p>
    <w:p>
      <w:pPr>
        <w:spacing w:before="7" w:after="0" w:line="410" w:lineRule="atLeast"/>
        <w:ind w:left="375" w:right="696" w:firstLine="-7"/>
        <w:jc w:val="center"/>
        <w:tabs>
          <w:tab w:pos="1860" w:val="left"/>
          <w:tab w:pos="5400" w:val="left"/>
          <w:tab w:pos="7460" w:val="left"/>
          <w:tab w:pos="7700" w:val="left"/>
          <w:tab w:pos="9440" w:val="left"/>
          <w:tab w:pos="11020" w:val="left"/>
          <w:tab w:pos="12580" w:val="left"/>
          <w:tab w:pos="12820" w:val="left"/>
          <w:tab w:pos="14160" w:val="left"/>
          <w:tab w:pos="1422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PRIMATICCI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SANGHJUANINO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QUEUE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MOYENNE</w:t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COLOREE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6"/>
        </w:rPr>
        <w:t>#</w:t>
      </w:r>
      <w:r>
        <w:rPr>
          <w:rFonts w:ascii="Times New Roman" w:hAnsi="Times New Roman" w:cs="Times New Roman" w:eastAsia="Times New Roman"/>
          <w:sz w:val="16"/>
          <w:szCs w:val="16"/>
          <w:spacing w:val="23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spacing w:val="0"/>
          <w:w w:val="100"/>
          <w:b/>
          <w:bCs/>
          <w:position w:val="6"/>
        </w:rPr>
        <w:t>28</w:t>
      </w:r>
      <w:r>
        <w:rPr>
          <w:rFonts w:ascii="Times New Roman" w:hAnsi="Times New Roman" w:cs="Times New Roman" w:eastAsia="Times New Roman"/>
          <w:sz w:val="17"/>
          <w:szCs w:val="17"/>
          <w:spacing w:val="12"/>
          <w:w w:val="100"/>
          <w:b/>
          <w:bCs/>
          <w:position w:val="6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  <w:t>Juin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MAESTRACCI</w:t>
      </w:r>
      <w:r>
        <w:rPr>
          <w:rFonts w:ascii="Arial" w:hAnsi="Arial" w:cs="Arial" w:eastAsia="Arial"/>
          <w:sz w:val="16"/>
          <w:szCs w:val="16"/>
          <w:spacing w:val="-3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90"/>
          <w:position w:val="1"/>
        </w:rPr>
        <w:t>MARGINA</w:t>
      </w:r>
      <w:r>
        <w:rPr>
          <w:rFonts w:ascii="Arial" w:hAnsi="Arial" w:cs="Arial" w:eastAsia="Arial"/>
          <w:sz w:val="16"/>
          <w:szCs w:val="16"/>
          <w:spacing w:val="0"/>
          <w:w w:val="9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PRIMATICCI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SANGHJUANINO</w:t>
        <w:tab/>
      </w:r>
      <w:r>
        <w:rPr>
          <w:rFonts w:ascii="Arial" w:hAnsi="Arial" w:cs="Arial" w:eastAsia="Arial"/>
          <w:sz w:val="16"/>
          <w:szCs w:val="16"/>
          <w:spacing w:val="0"/>
          <w:w w:val="90"/>
          <w:position w:val="0"/>
        </w:rPr>
        <w:t> 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QUEUE</w:t>
      </w:r>
      <w:r>
        <w:rPr>
          <w:rFonts w:ascii="Arial" w:hAnsi="Arial" w:cs="Arial" w:eastAsia="Arial"/>
          <w:sz w:val="16"/>
          <w:szCs w:val="16"/>
          <w:spacing w:val="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LONGUE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TRES</w:t>
      </w:r>
      <w:r>
        <w:rPr>
          <w:rFonts w:ascii="Arial" w:hAnsi="Arial" w:cs="Arial" w:eastAsia="Arial"/>
          <w:sz w:val="16"/>
          <w:szCs w:val="16"/>
          <w:spacing w:val="9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COLOREE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45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26"/>
          <w:position w:val="6"/>
        </w:rPr>
        <w:t>#</w:t>
      </w:r>
      <w:r>
        <w:rPr>
          <w:rFonts w:ascii="Times New Roman" w:hAnsi="Times New Roman" w:cs="Times New Roman" w:eastAsia="Times New Roman"/>
          <w:sz w:val="16"/>
          <w:szCs w:val="16"/>
          <w:spacing w:val="-8"/>
          <w:w w:val="126"/>
          <w:position w:val="6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b/>
          <w:bCs/>
          <w:position w:val="6"/>
        </w:rPr>
        <w:t>28</w:t>
      </w:r>
      <w:r>
        <w:rPr>
          <w:rFonts w:ascii="Times New Roman" w:hAnsi="Times New Roman" w:cs="Times New Roman" w:eastAsia="Times New Roman"/>
          <w:sz w:val="16"/>
          <w:szCs w:val="16"/>
          <w:spacing w:val="24"/>
          <w:w w:val="100"/>
          <w:b/>
          <w:bCs/>
          <w:position w:val="6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  <w:t>Juin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45"/>
          <w:b/>
          <w:bCs/>
          <w:position w:val="6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b/>
          <w:bCs/>
          <w:position w:val="6"/>
        </w:rPr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SOL</w:t>
      </w:r>
      <w:r>
        <w:rPr>
          <w:rFonts w:ascii="Arial" w:hAnsi="Arial" w:cs="Arial" w:eastAsia="Arial"/>
          <w:sz w:val="16"/>
          <w:szCs w:val="16"/>
          <w:spacing w:val="1"/>
          <w:w w:val="100"/>
          <w:position w:val="1"/>
        </w:rPr>
        <w:t>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ER</w:t>
      </w:r>
      <w:r>
        <w:rPr>
          <w:rFonts w:ascii="Arial" w:hAnsi="Arial" w:cs="Arial" w:eastAsia="Arial"/>
          <w:sz w:val="16"/>
          <w:szCs w:val="16"/>
          <w:spacing w:val="-3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2"/>
          <w:position w:val="1"/>
        </w:rPr>
        <w:t>.MARANA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10" w:after="0" w:line="240" w:lineRule="auto"/>
        <w:ind w:left="7429" w:right="6829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JAUNE</w:t>
      </w:r>
      <w:r>
        <w:rPr>
          <w:rFonts w:ascii="Arial" w:hAnsi="Arial" w:cs="Arial" w:eastAsia="Arial"/>
          <w:sz w:val="16"/>
          <w:szCs w:val="16"/>
          <w:spacing w:val="5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&amp;</w:t>
      </w:r>
      <w:r>
        <w:rPr>
          <w:rFonts w:ascii="Arial" w:hAnsi="Arial" w:cs="Arial" w:eastAsia="Arial"/>
          <w:sz w:val="16"/>
          <w:szCs w:val="16"/>
          <w:spacing w:val="1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1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</w:rPr>
      </w:r>
    </w:p>
    <w:p>
      <w:pPr>
        <w:spacing w:before="66" w:after="0" w:line="243" w:lineRule="auto"/>
        <w:ind w:left="3877" w:right="686" w:firstLine="-3483"/>
        <w:jc w:val="left"/>
        <w:tabs>
          <w:tab w:pos="2160" w:val="left"/>
          <w:tab w:pos="3580" w:val="left"/>
          <w:tab w:pos="5500" w:val="left"/>
          <w:tab w:pos="7600" w:val="left"/>
          <w:tab w:pos="9480" w:val="left"/>
          <w:tab w:pos="11040" w:val="left"/>
          <w:tab w:pos="1424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PRIMATICCI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BIRDONE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SAN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GHJUANINU</w:t>
      </w:r>
      <w:r>
        <w:rPr>
          <w:rFonts w:ascii="Arial" w:hAnsi="Arial" w:cs="Arial" w:eastAsia="Arial"/>
          <w:sz w:val="16"/>
          <w:szCs w:val="16"/>
          <w:spacing w:val="-35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QUEUE</w:t>
      </w:r>
      <w:r>
        <w:rPr>
          <w:rFonts w:ascii="Arial" w:hAnsi="Arial" w:cs="Arial" w:eastAsia="Arial"/>
          <w:sz w:val="16"/>
          <w:szCs w:val="16"/>
          <w:spacing w:val="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LONGUE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TRES</w:t>
      </w:r>
      <w:r>
        <w:rPr>
          <w:rFonts w:ascii="Arial" w:hAnsi="Arial" w:cs="Arial" w:eastAsia="Arial"/>
          <w:sz w:val="16"/>
          <w:szCs w:val="16"/>
          <w:spacing w:val="1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VERTE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  <w:position w:val="7"/>
        </w:rPr>
        <w:t>#</w:t>
      </w:r>
      <w:r>
        <w:rPr>
          <w:rFonts w:ascii="Times New Roman" w:hAnsi="Times New Roman" w:cs="Times New Roman" w:eastAsia="Times New Roman"/>
          <w:sz w:val="18"/>
          <w:szCs w:val="18"/>
          <w:spacing w:val="8"/>
          <w:w w:val="100"/>
          <w:position w:val="7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7"/>
        </w:rPr>
        <w:t>26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7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7"/>
        </w:rPr>
        <w:t>Juin</w:t>
      </w:r>
      <w:r>
        <w:rPr>
          <w:rFonts w:ascii="Arial" w:hAnsi="Arial" w:cs="Arial" w:eastAsia="Arial"/>
          <w:sz w:val="16"/>
          <w:szCs w:val="16"/>
          <w:spacing w:val="-41"/>
          <w:w w:val="100"/>
          <w:position w:val="7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7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MARANA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BIRDONE</w:t>
      </w:r>
      <w:r>
        <w:rPr>
          <w:rFonts w:ascii="Arial" w:hAnsi="Arial" w:cs="Arial" w:eastAsia="Arial"/>
          <w:sz w:val="16"/>
          <w:szCs w:val="16"/>
          <w:spacing w:val="-3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  <w:tab/>
        <w:tab/>
        <w:tab/>
        <w:tab/>
      </w:r>
      <w:r>
        <w:rPr>
          <w:rFonts w:ascii="Arial" w:hAnsi="Arial" w:cs="Arial" w:eastAsia="Arial"/>
          <w:sz w:val="16"/>
          <w:szCs w:val="16"/>
          <w:spacing w:val="0"/>
          <w:w w:val="135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0"/>
        </w:rPr>
        <w:t>CORTE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20" w:after="0" w:line="400" w:lineRule="atLeast"/>
        <w:ind w:left="170" w:right="672" w:firstLine="360"/>
        <w:jc w:val="left"/>
        <w:tabs>
          <w:tab w:pos="1900" w:val="left"/>
          <w:tab w:pos="2020" w:val="left"/>
          <w:tab w:pos="3660" w:val="left"/>
          <w:tab w:pos="5340" w:val="left"/>
          <w:tab w:pos="7600" w:val="left"/>
          <w:tab w:pos="7840" w:val="left"/>
          <w:tab w:pos="9280" w:val="left"/>
          <w:tab w:pos="11040" w:val="left"/>
          <w:tab w:pos="12780" w:val="left"/>
          <w:tab w:pos="14220" w:val="left"/>
        </w:tabs>
        <w:rPr>
          <w:rFonts w:ascii="Arial" w:hAnsi="Arial" w:cs="Arial" w:eastAsia="Arial"/>
          <w:sz w:val="16"/>
          <w:szCs w:val="16"/>
        </w:rPr>
      </w:pPr>
      <w:rPr/>
      <w:r>
        <w:rPr/>
        <w:pict>
          <v:group style="position:absolute;margin-left:753.913147pt;margin-top:4.725675pt;width:57.937955pt;height:.1pt;mso-position-horizontal-relative:page;mso-position-vertical-relative:paragraph;z-index:-13431" coordorigin="15078,95" coordsize="1159,2">
            <v:shape style="position:absolute;left:15078;top:95;width:1159;height:2" coordorigin="15078,95" coordsize="1159,0" path="m15078,95l16237,95e" filled="f" stroked="t" strokeweight=".35986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LUGLINI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CAMUGHJNA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12"/>
          <w:position w:val="1"/>
        </w:rPr>
        <w:t> 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CAMUGLINA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QUEUE</w:t>
      </w:r>
      <w:r>
        <w:rPr>
          <w:rFonts w:ascii="Arial" w:hAnsi="Arial" w:cs="Arial" w:eastAsia="Arial"/>
          <w:sz w:val="16"/>
          <w:szCs w:val="16"/>
          <w:spacing w:val="5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PUSTULES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  <w:tab/>
      </w:r>
      <w:r>
        <w:rPr>
          <w:rFonts w:ascii="Arial" w:hAnsi="Arial" w:cs="Arial" w:eastAsia="Arial"/>
          <w:sz w:val="16"/>
          <w:szCs w:val="16"/>
          <w:spacing w:val="0"/>
          <w:w w:val="135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FIN</w:t>
      </w:r>
      <w:r>
        <w:rPr>
          <w:rFonts w:ascii="Arial" w:hAnsi="Arial" w:cs="Arial" w:eastAsia="Arial"/>
          <w:sz w:val="16"/>
          <w:szCs w:val="16"/>
          <w:spacing w:val="1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JUILLET</w:t>
      </w:r>
      <w:r>
        <w:rPr>
          <w:rFonts w:ascii="Arial" w:hAnsi="Arial" w:cs="Arial" w:eastAsia="Arial"/>
          <w:sz w:val="16"/>
          <w:szCs w:val="16"/>
          <w:spacing w:val="-3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2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GUIDONI</w:t>
      </w:r>
      <w:r>
        <w:rPr>
          <w:rFonts w:ascii="Arial" w:hAnsi="Arial" w:cs="Arial" w:eastAsia="Arial"/>
          <w:sz w:val="16"/>
          <w:szCs w:val="16"/>
          <w:spacing w:val="-3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45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>MARANA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LUGLINI</w:t>
      </w:r>
      <w:r>
        <w:rPr>
          <w:rFonts w:ascii="Arial" w:hAnsi="Arial" w:cs="Arial" w:eastAsia="Arial"/>
          <w:sz w:val="16"/>
          <w:szCs w:val="16"/>
          <w:spacing w:val="39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AOSTINI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VERA</w:t>
      </w:r>
      <w:r>
        <w:rPr>
          <w:rFonts w:ascii="Arial" w:hAnsi="Arial" w:cs="Arial" w:eastAsia="Arial"/>
          <w:sz w:val="16"/>
          <w:szCs w:val="16"/>
          <w:spacing w:val="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BIR:JONE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INGANA</w:t>
      </w:r>
      <w:r>
        <w:rPr>
          <w:rFonts w:ascii="Arial" w:hAnsi="Arial" w:cs="Arial" w:eastAsia="Arial"/>
          <w:sz w:val="16"/>
          <w:szCs w:val="16"/>
          <w:spacing w:val="1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LADRI</w:t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TRES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VERTE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7"/>
        </w:rPr>
        <w:t>#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27"/>
          <w:w w:val="100"/>
          <w:position w:val="7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7"/>
        </w:rPr>
        <w:t>15</w:t>
      </w:r>
      <w:r>
        <w:rPr>
          <w:rFonts w:ascii="Arial" w:hAnsi="Arial" w:cs="Arial" w:eastAsia="Arial"/>
          <w:sz w:val="16"/>
          <w:szCs w:val="16"/>
          <w:spacing w:val="-1"/>
          <w:w w:val="100"/>
          <w:position w:val="7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7"/>
        </w:rPr>
        <w:t>JUILLET</w:t>
      </w:r>
      <w:r>
        <w:rPr>
          <w:rFonts w:ascii="Arial" w:hAnsi="Arial" w:cs="Arial" w:eastAsia="Arial"/>
          <w:sz w:val="16"/>
          <w:szCs w:val="16"/>
          <w:spacing w:val="-32"/>
          <w:w w:val="100"/>
          <w:position w:val="7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7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CASINCA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jc w:val="left"/>
        <w:spacing w:after="0"/>
        <w:sectPr>
          <w:pgSz w:w="16840" w:h="12000" w:orient="landscape"/>
          <w:pgMar w:top="0" w:bottom="280" w:left="960" w:right="200"/>
        </w:sectPr>
      </w:pPr>
      <w:rPr/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180" w:lineRule="exact"/>
        <w:ind w:left="1991" w:right="-64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16"/>
          <w:szCs w:val="16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STURZONE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0" w:after="0" w:line="253" w:lineRule="exact"/>
        <w:ind w:right="-20"/>
        <w:jc w:val="left"/>
        <w:tabs>
          <w:tab w:pos="5880" w:val="left"/>
          <w:tab w:pos="10700" w:val="left"/>
        </w:tabs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3"/>
          <w:szCs w:val="13"/>
          <w:spacing w:val="0"/>
          <w:w w:val="100"/>
          <w:b/>
          <w:bCs/>
          <w:position w:val="-2"/>
        </w:rPr>
        <w:t>INGANA</w:t>
      </w:r>
      <w:r>
        <w:rPr>
          <w:rFonts w:ascii="Arial" w:hAnsi="Arial" w:cs="Arial" w:eastAsia="Arial"/>
          <w:sz w:val="13"/>
          <w:szCs w:val="13"/>
          <w:spacing w:val="30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b/>
          <w:bCs/>
          <w:position w:val="-2"/>
        </w:rPr>
        <w:t>CACCIATORI</w:t>
      </w:r>
      <w:r>
        <w:rPr>
          <w:rFonts w:ascii="Arial" w:hAnsi="Arial" w:cs="Arial" w:eastAsia="Arial"/>
          <w:sz w:val="13"/>
          <w:szCs w:val="13"/>
          <w:spacing w:val="5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b/>
          <w:bCs/>
          <w:position w:val="-2"/>
        </w:rPr>
        <w:tab/>
      </w:r>
      <w:r>
        <w:rPr>
          <w:rFonts w:ascii="Arial" w:hAnsi="Arial" w:cs="Arial" w:eastAsia="Arial"/>
          <w:sz w:val="13"/>
          <w:szCs w:val="13"/>
          <w:spacing w:val="0"/>
          <w:w w:val="100"/>
          <w:b/>
          <w:bCs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0"/>
        </w:rPr>
        <w:t>#</w:t>
      </w:r>
      <w:r>
        <w:rPr>
          <w:rFonts w:ascii="Times New Roman" w:hAnsi="Times New Roman" w:cs="Times New Roman" w:eastAsia="Times New Roman"/>
          <w:sz w:val="16"/>
          <w:szCs w:val="16"/>
          <w:spacing w:val="1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15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AOUT</w:t>
      </w:r>
      <w:r>
        <w:rPr>
          <w:rFonts w:ascii="Arial" w:hAnsi="Arial" w:cs="Arial" w:eastAsia="Arial"/>
          <w:sz w:val="16"/>
          <w:szCs w:val="16"/>
          <w:spacing w:val="-4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6"/>
        </w:rPr>
        <w:t>MARANA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960" w:right="200"/>
          <w:cols w:num="2" w:equalWidth="0">
            <w:col w:w="3062" w:space="462"/>
            <w:col w:w="12156"/>
          </w:cols>
        </w:sectPr>
      </w:pPr>
      <w:rPr/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40" w:lineRule="auto"/>
        <w:ind w:right="666"/>
        <w:jc w:val="right"/>
        <w:tabs>
          <w:tab w:pos="1660" w:val="left"/>
          <w:tab w:pos="3280" w:val="left"/>
          <w:tab w:pos="5240" w:val="left"/>
          <w:tab w:pos="8880" w:val="left"/>
          <w:tab w:pos="10540" w:val="left"/>
          <w:tab w:pos="12140" w:val="left"/>
          <w:tab w:pos="1368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AOSTINI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AOSTINA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FERINGULA</w:t>
      </w:r>
      <w:r>
        <w:rPr>
          <w:rFonts w:ascii="Arial" w:hAnsi="Arial" w:cs="Arial" w:eastAsia="Arial"/>
          <w:sz w:val="16"/>
          <w:szCs w:val="16"/>
          <w:spacing w:val="-35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MOYENNE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1"/>
        </w:rPr>
        <w:t>#</w:t>
      </w:r>
      <w:r>
        <w:rPr>
          <w:rFonts w:ascii="Times New Roman" w:hAnsi="Times New Roman" w:cs="Times New Roman" w:eastAsia="Times New Roman"/>
          <w:sz w:val="16"/>
          <w:szCs w:val="16"/>
          <w:spacing w:val="2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15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AOUT</w:t>
      </w:r>
      <w:r>
        <w:rPr>
          <w:rFonts w:ascii="Arial" w:hAnsi="Arial" w:cs="Arial" w:eastAsia="Arial"/>
          <w:sz w:val="16"/>
          <w:szCs w:val="16"/>
          <w:spacing w:val="-4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27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PASQUALINI</w:t>
      </w:r>
      <w:r>
        <w:rPr>
          <w:rFonts w:ascii="Arial" w:hAnsi="Arial" w:cs="Arial" w:eastAsia="Arial"/>
          <w:sz w:val="16"/>
          <w:szCs w:val="16"/>
          <w:spacing w:val="-35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99"/>
          <w:position w:val="1"/>
        </w:rPr>
        <w:t>FARINOLE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166" w:lineRule="exact"/>
        <w:ind w:left="14213" w:right="710" w:firstLine="-13912"/>
        <w:jc w:val="right"/>
        <w:tabs>
          <w:tab w:pos="2040" w:val="left"/>
          <w:tab w:pos="3600" w:val="left"/>
          <w:tab w:pos="5440" w:val="left"/>
          <w:tab w:pos="7820" w:val="left"/>
          <w:tab w:pos="9500" w:val="left"/>
          <w:tab w:pos="11000" w:val="left"/>
          <w:tab w:pos="12820" w:val="left"/>
          <w:tab w:pos="1418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</w:rPr>
        <w:t>SITTEMBRINI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ZUCCOTTA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ZUCCULAGHJA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TRES</w:t>
      </w:r>
      <w:r>
        <w:rPr>
          <w:rFonts w:ascii="Arial" w:hAnsi="Arial" w:cs="Arial" w:eastAsia="Arial"/>
          <w:sz w:val="16"/>
          <w:szCs w:val="16"/>
          <w:spacing w:val="1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BOSSELEE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DEBUT</w:t>
      </w:r>
      <w:r>
        <w:rPr>
          <w:rFonts w:ascii="Arial" w:hAnsi="Arial" w:cs="Arial" w:eastAsia="Arial"/>
          <w:sz w:val="16"/>
          <w:szCs w:val="16"/>
          <w:spacing w:val="-28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>GREFFAGE</w:t>
      </w:r>
      <w:r>
        <w:rPr>
          <w:rFonts w:ascii="Arial" w:hAnsi="Arial" w:cs="Arial" w:eastAsia="Arial"/>
          <w:sz w:val="16"/>
          <w:szCs w:val="16"/>
          <w:spacing w:val="-27"/>
          <w:w w:val="100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>FILIPPI</w:t>
      </w:r>
      <w:r>
        <w:rPr>
          <w:rFonts w:ascii="Arial" w:hAnsi="Arial" w:cs="Arial" w:eastAsia="Arial"/>
          <w:sz w:val="16"/>
          <w:szCs w:val="16"/>
          <w:spacing w:val="-28"/>
          <w:w w:val="100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99"/>
          <w:position w:val="2"/>
        </w:rPr>
        <w:t>GUAGNO</w:t>
      </w:r>
      <w:r>
        <w:rPr>
          <w:rFonts w:ascii="Arial" w:hAnsi="Arial" w:cs="Arial" w:eastAsia="Arial"/>
          <w:sz w:val="16"/>
          <w:szCs w:val="16"/>
          <w:spacing w:val="0"/>
          <w:w w:val="99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MARANA</w:t>
      </w:r>
    </w:p>
    <w:p>
      <w:pPr>
        <w:jc w:val="right"/>
        <w:spacing w:after="0"/>
        <w:sectPr>
          <w:type w:val="continuous"/>
          <w:pgSz w:w="16840" w:h="12000" w:orient="landscape"/>
          <w:pgMar w:top="1000" w:bottom="0" w:left="960" w:right="200"/>
        </w:sectPr>
      </w:pPr>
      <w:rPr/>
    </w:p>
    <w:p>
      <w:pPr>
        <w:spacing w:before="0" w:after="0" w:line="129" w:lineRule="exact"/>
        <w:ind w:left="3833" w:right="-67"/>
        <w:jc w:val="left"/>
        <w:tabs>
          <w:tab w:pos="776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3"/>
        </w:rPr>
        <w:t>ZUCCONA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ORANGE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76" w:after="0" w:line="180" w:lineRule="exact"/>
        <w:ind w:left="3701" w:right="3667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1"/>
          <w:position w:val="-1"/>
        </w:rPr>
        <w:t>BASTIAGHJA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2" w:after="0" w:line="240" w:lineRule="auto"/>
        <w:ind w:right="-20"/>
        <w:jc w:val="left"/>
        <w:tabs>
          <w:tab w:pos="5040" w:val="left"/>
        </w:tabs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SEPTEMBRE</w:t>
      </w:r>
      <w:r>
        <w:rPr>
          <w:rFonts w:ascii="Arial" w:hAnsi="Arial" w:cs="Arial" w:eastAsia="Arial"/>
          <w:sz w:val="16"/>
          <w:szCs w:val="16"/>
          <w:spacing w:val="-25"/>
          <w:w w:val="10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4"/>
          <w:position w:val="3"/>
        </w:rPr>
        <w:t>PERl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960" w:right="200"/>
          <w:cols w:num="2" w:equalWidth="0">
            <w:col w:w="8456" w:space="876"/>
            <w:col w:w="6348"/>
          </w:cols>
        </w:sectPr>
      </w:pPr>
      <w:rPr/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0pt;margin-top:.500042pt;width:839.380617pt;height:259.722487pt;mso-position-horizontal-relative:page;mso-position-vertical-relative:page;z-index:-13436" coordorigin="0,10" coordsize="16788,5194">
            <v:group style="position:absolute;left:0;top:14;width:16784;height:2" coordorigin="0,14" coordsize="16784,2">
              <v:shape style="position:absolute;left:0;top:14;width:16784;height:2" coordorigin="0,14" coordsize="16784,0" path="m0,14l16784,14e" filled="f" stroked="t" strokeweight=".359863pt" strokecolor="#000000">
                <v:path arrowok="t"/>
              </v:shape>
            </v:group>
            <v:group style="position:absolute;left:11;top:57;width:2;height:5140" coordorigin="11,57" coordsize="2,5140">
              <v:shape style="position:absolute;left:11;top:57;width:2;height:5140" coordorigin="11,57" coordsize="0,5140" path="m11,5197l11,57e" filled="f" stroked="t" strokeweight=".71972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.179932pt;margin-top:264.902344pt;width:.1pt;height:38.517428pt;mso-position-horizontal-relative:page;mso-position-vertical-relative:page;z-index:-13435" coordorigin="4,5298" coordsize="2,770">
            <v:shape style="position:absolute;left:4;top:5298;width:2;height:770" coordorigin="4,5298" coordsize="0,770" path="m4,6068l4,5298e" filled="f" stroked="t" strokeweight=".359863pt" strokecolor="#000000">
              <v:path arrowok="t"/>
            </v:shape>
          </v:group>
          <w10:wrap type="none"/>
        </w:pict>
      </w:r>
      <w:r>
        <w:rPr/>
        <w:pict>
          <v:group style="position:absolute;margin-left:.359863pt;margin-top:309.539337pt;width:.1pt;height:82.074519pt;mso-position-horizontal-relative:page;mso-position-vertical-relative:page;z-index:-13434" coordorigin="7,6191" coordsize="2,1641">
            <v:shape style="position:absolute;left:7;top:6191;width:2;height:1641" coordorigin="7,6191" coordsize="0,1641" path="m7,7832l7,6191e" filled="f" stroked="t" strokeweight=".359863pt" strokecolor="#000000">
              <v:path arrowok="t"/>
            </v:shape>
          </v:group>
          <w10:wrap type="none"/>
        </w:pict>
      </w:r>
      <w:r>
        <w:rPr/>
        <w:pict>
          <v:group style="position:absolute;margin-left:.179932pt;margin-top:431.211212pt;width:.1pt;height:63.355769pt;mso-position-horizontal-relative:page;mso-position-vertical-relative:page;z-index:-13433" coordorigin="4,8624" coordsize="2,1267">
            <v:shape style="position:absolute;left:4;top:8624;width:2;height:1267" coordorigin="4,8624" coordsize="0,1267" path="m4,9891l4,8624e" filled="f" stroked="t" strokeweight=".359863pt" strokecolor="#000000">
              <v:path arrowok="t"/>
            </v:shape>
          </v:group>
          <w10:wrap type="none"/>
        </w:pict>
      </w:r>
      <w:r>
        <w:rPr>
          <w:sz w:val="17"/>
          <w:szCs w:val="17"/>
        </w:rPr>
      </w:r>
    </w:p>
    <w:p>
      <w:pPr>
        <w:spacing w:before="62" w:after="0" w:line="210" w:lineRule="auto"/>
        <w:ind w:left="7691" w:right="668" w:firstLine="-7377"/>
        <w:jc w:val="left"/>
        <w:tabs>
          <w:tab w:pos="2120" w:val="left"/>
          <w:tab w:pos="3940" w:val="left"/>
          <w:tab w:pos="5520" w:val="left"/>
          <w:tab w:pos="7360" w:val="left"/>
          <w:tab w:pos="9520" w:val="left"/>
          <w:tab w:pos="11020" w:val="left"/>
          <w:tab w:pos="12720" w:val="left"/>
          <w:tab w:pos="14200" w:val="left"/>
        </w:tabs>
        <w:rPr>
          <w:rFonts w:ascii="Arial" w:hAnsi="Arial" w:cs="Arial" w:eastAsia="Arial"/>
          <w:sz w:val="16"/>
          <w:szCs w:val="16"/>
        </w:rPr>
      </w:pPr>
      <w:rPr/>
      <w:r>
        <w:rPr/>
        <w:pict>
          <v:group style="position:absolute;margin-left:527.919128pt;margin-top:-3.67811pt;width:39.584938pt;height:.1pt;mso-position-horizontal-relative:page;mso-position-vertical-relative:paragraph;z-index:-13430" coordorigin="10558,-74" coordsize="792,2">
            <v:shape style="position:absolute;left:10558;top:-74;width:792;height:2" coordorigin="10558,-74" coordsize="792,0" path="m10558,-74l11350,-74e" filled="f" stroked="t" strokeweight=".35986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SITTEMBRINI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>SPADONA</w:t>
      </w:r>
      <w:r>
        <w:rPr>
          <w:rFonts w:ascii="Arial" w:hAnsi="Arial" w:cs="Arial" w:eastAsia="Arial"/>
          <w:sz w:val="16"/>
          <w:szCs w:val="16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PIZANA</w:t>
      </w:r>
      <w:r>
        <w:rPr>
          <w:rFonts w:ascii="Arial" w:hAnsi="Arial" w:cs="Arial" w:eastAsia="Arial"/>
          <w:sz w:val="16"/>
          <w:szCs w:val="16"/>
          <w:spacing w:val="-33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PEU</w:t>
      </w:r>
      <w:r>
        <w:rPr>
          <w:rFonts w:ascii="Arial" w:hAnsi="Arial" w:cs="Arial" w:eastAsia="Arial"/>
          <w:sz w:val="16"/>
          <w:szCs w:val="16"/>
          <w:spacing w:val="9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BOSSELEE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VERT</w:t>
      </w:r>
      <w:r>
        <w:rPr>
          <w:rFonts w:ascii="Arial" w:hAnsi="Arial" w:cs="Arial" w:eastAsia="Arial"/>
          <w:sz w:val="16"/>
          <w:szCs w:val="16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JAUNE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TRES</w:t>
      </w:r>
      <w:r>
        <w:rPr>
          <w:rFonts w:ascii="Arial" w:hAnsi="Arial" w:cs="Arial" w:eastAsia="Arial"/>
          <w:sz w:val="16"/>
          <w:szCs w:val="16"/>
          <w:spacing w:val="-40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DEBUT</w:t>
      </w:r>
      <w:r>
        <w:rPr>
          <w:rFonts w:ascii="Arial" w:hAnsi="Arial" w:cs="Arial" w:eastAsia="Arial"/>
          <w:sz w:val="16"/>
          <w:szCs w:val="16"/>
          <w:spacing w:val="-39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>CASTELLI</w:t>
      </w:r>
      <w:r>
        <w:rPr>
          <w:rFonts w:ascii="Arial" w:hAnsi="Arial" w:cs="Arial" w:eastAsia="Arial"/>
          <w:sz w:val="16"/>
          <w:szCs w:val="16"/>
          <w:spacing w:val="-37"/>
          <w:w w:val="100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45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2"/>
        </w:rPr>
        <w:t>MARANA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2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0"/>
        </w:rPr>
        <w:t>PEU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-1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0"/>
        </w:rPr>
        <w:t>ROSE</w:t>
        <w:tab/>
        <w:tab/>
        <w:tab/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CASINCA</w:t>
      </w:r>
    </w:p>
    <w:p>
      <w:pPr>
        <w:spacing w:before="0" w:after="0" w:line="70" w:lineRule="exact"/>
        <w:ind w:left="9293" w:right="5278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2"/>
          <w:position w:val="-5"/>
        </w:rPr>
        <w:t>SEPTEMBRE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0" w:after="0" w:line="255" w:lineRule="exact"/>
        <w:ind w:left="6911" w:right="8551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25"/>
          <w:szCs w:val="25"/>
          <w:spacing w:val="0"/>
          <w:w w:val="160"/>
        </w:rPr>
        <w:t>.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spacing w:before="43" w:after="0" w:line="202" w:lineRule="exact"/>
        <w:ind w:left="7813" w:right="687" w:firstLine="-7492"/>
        <w:jc w:val="left"/>
        <w:tabs>
          <w:tab w:pos="1980" w:val="left"/>
          <w:tab w:pos="5420" w:val="left"/>
          <w:tab w:pos="7300" w:val="left"/>
          <w:tab w:pos="9140" w:val="left"/>
          <w:tab w:pos="11020" w:val="left"/>
          <w:tab w:pos="12620" w:val="left"/>
          <w:tab w:pos="1418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SITTEMBRINI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MUSCATELLA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POIRE</w:t>
      </w:r>
      <w:r>
        <w:rPr>
          <w:rFonts w:ascii="Arial" w:hAnsi="Arial" w:cs="Arial" w:eastAsia="Arial"/>
          <w:sz w:val="16"/>
          <w:szCs w:val="16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«</w:t>
      </w:r>
      <w:r>
        <w:rPr>
          <w:rFonts w:ascii="Arial" w:hAnsi="Arial" w:cs="Arial" w:eastAsia="Arial"/>
          <w:sz w:val="16"/>
          <w:szCs w:val="16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POMME</w:t>
      </w:r>
      <w:r>
        <w:rPr>
          <w:rFonts w:ascii="Arial" w:hAnsi="Arial" w:cs="Arial" w:eastAsia="Arial"/>
          <w:sz w:val="16"/>
          <w:szCs w:val="16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37"/>
          <w:position w:val="-1"/>
        </w:rPr>
        <w:t>"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COLOREE</w:t>
      </w:r>
      <w:r>
        <w:rPr>
          <w:rFonts w:ascii="Arial" w:hAnsi="Arial" w:cs="Arial" w:eastAsia="Arial"/>
          <w:sz w:val="16"/>
          <w:szCs w:val="16"/>
          <w:spacing w:val="-3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: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JAUNE</w:t>
      </w:r>
      <w:r>
        <w:rPr>
          <w:rFonts w:ascii="Arial" w:hAnsi="Arial" w:cs="Arial" w:eastAsia="Arial"/>
          <w:sz w:val="16"/>
          <w:szCs w:val="16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&amp;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FIN</w:t>
      </w:r>
      <w:r>
        <w:rPr>
          <w:rFonts w:ascii="Arial" w:hAnsi="Arial" w:cs="Arial" w:eastAsia="Arial"/>
          <w:sz w:val="16"/>
          <w:szCs w:val="16"/>
          <w:spacing w:val="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SEPTEMBRE</w:t>
      </w:r>
      <w:r>
        <w:rPr>
          <w:rFonts w:ascii="Arial" w:hAnsi="Arial" w:cs="Arial" w:eastAsia="Arial"/>
          <w:sz w:val="16"/>
          <w:szCs w:val="16"/>
          <w:spacing w:val="-25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STROMBONI</w:t>
        <w:tab/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1"/>
        </w:rPr>
        <w:t>TALLANU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ROUGE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2" w:lineRule="exact"/>
        <w:ind w:left="5719" w:right="737" w:firstLine="-5441"/>
        <w:jc w:val="right"/>
        <w:tabs>
          <w:tab w:pos="5340" w:val="left"/>
          <w:tab w:pos="7560" w:val="left"/>
          <w:tab w:pos="9360" w:val="left"/>
          <w:tab w:pos="11000" w:val="left"/>
          <w:tab w:pos="12680" w:val="left"/>
          <w:tab w:pos="1416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IMBERNINCHI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PLUS</w:t>
      </w:r>
      <w:r>
        <w:rPr>
          <w:rFonts w:ascii="Arial" w:hAnsi="Arial" w:cs="Arial" w:eastAsia="Arial"/>
          <w:sz w:val="16"/>
          <w:szCs w:val="16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LONGUE</w:t>
      </w:r>
      <w:r>
        <w:rPr>
          <w:rFonts w:ascii="Arial" w:hAnsi="Arial" w:cs="Arial" w:eastAsia="Arial"/>
          <w:sz w:val="16"/>
          <w:szCs w:val="16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QUE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VERT</w:t>
      </w:r>
      <w:r>
        <w:rPr>
          <w:rFonts w:ascii="Arial" w:hAnsi="Arial" w:cs="Arial" w:eastAsia="Arial"/>
          <w:sz w:val="16"/>
          <w:szCs w:val="16"/>
          <w:spacing w:val="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JAUNE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OCTOBRE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CASTELLI</w:t>
      </w:r>
      <w:r>
        <w:rPr>
          <w:rFonts w:ascii="Arial" w:hAnsi="Arial" w:cs="Arial" w:eastAsia="Arial"/>
          <w:sz w:val="16"/>
          <w:szCs w:val="16"/>
          <w:spacing w:val="-3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45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1"/>
        </w:rPr>
        <w:t>MARANA</w:t>
      </w:r>
      <w:r>
        <w:rPr>
          <w:rFonts w:ascii="Arial" w:hAnsi="Arial" w:cs="Arial" w:eastAsia="Arial"/>
          <w:sz w:val="16"/>
          <w:szCs w:val="16"/>
          <w:spacing w:val="0"/>
          <w:w w:val="101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SPADONA</w:t>
        <w:tab/>
        <w:tab/>
        <w:tab/>
        <w:tab/>
        <w:tab/>
      </w:r>
      <w:r>
        <w:rPr>
          <w:rFonts w:ascii="Arial" w:hAnsi="Arial" w:cs="Arial" w:eastAsia="Arial"/>
          <w:sz w:val="16"/>
          <w:szCs w:val="16"/>
          <w:spacing w:val="0"/>
          <w:w w:val="99"/>
          <w:position w:val="1"/>
        </w:rPr>
        <w:t>CASINCA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307" w:right="-20"/>
        <w:jc w:val="left"/>
        <w:tabs>
          <w:tab w:pos="1840" w:val="left"/>
          <w:tab w:pos="3980" w:val="left"/>
          <w:tab w:pos="5700" w:val="left"/>
          <w:tab w:pos="7600" w:val="left"/>
          <w:tab w:pos="9380" w:val="left"/>
          <w:tab w:pos="11020" w:val="left"/>
          <w:tab w:pos="12660" w:val="left"/>
          <w:tab w:pos="1396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IMBERNINCHI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GUERNERESCA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>•</w:t>
      </w:r>
      <w:r>
        <w:rPr>
          <w:rFonts w:ascii="Arial" w:hAnsi="Arial" w:cs="Arial" w:eastAsia="Arial"/>
          <w:sz w:val="16"/>
          <w:szCs w:val="16"/>
          <w:spacing w:val="-39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SP</w:t>
      </w:r>
      <w:r>
        <w:rPr>
          <w:rFonts w:ascii="Arial" w:hAnsi="Arial" w:cs="Arial" w:eastAsia="Arial"/>
          <w:sz w:val="16"/>
          <w:szCs w:val="16"/>
          <w:spacing w:val="4"/>
          <w:w w:val="100"/>
          <w:position w:val="0"/>
        </w:rPr>
        <w:t>I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NA</w:t>
      </w:r>
      <w:r>
        <w:rPr>
          <w:rFonts w:ascii="Arial" w:hAnsi="Arial" w:cs="Arial" w:eastAsia="Arial"/>
          <w:sz w:val="16"/>
          <w:szCs w:val="16"/>
          <w:spacing w:val="-44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DIMORPHE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JAUNE</w:t>
      </w:r>
      <w:r>
        <w:rPr>
          <w:rFonts w:ascii="Arial" w:hAnsi="Arial" w:cs="Arial" w:eastAsia="Arial"/>
          <w:sz w:val="16"/>
          <w:szCs w:val="16"/>
          <w:spacing w:val="1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>SALE</w:t>
      </w:r>
      <w:r>
        <w:rPr>
          <w:rFonts w:ascii="Arial" w:hAnsi="Arial" w:cs="Arial" w:eastAsia="Arial"/>
          <w:sz w:val="16"/>
          <w:szCs w:val="16"/>
          <w:spacing w:val="-40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OCTOBRE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GREFFAGE</w:t>
      </w:r>
      <w:r>
        <w:rPr>
          <w:rFonts w:ascii="Arial" w:hAnsi="Arial" w:cs="Arial" w:eastAsia="Arial"/>
          <w:sz w:val="16"/>
          <w:szCs w:val="16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ANDREANI</w:t>
        <w:tab/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1"/>
        </w:rPr>
        <w:t>CASINCA</w:t>
      </w:r>
      <w:r>
        <w:rPr>
          <w:rFonts w:ascii="Arial" w:hAnsi="Arial" w:cs="Arial" w:eastAsia="Arial"/>
          <w:sz w:val="16"/>
          <w:szCs w:val="16"/>
          <w:spacing w:val="1"/>
          <w:w w:val="100"/>
          <w:position w:val="1"/>
        </w:rPr>
        <w:t> </w:t>
      </w:r>
      <w:r>
        <w:rPr>
          <w:rFonts w:ascii="Arial" w:hAnsi="Arial" w:cs="Arial" w:eastAsia="Arial"/>
          <w:sz w:val="16"/>
          <w:szCs w:val="16"/>
          <w:spacing w:val="0"/>
          <w:w w:val="106"/>
          <w:position w:val="1"/>
        </w:rPr>
        <w:t>PERl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0" w:after="0" w:line="140" w:lineRule="exact"/>
        <w:ind w:right="746"/>
        <w:jc w:val="righ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spacing w:val="0"/>
          <w:w w:val="100"/>
          <w:position w:val="-2"/>
        </w:rPr>
        <w:t>GUAGNO</w:t>
      </w:r>
      <w:r>
        <w:rPr>
          <w:rFonts w:ascii="Arial" w:hAnsi="Arial" w:cs="Arial" w:eastAsia="Arial"/>
          <w:sz w:val="16"/>
          <w:szCs w:val="16"/>
          <w:spacing w:val="0"/>
          <w:w w:val="100"/>
          <w:position w:val="0"/>
        </w:rPr>
      </w:r>
    </w:p>
    <w:p>
      <w:pPr>
        <w:spacing w:before="0" w:after="0" w:line="90" w:lineRule="exact"/>
        <w:ind w:left="4546" w:right="-20"/>
        <w:jc w:val="left"/>
        <w:rPr>
          <w:rFonts w:ascii="Times New Roman" w:hAnsi="Times New Roman" w:cs="Times New Roman" w:eastAsia="Times New Roman"/>
          <w:sz w:val="9"/>
          <w:szCs w:val="9"/>
        </w:rPr>
      </w:pPr>
      <w:rPr/>
      <w:r>
        <w:rPr>
          <w:rFonts w:ascii="Times New Roman" w:hAnsi="Times New Roman" w:cs="Times New Roman" w:eastAsia="Times New Roman"/>
          <w:sz w:val="9"/>
          <w:szCs w:val="9"/>
          <w:spacing w:val="0"/>
          <w:w w:val="160"/>
        </w:rPr>
        <w:t>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1386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*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D'</w:t>
      </w:r>
      <w:r>
        <w:rPr>
          <w:rFonts w:ascii="Arial" w:hAnsi="Arial" w:cs="Arial" w:eastAsia="Arial"/>
          <w:sz w:val="21"/>
          <w:szCs w:val="21"/>
          <w:spacing w:val="19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hiver</w:t>
      </w:r>
      <w:r>
        <w:rPr>
          <w:rFonts w:ascii="Arial" w:hAnsi="Arial" w:cs="Arial" w:eastAsia="Arial"/>
          <w:sz w:val="21"/>
          <w:szCs w:val="21"/>
          <w:spacing w:val="2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également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6840" w:h="12000" w:orient="landscape"/>
          <w:pgMar w:top="1000" w:bottom="0" w:left="960" w:right="200"/>
        </w:sectPr>
      </w:pPr>
      <w:rPr/>
    </w:p>
    <w:p>
      <w:pPr>
        <w:spacing w:before="36" w:after="0" w:line="340" w:lineRule="atLeast"/>
        <w:ind w:left="1787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5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45" w:after="0" w:line="340" w:lineRule="atLeast"/>
        <w:ind w:right="3788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POMME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2"/>
        </w:rPr>
        <w:t>POMMIER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1120" w:bottom="0" w:left="1500" w:right="120"/>
          <w:cols w:num="2" w:equalWidth="0">
            <w:col w:w="2649" w:space="2446"/>
            <w:col w:w="5265"/>
          </w:cols>
        </w:sectPr>
      </w:pPr>
      <w:rPr/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3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18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5"/>
          <w:w w:val="107"/>
          <w:i/>
          <w:position w:val="-1"/>
        </w:rPr>
        <w:t>L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'IDENTIFICATION</w:t>
      </w:r>
      <w:r>
        <w:rPr>
          <w:rFonts w:ascii="Times New Roman" w:hAnsi="Times New Roman" w:cs="Times New Roman" w:eastAsia="Times New Roman"/>
          <w:sz w:val="28"/>
          <w:szCs w:val="28"/>
          <w:spacing w:val="64"/>
          <w:w w:val="107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7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29" w:after="0" w:line="253" w:lineRule="auto"/>
        <w:ind w:left="1142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PAYS</w:t>
      </w:r>
      <w:r>
        <w:rPr>
          <w:rFonts w:ascii="Times New Roman" w:hAnsi="Times New Roman" w:cs="Times New Roman" w:eastAsia="Times New Roman"/>
          <w:sz w:val="24"/>
          <w:szCs w:val="24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SUPPOSES: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BOTANIQUE: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3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8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EUROPE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8" w:after="0" w:line="280" w:lineRule="atLeast"/>
        <w:ind w:right="3431" w:firstLine="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MALUS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COMMUNIS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ROSACÉES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  <w:cols w:num="2" w:equalWidth="0">
            <w:col w:w="4538" w:space="557"/>
            <w:col w:w="5265"/>
          </w:cols>
        </w:sectPr>
      </w:pPr>
      <w:rPr/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4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33" w:after="0" w:line="261" w:lineRule="auto"/>
        <w:ind w:left="1848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Latine: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Espagnole: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Italienne: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6" w:after="0" w:line="304" w:lineRule="auto"/>
        <w:ind w:right="4093" w:firstLine="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MELIMELA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MELLITA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4"/>
        </w:rPr>
        <w:t>MEL</w:t>
      </w:r>
      <w:r>
        <w:rPr>
          <w:rFonts w:ascii="Times New Roman" w:hAnsi="Times New Roman" w:cs="Times New Roman" w:eastAsia="Times New Roman"/>
          <w:sz w:val="18"/>
          <w:szCs w:val="18"/>
          <w:spacing w:val="11"/>
          <w:w w:val="114"/>
        </w:rPr>
        <w:t>O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1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29" w:lineRule="exact"/>
        <w:ind w:left="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10"/>
        </w:rPr>
        <w:t>?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43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4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  <w:cols w:num="2" w:equalWidth="0">
            <w:col w:w="2917" w:space="2185"/>
            <w:col w:w="5258"/>
          </w:cols>
        </w:sectPr>
      </w:pPr>
      <w:rPr/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5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2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65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33" w:after="0" w:line="240" w:lineRule="auto"/>
        <w:ind w:left="1826" w:right="1588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6"/>
          <w:i/>
        </w:rPr>
        <w:t>Pline: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64" w:lineRule="auto"/>
        <w:ind w:left="1869" w:right="-5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(Matthioli)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Falcucci: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46" w:after="0" w:line="308" w:lineRule="auto"/>
        <w:ind w:left="7" w:right="462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1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02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13"/>
        </w:rPr>
        <w:t>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  <w:cols w:num="2" w:equalWidth="0">
            <w:col w:w="4101" w:space="1008"/>
            <w:col w:w="5251"/>
          </w:cols>
        </w:sectPr>
      </w:pPr>
      <w:rPr/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7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24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4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-11"/>
          <w:w w:val="104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47" w:after="0" w:line="259" w:lineRule="auto"/>
        <w:ind w:left="1877" w:right="-56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Fructification</w:t>
      </w:r>
      <w:r>
        <w:rPr>
          <w:rFonts w:ascii="Times New Roman" w:hAnsi="Times New Roman" w:cs="Times New Roman" w:eastAsia="Times New Roman"/>
          <w:sz w:val="21"/>
          <w:szCs w:val="21"/>
          <w:spacing w:val="31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6"/>
          <w:i/>
        </w:rPr>
        <w:t>Multiplication</w:t>
      </w:r>
      <w:r>
        <w:rPr>
          <w:rFonts w:ascii="Times New Roman" w:hAnsi="Times New Roman" w:cs="Times New Roman" w:eastAsia="Times New Roman"/>
          <w:sz w:val="21"/>
          <w:szCs w:val="21"/>
          <w:spacing w:val="-12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plus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souvent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autofertile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7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Juin</w:t>
      </w:r>
      <w:r>
        <w:rPr>
          <w:rFonts w:ascii="Times New Roman" w:hAnsi="Times New Roman" w:cs="Times New Roman" w:eastAsia="Times New Roman"/>
          <w:sz w:val="21"/>
          <w:szCs w:val="21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</w:rPr>
        <w:t>Novembre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Pommier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  <w:i/>
        </w:rPr>
        <w:t>Sauvage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  <w:cols w:num="2" w:equalWidth="0">
            <w:col w:w="3693" w:space="1416"/>
            <w:col w:w="5251"/>
          </w:cols>
        </w:sectPr>
      </w:pPr>
      <w:rPr/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17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4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  <w:position w:val="-1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40" w:after="0" w:line="240" w:lineRule="auto"/>
        <w:ind w:left="1884" w:right="-7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spacing w:val="4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spontanée</w:t>
      </w:r>
      <w:r>
        <w:rPr>
          <w:rFonts w:ascii="Times New Roman" w:hAnsi="Times New Roman" w:cs="Times New Roman" w:eastAsia="Times New Roman"/>
          <w:sz w:val="21"/>
          <w:szCs w:val="21"/>
          <w:spacing w:val="4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64" w:lineRule="auto"/>
        <w:ind w:left="1884" w:right="2010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Altitude: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23"/>
          <w:i/>
        </w:rPr>
        <w:t>Sol: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3" w:after="0" w:line="273" w:lineRule="auto"/>
        <w:ind w:right="4270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Oui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23"/>
          <w:i/>
        </w:rPr>
        <w:t>Oà800m</w:t>
      </w:r>
      <w:r>
        <w:rPr>
          <w:rFonts w:ascii="Arial" w:hAnsi="Arial" w:cs="Arial" w:eastAsia="Arial"/>
          <w:sz w:val="19"/>
          <w:szCs w:val="19"/>
          <w:spacing w:val="0"/>
          <w:w w:val="12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Acide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  <w:cols w:num="2" w:equalWidth="0">
            <w:col w:w="4773" w:space="343"/>
            <w:col w:w="5244"/>
          </w:cols>
        </w:sectPr>
      </w:pPr>
      <w:rPr/>
    </w:p>
    <w:p>
      <w:pPr>
        <w:spacing w:before="0" w:after="0" w:line="221" w:lineRule="exact"/>
        <w:ind w:left="1891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Pluviométrie</w:t>
      </w:r>
      <w:r>
        <w:rPr>
          <w:rFonts w:ascii="Times New Roman" w:hAnsi="Times New Roman" w:cs="Times New Roman" w:eastAsia="Times New Roman"/>
          <w:sz w:val="21"/>
          <w:szCs w:val="21"/>
          <w:spacing w:val="-8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  <w:i/>
        </w:rPr>
        <w:t>suffisante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32" w:after="0" w:line="240" w:lineRule="auto"/>
        <w:ind w:left="1891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1"/>
          <w:szCs w:val="21"/>
          <w:spacing w:val="3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2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10" w:after="0" w:line="278" w:lineRule="auto"/>
        <w:ind w:left="1898" w:right="744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  <w:i/>
        </w:rPr>
        <w:t>éthno-géographines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:Elle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était</w:t>
      </w:r>
      <w:r>
        <w:rPr>
          <w:rFonts w:ascii="Times New Roman" w:hAnsi="Times New Roman" w:cs="Times New Roman" w:eastAsia="Times New Roman"/>
          <w:sz w:val="21"/>
          <w:szCs w:val="21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spacing w:val="2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cultivée</w:t>
      </w:r>
      <w:r>
        <w:rPr>
          <w:rFonts w:ascii="Times New Roman" w:hAnsi="Times New Roman" w:cs="Times New Roman" w:eastAsia="Times New Roman"/>
          <w:sz w:val="21"/>
          <w:szCs w:val="21"/>
          <w:spacing w:val="3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spacing w:val="3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plaine</w:t>
      </w:r>
      <w:r>
        <w:rPr>
          <w:rFonts w:ascii="Times New Roman" w:hAnsi="Times New Roman" w:cs="Times New Roman" w:eastAsia="Times New Roman"/>
          <w:sz w:val="21"/>
          <w:szCs w:val="21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alors</w:t>
      </w:r>
      <w:r>
        <w:rPr>
          <w:rFonts w:ascii="Times New Roman" w:hAnsi="Times New Roman" w:cs="Times New Roman" w:eastAsia="Times New Roman"/>
          <w:sz w:val="21"/>
          <w:szCs w:val="21"/>
          <w:spacing w:val="4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qu'elle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39"/>
          <w:i/>
        </w:rPr>
        <w:t>sy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39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comporte</w:t>
      </w:r>
      <w:r>
        <w:rPr>
          <w:rFonts w:ascii="Times New Roman" w:hAnsi="Times New Roman" w:cs="Times New Roman" w:eastAsia="Times New Roman"/>
          <w:sz w:val="21"/>
          <w:szCs w:val="21"/>
          <w:spacing w:val="-11"/>
          <w:w w:val="10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  <w:i/>
        </w:rPr>
        <w:t>bien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3" w:lineRule="exact"/>
        <w:ind w:left="1169" w:right="3640"/>
        <w:jc w:val="center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3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  <w:i/>
          <w:position w:val="1"/>
        </w:rPr>
        <w:t>Table-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13"/>
          <w:i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7"/>
          <w:i/>
          <w:position w:val="1"/>
        </w:rPr>
        <w:t>Compote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28" w:after="0" w:line="320" w:lineRule="atLeast"/>
        <w:ind w:left="1927" w:right="-60" w:firstLine="7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i/>
        </w:rPr>
        <w:t>CASATA: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1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8"/>
          <w:i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" w:after="0" w:line="338" w:lineRule="exact"/>
        <w:ind w:right="3215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MELÀ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120"/>
          <w:cols w:num="2" w:equalWidth="0">
            <w:col w:w="3155" w:space="2012"/>
            <w:col w:w="519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125.271637pt;margin-top:.539795pt;width:38.517428pt;height:.1pt;mso-position-horizontal-relative:page;mso-position-vertical-relative:page;z-index:-13429" coordorigin="2505,11" coordsize="770,2">
            <v:shape style="position:absolute;left:2505;top:11;width:770;height:2" coordorigin="2505,11" coordsize="770,0" path="m2505,11l327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45.576935pt;margin-top:.539795pt;width:52.916466pt;height:.1pt;mso-position-horizontal-relative:page;mso-position-vertical-relative:page;z-index:-13428" coordorigin="6912,11" coordsize="1058,2">
            <v:shape style="position:absolute;left:6912;top:11;width:1058;height:2" coordorigin="6912,11" coordsize="1058,0" path="m6912,11l7970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01.626495pt;margin-top:0pt;width:94.673678pt;height:709.650092pt;mso-position-horizontal-relative:page;mso-position-vertical-relative:page;z-index:-13427" coordorigin="10033,0" coordsize="1893,14193">
            <v:group style="position:absolute;left:10036;top:4;width:1886;height:2" coordorigin="10036,4" coordsize="1886,2">
              <v:shape style="position:absolute;left:10036;top:4;width:1886;height:2" coordorigin="10036,4" coordsize="1886,0" path="m10036,4l11922,4e" filled="f" stroked="t" strokeweight=".359976pt" strokecolor="#000000">
                <v:path arrowok="t"/>
              </v:shape>
            </v:group>
            <v:group style="position:absolute;left:11912;top:0;width:2;height:14186" coordorigin="11912,0" coordsize="2,14186">
              <v:shape style="position:absolute;left:11912;top:0;width:2;height:14186" coordorigin="11912,0" coordsize="0,14186" path="m11912,14186l11912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240" w:lineRule="auto"/>
        <w:ind w:right="92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</w:rPr>
        <w:t>120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120"/>
        </w:sectPr>
      </w:pPr>
      <w:rPr/>
    </w:p>
    <w:p>
      <w:pPr>
        <w:spacing w:before="0" w:after="0" w:line="54" w:lineRule="exact"/>
        <w:ind w:left="4424" w:right="4715"/>
        <w:jc w:val="center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10.079327pt;margin-top:.539795pt;width:55.076322pt;height:.1pt;mso-position-horizontal-relative:page;mso-position-vertical-relative:page;z-index:-13426" coordorigin="202,11" coordsize="1102,2">
            <v:shape style="position:absolute;left:202;top:11;width:1102;height:2" coordorigin="202,11" coordsize="1102,0" path="m202,11l1303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73.075119pt;margin-top:.179932pt;width:36.717548pt;height:.1pt;mso-position-horizontal-relative:page;mso-position-vertical-relative:paragraph;z-index:-13425" coordorigin="1462,4" coordsize="734,2">
            <v:shape style="position:absolute;left:1462;top:4;width:734;height:2" coordorigin="1462,4" coordsize="734,0" path="m1462,4l2196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16.992188pt;margin-top:.359863pt;width:86.754206pt;height:.1pt;mso-position-horizontal-relative:page;mso-position-vertical-relative:paragraph;z-index:-13424" coordorigin="2340,7" coordsize="1735,2">
            <v:shape style="position:absolute;left:2340;top:7;width:1735;height:2" coordorigin="2340,7" coordsize="1735,0" path="m2340,7l4075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745.276423pt;mso-position-horizontal-relative:page;mso-position-vertical-relative:page;z-index:-13423" coordorigin="11915,0" coordsize="2,14906">
            <v:shape style="position:absolute;left:11915;top:0;width:2;height:14906" coordorigin="11915,0" coordsize="0,14906" path="m11915,14906l11915,0e" filled="f" stroked="t" strokeweight=".719952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538"/>
          <w:position w:val="1"/>
        </w:rPr>
        <w:t>------</w: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100"/>
          <w:position w:val="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10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5"/>
          <w:b/>
          <w:bCs/>
        </w:rPr>
        <w:t>!MEU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</w:t>
      </w:r>
      <w:r>
        <w:rPr>
          <w:rFonts w:ascii="Arial" w:hAnsi="Arial" w:cs="Arial" w:eastAsia="Arial"/>
          <w:sz w:val="23"/>
          <w:szCs w:val="23"/>
          <w:spacing w:val="-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GHJUVANINA: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8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sucrée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début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juillet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5" w:lineRule="exact"/>
        <w:ind w:left="10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PORTO-VECCHIO.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BURRONE</w:t>
      </w:r>
      <w:r>
        <w:rPr>
          <w:rFonts w:ascii="Arial" w:hAnsi="Arial" w:cs="Arial" w:eastAsia="Arial"/>
          <w:sz w:val="23"/>
          <w:szCs w:val="23"/>
          <w:spacing w:val="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PRETE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9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BONIFACIO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juillet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introduite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couvent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40" w:lineRule="auto"/>
        <w:ind w:left="102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Julien.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Est-elle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étouffe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chrétien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vient-il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monastère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31"/>
        </w:rPr>
        <w:t>?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CASGIULANA: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2" w:after="0" w:line="251" w:lineRule="auto"/>
        <w:ind w:left="117" w:right="66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25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Août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CORTE,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MARANA,</w:t>
      </w:r>
      <w:r>
        <w:rPr>
          <w:rFonts w:ascii="Arial" w:hAnsi="Arial" w:cs="Arial" w:eastAsia="Arial"/>
          <w:sz w:val="23"/>
          <w:szCs w:val="23"/>
          <w:spacing w:val="-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tourmentée,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chair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pâteuse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fromage.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ROSSA</w:t>
      </w:r>
      <w:r>
        <w:rPr>
          <w:rFonts w:ascii="Arial" w:hAnsi="Arial" w:cs="Arial" w:eastAsia="Arial"/>
          <w:sz w:val="23"/>
          <w:szCs w:val="23"/>
          <w:spacing w:val="1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8" w:lineRule="auto"/>
        <w:ind w:left="109" w:right="678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15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Août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chair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blanche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fois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teintée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rouge.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RUSSIGLJA</w:t>
      </w:r>
      <w:r>
        <w:rPr>
          <w:rFonts w:ascii="Arial" w:hAnsi="Arial" w:cs="Arial" w:eastAsia="Arial"/>
          <w:sz w:val="23"/>
          <w:szCs w:val="23"/>
          <w:spacing w:val="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l'hiver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octobre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40" w:lineRule="auto"/>
        <w:ind w:left="13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MARANA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CAURO.</w:t>
      </w:r>
      <w:r>
        <w:rPr>
          <w:rFonts w:ascii="Arial" w:hAnsi="Arial" w:cs="Arial" w:eastAsia="Arial"/>
          <w:sz w:val="23"/>
          <w:szCs w:val="23"/>
          <w:spacing w:val="-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Reine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grise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CANADA.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RUDINOSA</w:t>
      </w:r>
      <w:r>
        <w:rPr>
          <w:rFonts w:ascii="Arial" w:hAnsi="Arial" w:cs="Arial" w:eastAsia="Arial"/>
          <w:sz w:val="23"/>
          <w:szCs w:val="23"/>
          <w:spacing w:val="1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même.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4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RUGHJINOSA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MEL/\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PIEZULINCA: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53" w:lineRule="auto"/>
        <w:ind w:left="131" w:right="656" w:firstLine="78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CASINCA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PORO-VECCHIO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grosse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reinette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provenant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PISE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PIAZZOLA?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PEZANA</w:t>
      </w:r>
      <w:r>
        <w:rPr>
          <w:rFonts w:ascii="Arial" w:hAnsi="Arial" w:cs="Arial" w:eastAsia="Arial"/>
          <w:sz w:val="23"/>
          <w:szCs w:val="23"/>
          <w:spacing w:val="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502" w:lineRule="auto"/>
        <w:ind w:left="858" w:right="3047" w:firstLine="5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25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août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golden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savoureuse.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Madame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NIVAGGIOLI</w:t>
      </w:r>
      <w:r>
        <w:rPr>
          <w:rFonts w:ascii="Arial" w:hAnsi="Arial" w:cs="Arial" w:eastAsia="Arial"/>
          <w:sz w:val="23"/>
          <w:szCs w:val="23"/>
          <w:spacing w:val="7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AGUSTINAGHJA</w:t>
      </w:r>
      <w:r>
        <w:rPr>
          <w:rFonts w:ascii="Arial" w:hAnsi="Arial" w:cs="Arial" w:eastAsia="Arial"/>
          <w:sz w:val="23"/>
          <w:szCs w:val="23"/>
          <w:spacing w:val="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0"/>
        </w:rPr>
        <w:t>(d'août)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1" w:lineRule="auto"/>
        <w:ind w:left="844" w:right="453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GENUVISELLA</w:t>
      </w:r>
      <w:r>
        <w:rPr>
          <w:rFonts w:ascii="Arial" w:hAnsi="Arial" w:cs="Arial" w:eastAsia="Arial"/>
          <w:sz w:val="23"/>
          <w:szCs w:val="23"/>
          <w:spacing w:val="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GENES</w:t>
      </w:r>
      <w:r>
        <w:rPr>
          <w:rFonts w:ascii="Arial" w:hAnsi="Arial" w:cs="Arial" w:eastAsia="Arial"/>
          <w:sz w:val="23"/>
          <w:szCs w:val="23"/>
          <w:spacing w:val="4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CANARESE</w:t>
      </w:r>
      <w:r>
        <w:rPr>
          <w:rFonts w:ascii="Arial" w:hAnsi="Arial" w:cs="Arial" w:eastAsia="Arial"/>
          <w:sz w:val="23"/>
          <w:szCs w:val="23"/>
          <w:spacing w:val="-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CANARI</w:t>
      </w:r>
      <w:r>
        <w:rPr>
          <w:rFonts w:ascii="Arial" w:hAnsi="Arial" w:cs="Arial" w:eastAsia="Arial"/>
          <w:sz w:val="23"/>
          <w:szCs w:val="23"/>
          <w:spacing w:val="-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•</w:t>
      </w:r>
      <w:r>
        <w:rPr>
          <w:rFonts w:ascii="Arial" w:hAnsi="Arial" w:cs="Arial" w:eastAsia="Arial"/>
          <w:sz w:val="23"/>
          <w:szCs w:val="23"/>
          <w:spacing w:val="0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ZUCCUGLIOLA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1" w:lineRule="auto"/>
        <w:ind w:left="131" w:right="678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d'hiver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ramasse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courge.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durée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conservation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s'étend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jusqu'en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avril.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CASCHIANETTA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d'hiver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reinette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LUCIE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9" w:lineRule="exact"/>
        <w:ind w:left="1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TALLANO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SETTEMBRINA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40" w:lineRule="auto"/>
        <w:ind w:left="88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Désigne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généralement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d'hiver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conserver.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8" w:lineRule="auto"/>
        <w:ind w:left="145" w:right="623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faisait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fortune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canton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VELONE</w:t>
      </w:r>
      <w:r>
        <w:rPr>
          <w:rFonts w:ascii="Arial" w:hAnsi="Arial" w:cs="Arial" w:eastAsia="Arial"/>
          <w:sz w:val="23"/>
          <w:szCs w:val="23"/>
          <w:spacing w:val="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ORNETO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dénommée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TAVANINCA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septembre-octobre.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savoureuse,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n'était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attaqùée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aucun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prédateur.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                                         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57"/>
        </w:rPr>
        <w:t>·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</w:rPr>
        <w:t>12!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460" w:right="340"/>
        </w:sectPr>
      </w:pPr>
      <w:rPr/>
    </w:p>
    <w:p>
      <w:pPr>
        <w:spacing w:before="63" w:after="0" w:line="269" w:lineRule="auto"/>
        <w:ind w:left="101" w:right="684" w:firstLine="799"/>
        <w:jc w:val="both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12.672478pt;margin-top:.179932pt;width:91.433894pt;height:.1pt;mso-position-horizontal-relative:page;mso-position-vertical-relative:page;z-index:-13422" coordorigin="2253,4" coordsize="1829,2">
            <v:shape style="position:absolute;left:2253;top:4;width:1829;height:2" coordorigin="2253,4" coordsize="1829,0" path="m2253,4l408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10.945908pt;margin-top:0pt;width:385.534255pt;height:841pt;mso-position-horizontal-relative:page;mso-position-vertical-relative:page;z-index:-13421" coordorigin="4219,0" coordsize="7711,16820">
            <v:group style="position:absolute;left:4226;top:11;width:7696;height:2" coordorigin="4226,11" coordsize="7696,2">
              <v:shape style="position:absolute;left:4226;top:11;width:7696;height:2" coordorigin="4226,11" coordsize="7696,0" path="m4226,11l11922,11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conservait</w:t>
      </w:r>
      <w:r>
        <w:rPr>
          <w:rFonts w:ascii="Arial" w:hAnsi="Arial" w:cs="Arial" w:eastAsia="Arial"/>
          <w:sz w:val="22"/>
          <w:szCs w:val="22"/>
          <w:spacing w:val="1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tas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récolte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même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sol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ne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s'abimait</w:t>
      </w:r>
      <w:r>
        <w:rPr>
          <w:rFonts w:ascii="Arial" w:hAnsi="Arial" w:cs="Arial" w:eastAsia="Arial"/>
          <w:sz w:val="22"/>
          <w:szCs w:val="22"/>
          <w:spacing w:val="1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lorsqu'elle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tombait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terre.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Cette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pomme</w:t>
      </w:r>
      <w:r>
        <w:rPr>
          <w:rFonts w:ascii="Arial" w:hAnsi="Arial" w:cs="Arial" w:eastAsia="Arial"/>
          <w:sz w:val="22"/>
          <w:szCs w:val="22"/>
          <w:spacing w:val="36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n'avait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caractéristiques</w:t>
      </w:r>
      <w:r>
        <w:rPr>
          <w:rFonts w:ascii="Arial" w:hAnsi="Arial" w:cs="Arial" w:eastAsia="Arial"/>
          <w:sz w:val="22"/>
          <w:szCs w:val="22"/>
          <w:spacing w:val="34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reinette.</w:t>
      </w:r>
      <w:r>
        <w:rPr>
          <w:rFonts w:ascii="Arial" w:hAnsi="Arial" w:cs="Arial" w:eastAsia="Arial"/>
          <w:sz w:val="22"/>
          <w:szCs w:val="22"/>
          <w:spacing w:val="26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C'est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un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type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qui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pouvait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joindre,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peut-être,</w:t>
      </w:r>
      <w:r>
        <w:rPr>
          <w:rFonts w:ascii="Arial" w:hAnsi="Arial" w:cs="Arial" w:eastAsia="Arial"/>
          <w:sz w:val="22"/>
          <w:szCs w:val="22"/>
          <w:spacing w:val="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groupe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QUENZA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2"/>
        </w:rPr>
        <w:t>BASTELICA.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2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58"/>
        </w:rPr>
        <w:t>•</w:t>
      </w:r>
      <w:r>
        <w:rPr>
          <w:rFonts w:ascii="Arial" w:hAnsi="Arial" w:cs="Arial" w:eastAsia="Arial"/>
          <w:sz w:val="22"/>
          <w:szCs w:val="22"/>
          <w:spacing w:val="56"/>
          <w:w w:val="15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FRATESCA</w:t>
      </w:r>
    </w:p>
    <w:p>
      <w:pPr>
        <w:spacing w:before="27" w:after="0" w:line="266" w:lineRule="auto"/>
        <w:ind w:left="109" w:right="709" w:firstLine="727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0"/>
        </w:rPr>
        <w:t>Introduite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24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moines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serait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pomme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allongée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41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forme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s'amincirait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rapidement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vers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base.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66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PETRULEGHJA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73" w:lineRule="auto"/>
        <w:ind w:left="109" w:right="704" w:firstLine="727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C'est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réputé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secteur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PETRETO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tout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HAUT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TARAVO.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surnommée</w:t>
      </w:r>
      <w:r>
        <w:rPr>
          <w:rFonts w:ascii="Arial" w:hAnsi="Arial" w:cs="Arial" w:eastAsia="Arial"/>
          <w:sz w:val="22"/>
          <w:szCs w:val="22"/>
          <w:spacing w:val="-2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"la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pétroleuse".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66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SAOUREDA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84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4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petite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5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GOLDEN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-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ULIOSA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ULIOGHJA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ULIOSJA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76" w:lineRule="auto"/>
        <w:ind w:left="130" w:right="676" w:firstLine="720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pomme</w:t>
      </w:r>
      <w:r>
        <w:rPr>
          <w:rFonts w:ascii="Arial" w:hAnsi="Arial" w:cs="Arial" w:eastAsia="Arial"/>
          <w:sz w:val="22"/>
          <w:szCs w:val="22"/>
          <w:spacing w:val="6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savoureuse,</w:t>
      </w:r>
      <w:r>
        <w:rPr>
          <w:rFonts w:ascii="Arial" w:hAnsi="Arial" w:cs="Arial" w:eastAsia="Arial"/>
          <w:sz w:val="22"/>
          <w:szCs w:val="22"/>
          <w:spacing w:val="-4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citée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CORTE</w:t>
      </w:r>
      <w:r>
        <w:rPr>
          <w:rFonts w:ascii="Arial" w:hAnsi="Arial" w:cs="Arial" w:eastAsia="Arial"/>
          <w:sz w:val="22"/>
          <w:szCs w:val="22"/>
          <w:spacing w:val="-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LEVIE.</w:t>
      </w:r>
      <w:r>
        <w:rPr>
          <w:rFonts w:ascii="Arial" w:hAnsi="Arial" w:cs="Arial" w:eastAsia="Arial"/>
          <w:sz w:val="22"/>
          <w:szCs w:val="22"/>
          <w:spacing w:val="-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particularité</w:t>
      </w:r>
      <w:r>
        <w:rPr>
          <w:rFonts w:ascii="Arial" w:hAnsi="Arial" w:cs="Arial" w:eastAsia="Arial"/>
          <w:sz w:val="22"/>
          <w:szCs w:val="22"/>
          <w:spacing w:val="6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d'avoir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auréole</w:t>
      </w:r>
      <w:r>
        <w:rPr>
          <w:rFonts w:ascii="Arial" w:hAnsi="Arial" w:cs="Arial" w:eastAsia="Arial"/>
          <w:sz w:val="22"/>
          <w:szCs w:val="22"/>
          <w:spacing w:val="15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d'huile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autour</w:t>
      </w:r>
      <w:r>
        <w:rPr>
          <w:rFonts w:ascii="Arial" w:hAnsi="Arial" w:cs="Arial" w:eastAsia="Arial"/>
          <w:sz w:val="22"/>
          <w:szCs w:val="22"/>
          <w:spacing w:val="13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chambre.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grosse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allongée</w:t>
      </w:r>
      <w:r>
        <w:rPr>
          <w:rFonts w:ascii="Arial" w:hAnsi="Arial" w:cs="Arial" w:eastAsia="Arial"/>
          <w:sz w:val="22"/>
          <w:szCs w:val="22"/>
          <w:spacing w:val="11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la</w:t>
      </w:r>
      <w:r>
        <w:rPr>
          <w:rFonts w:ascii="Arial" w:hAnsi="Arial" w:cs="Arial" w:eastAsia="Arial"/>
          <w:sz w:val="22"/>
          <w:szCs w:val="22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GOLDEN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serait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beaucoup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parfumée.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73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BRUTTA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BONA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73" w:lineRule="auto"/>
        <w:ind w:left="145" w:right="687" w:firstLine="713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D'hiver,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CORTE,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MARANA,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PORO-VECCHIO,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BASTELLICA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LEVIE,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très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réputée,</w:t>
      </w:r>
      <w:r>
        <w:rPr>
          <w:rFonts w:ascii="Arial" w:hAnsi="Arial" w:cs="Arial" w:eastAsia="Arial"/>
          <w:sz w:val="22"/>
          <w:szCs w:val="22"/>
          <w:spacing w:val="-4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n'est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reine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grise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CANADA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73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NIRACHJIA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850" w:right="-20"/>
        <w:jc w:val="left"/>
        <w:tabs>
          <w:tab w:pos="1560" w:val="left"/>
          <w:tab w:pos="2280" w:val="left"/>
          <w:tab w:pos="3240" w:val="left"/>
          <w:tab w:pos="3720" w:val="left"/>
          <w:tab w:pos="5980" w:val="left"/>
          <w:tab w:pos="7140" w:val="left"/>
          <w:tab w:pos="7880" w:val="left"/>
          <w:tab w:pos="8280" w:val="left"/>
          <w:tab w:pos="92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-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noire</w:t>
      </w:r>
      <w:r>
        <w:rPr>
          <w:rFonts w:ascii="Arial" w:hAnsi="Arial" w:cs="Arial" w:eastAsia="Arial"/>
          <w:sz w:val="22"/>
          <w:szCs w:val="22"/>
          <w:spacing w:val="-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venant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-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septembre-octobre,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existerait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-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-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village</w:t>
      </w:r>
      <w:r>
        <w:rPr>
          <w:rFonts w:ascii="Arial" w:hAnsi="Arial" w:cs="Arial" w:eastAsia="Arial"/>
          <w:sz w:val="22"/>
          <w:szCs w:val="22"/>
          <w:spacing w:val="-61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5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1"/>
        </w:rPr>
        <w:t>BUSTANICO.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73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CUMPERUNINCA</w:t>
      </w:r>
    </w:p>
    <w:p>
      <w:pPr>
        <w:spacing w:before="27" w:after="0" w:line="240" w:lineRule="auto"/>
        <w:ind w:left="87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également</w:t>
      </w:r>
      <w:r>
        <w:rPr>
          <w:rFonts w:ascii="Arial" w:hAnsi="Arial" w:cs="Arial" w:eastAsia="Arial"/>
          <w:sz w:val="22"/>
          <w:szCs w:val="22"/>
          <w:spacing w:val="3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pomme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BOZZIO.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73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-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Dl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QUENZA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87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BASTIAGHJA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87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58"/>
        </w:rPr>
        <w:t>•</w:t>
      </w:r>
      <w:r>
        <w:rPr>
          <w:rFonts w:ascii="Arial" w:hAnsi="Arial" w:cs="Arial" w:eastAsia="Arial"/>
          <w:sz w:val="22"/>
          <w:szCs w:val="22"/>
          <w:spacing w:val="56"/>
          <w:w w:val="15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OMESSINCA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79" w:lineRule="auto"/>
        <w:ind w:left="166" w:right="649" w:firstLine="706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Sont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pommes</w:t>
      </w:r>
      <w:r>
        <w:rPr>
          <w:rFonts w:ascii="Arial" w:hAnsi="Arial" w:cs="Arial" w:eastAsia="Arial"/>
          <w:sz w:val="22"/>
          <w:szCs w:val="22"/>
          <w:spacing w:val="3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réputées</w:t>
      </w:r>
      <w:r>
        <w:rPr>
          <w:rFonts w:ascii="Arial" w:hAnsi="Arial" w:cs="Arial" w:eastAsia="Arial"/>
          <w:sz w:val="22"/>
          <w:szCs w:val="22"/>
          <w:spacing w:val="32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leur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village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respectifs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considérées</w:t>
      </w:r>
      <w:r>
        <w:rPr>
          <w:rFonts w:ascii="Arial" w:hAnsi="Arial" w:cs="Arial" w:eastAsia="Arial"/>
          <w:sz w:val="22"/>
          <w:szCs w:val="22"/>
          <w:spacing w:val="16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comme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pomme</w:t>
      </w:r>
      <w:r>
        <w:rPr>
          <w:rFonts w:ascii="Arial" w:hAnsi="Arial" w:cs="Arial" w:eastAsia="Arial"/>
          <w:sz w:val="22"/>
          <w:szCs w:val="22"/>
          <w:spacing w:val="1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d'hiver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même</w:t>
      </w:r>
      <w:r>
        <w:rPr>
          <w:rFonts w:ascii="Arial" w:hAnsi="Arial" w:cs="Arial" w:eastAsia="Arial"/>
          <w:sz w:val="22"/>
          <w:szCs w:val="22"/>
          <w:spacing w:val="-3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que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33" w:lineRule="exact"/>
        <w:ind w:left="87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66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-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RENETTA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87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66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FRANCESE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66" w:lineRule="auto"/>
        <w:ind w:left="166" w:right="638" w:firstLine="720"/>
        <w:jc w:val="both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pomme</w:t>
      </w:r>
      <w:r>
        <w:rPr>
          <w:rFonts w:ascii="Arial" w:hAnsi="Arial" w:cs="Arial" w:eastAsia="Arial"/>
          <w:sz w:val="22"/>
          <w:szCs w:val="22"/>
          <w:spacing w:val="48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énorme,</w:t>
      </w:r>
      <w:r>
        <w:rPr>
          <w:rFonts w:ascii="Arial" w:hAnsi="Arial" w:cs="Arial" w:eastAsia="Arial"/>
          <w:sz w:val="22"/>
          <w:szCs w:val="22"/>
          <w:spacing w:val="41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pouvant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atteindre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800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rencontre</w:t>
      </w:r>
      <w:r>
        <w:rPr>
          <w:rFonts w:ascii="Arial" w:hAnsi="Arial" w:cs="Arial" w:eastAsia="Arial"/>
          <w:sz w:val="22"/>
          <w:szCs w:val="22"/>
          <w:spacing w:val="40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tous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secteurs.</w:t>
      </w:r>
      <w:r>
        <w:rPr>
          <w:rFonts w:ascii="Arial" w:hAnsi="Arial" w:cs="Arial" w:eastAsia="Arial"/>
          <w:sz w:val="22"/>
          <w:szCs w:val="22"/>
          <w:spacing w:val="24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Introduite</w:t>
      </w:r>
      <w:r>
        <w:rPr>
          <w:rFonts w:ascii="Arial" w:hAnsi="Arial" w:cs="Arial" w:eastAsia="Arial"/>
          <w:sz w:val="22"/>
          <w:szCs w:val="22"/>
          <w:spacing w:val="15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depuis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très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longtemps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déjà</w:t>
      </w:r>
      <w:r>
        <w:rPr>
          <w:rFonts w:ascii="Arial" w:hAnsi="Arial" w:cs="Arial" w:eastAsia="Arial"/>
          <w:sz w:val="22"/>
          <w:szCs w:val="22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n'ayant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peut-être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cours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</w:t>
      </w:r>
      <w:r>
        <w:rPr>
          <w:rFonts w:ascii="Arial" w:hAnsi="Arial" w:cs="Arial" w:eastAsia="Arial"/>
          <w:sz w:val="22"/>
          <w:szCs w:val="22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sein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l'Hexagone,</w:t>
      </w:r>
      <w:r>
        <w:rPr>
          <w:rFonts w:ascii="Arial" w:hAnsi="Arial" w:cs="Arial" w:eastAsia="Arial"/>
          <w:sz w:val="22"/>
          <w:szCs w:val="22"/>
          <w:spacing w:val="31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y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sera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peut-être</w:t>
      </w:r>
      <w:r>
        <w:rPr>
          <w:rFonts w:ascii="Arial" w:hAnsi="Arial" w:cs="Arial" w:eastAsia="Arial"/>
          <w:sz w:val="22"/>
          <w:szCs w:val="22"/>
          <w:spacing w:val="32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reconduite</w:t>
      </w:r>
      <w:r>
        <w:rPr>
          <w:rFonts w:ascii="Arial" w:hAnsi="Arial" w:cs="Arial" w:eastAsia="Arial"/>
          <w:sz w:val="22"/>
          <w:szCs w:val="22"/>
          <w:spacing w:val="13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sous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nom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CORSA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non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japonaise</w:t>
      </w:r>
      <w:r>
        <w:rPr>
          <w:rFonts w:ascii="Arial" w:hAnsi="Arial" w:cs="Arial" w:eastAsia="Arial"/>
          <w:sz w:val="22"/>
          <w:szCs w:val="22"/>
          <w:spacing w:val="-2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puisqu'elle</w:t>
      </w:r>
      <w:r>
        <w:rPr>
          <w:rFonts w:ascii="Arial" w:hAnsi="Arial" w:cs="Arial" w:eastAsia="Arial"/>
          <w:sz w:val="22"/>
          <w:szCs w:val="22"/>
          <w:spacing w:val="23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appelée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ZABONAGHJA</w:t>
      </w:r>
      <w:r>
        <w:rPr>
          <w:rFonts w:ascii="Arial" w:hAnsi="Arial" w:cs="Arial" w:eastAsia="Arial"/>
          <w:sz w:val="22"/>
          <w:szCs w:val="22"/>
          <w:spacing w:val="-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CAMPILE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peut-être</w:t>
      </w:r>
      <w:r>
        <w:rPr>
          <w:rFonts w:ascii="Arial" w:hAnsi="Arial" w:cs="Arial" w:eastAsia="Arial"/>
          <w:sz w:val="22"/>
          <w:szCs w:val="22"/>
          <w:spacing w:val="31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un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goût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savon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21"/>
        </w:rPr>
        <w:t>?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9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MELU</w:t>
      </w:r>
      <w:r>
        <w:rPr>
          <w:rFonts w:ascii="Arial" w:hAnsi="Arial" w:cs="Arial" w:eastAsia="Arial"/>
          <w:sz w:val="22"/>
          <w:szCs w:val="22"/>
          <w:spacing w:val="-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SALVATICU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118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0"/>
        </w:rPr>
        <w:t>ou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90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</w:t>
      </w:r>
      <w:r>
        <w:rPr>
          <w:rFonts w:ascii="Arial" w:hAnsi="Arial" w:cs="Arial" w:eastAsia="Arial"/>
          <w:sz w:val="22"/>
          <w:szCs w:val="22"/>
          <w:spacing w:val="-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MELU</w:t>
      </w:r>
      <w:r>
        <w:rPr>
          <w:rFonts w:ascii="Arial" w:hAnsi="Arial" w:cs="Arial" w:eastAsia="Arial"/>
          <w:sz w:val="22"/>
          <w:szCs w:val="22"/>
          <w:spacing w:val="-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BASTARDU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123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7"/>
        </w:rPr>
        <w:t>ou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5" w:after="0" w:line="240" w:lineRule="auto"/>
        <w:ind w:left="90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58"/>
        </w:rPr>
        <w:t>•</w:t>
      </w:r>
      <w:r>
        <w:rPr>
          <w:rFonts w:ascii="Arial" w:hAnsi="Arial" w:cs="Arial" w:eastAsia="Arial"/>
          <w:sz w:val="22"/>
          <w:szCs w:val="22"/>
          <w:spacing w:val="78"/>
          <w:w w:val="15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</w:t>
      </w:r>
      <w:r>
        <w:rPr>
          <w:rFonts w:ascii="Arial" w:hAnsi="Arial" w:cs="Arial" w:eastAsia="Arial"/>
          <w:sz w:val="22"/>
          <w:szCs w:val="22"/>
          <w:spacing w:val="-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MELU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STUPPONE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24"/>
        </w:rPr>
        <w:t>(qui</w:t>
      </w:r>
      <w:r>
        <w:rPr>
          <w:rFonts w:ascii="Arial" w:hAnsi="Arial" w:cs="Arial" w:eastAsia="Arial"/>
          <w:sz w:val="22"/>
          <w:szCs w:val="22"/>
          <w:spacing w:val="3"/>
          <w:w w:val="12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24"/>
        </w:rPr>
        <w:t>étouffe)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0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pommier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sauvage,</w:t>
      </w:r>
      <w:r>
        <w:rPr>
          <w:rFonts w:ascii="Arial" w:hAnsi="Arial" w:cs="Arial" w:eastAsia="Arial"/>
          <w:sz w:val="22"/>
          <w:szCs w:val="22"/>
          <w:spacing w:val="-10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produit</w:t>
      </w:r>
      <w:r>
        <w:rPr>
          <w:rFonts w:ascii="Arial" w:hAnsi="Arial" w:cs="Arial" w:eastAsia="Arial"/>
          <w:sz w:val="22"/>
          <w:szCs w:val="22"/>
          <w:spacing w:val="-5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un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fruit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appelé</w:t>
      </w:r>
      <w:r>
        <w:rPr>
          <w:rFonts w:ascii="Arial" w:hAnsi="Arial" w:cs="Arial" w:eastAsia="Arial"/>
          <w:sz w:val="22"/>
          <w:szCs w:val="22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d,:</w:t>
      </w:r>
      <w:r>
        <w:rPr>
          <w:rFonts w:ascii="Arial" w:hAnsi="Arial" w:cs="Arial" w:eastAsia="Arial"/>
          <w:sz w:val="22"/>
          <w:szCs w:val="22"/>
          <w:spacing w:val="-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ns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l'A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L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</w:t>
      </w:r>
      <w:r>
        <w:rPr>
          <w:rFonts w:ascii="Arial" w:hAnsi="Arial" w:cs="Arial" w:eastAsia="Arial"/>
          <w:sz w:val="22"/>
          <w:szCs w:val="22"/>
          <w:spacing w:val="-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</w:rPr>
        <w:t>ROCCA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1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</w:rPr>
        <w:t>•</w:t>
      </w:r>
      <w:r>
        <w:rPr>
          <w:rFonts w:ascii="Arial" w:hAnsi="Arial" w:cs="Arial" w:eastAsia="Arial"/>
          <w:sz w:val="22"/>
          <w:szCs w:val="22"/>
          <w:spacing w:val="66"/>
          <w:w w:val="14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MELA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OSSA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ou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8" w:lineRule="exact"/>
        <w:ind w:left="915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45"/>
          <w:position w:val="-1"/>
        </w:rPr>
        <w:t>•</w:t>
      </w:r>
      <w:r>
        <w:rPr>
          <w:rFonts w:ascii="Arial" w:hAnsi="Arial" w:cs="Arial" w:eastAsia="Arial"/>
          <w:sz w:val="22"/>
          <w:szCs w:val="22"/>
          <w:spacing w:val="73"/>
          <w:w w:val="145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2"/>
          <w:szCs w:val="22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MELA</w:t>
      </w:r>
      <w:r>
        <w:rPr>
          <w:rFonts w:ascii="Arial" w:hAnsi="Arial" w:cs="Arial" w:eastAsia="Arial"/>
          <w:sz w:val="22"/>
          <w:szCs w:val="22"/>
          <w:spacing w:val="-5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1"/>
          <w:position w:val="-1"/>
        </w:rPr>
        <w:t>URSINA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7" w:after="0" w:line="240" w:lineRule="auto"/>
        <w:ind w:right="95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spacing w:val="0"/>
          <w:w w:val="86"/>
        </w:rPr>
        <w:t>122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60" w:bottom="0" w:left="1540" w:right="220"/>
        </w:sectPr>
      </w:pPr>
      <w:rPr/>
    </w:p>
    <w:p>
      <w:pPr>
        <w:spacing w:before="76" w:after="0" w:line="240" w:lineRule="auto"/>
        <w:ind w:left="84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3.319111pt;margin-top:.539795pt;width:101.513221pt;height:.1pt;mso-position-horizontal-relative:page;mso-position-vertical-relative:page;z-index:-13420" coordorigin="266,11" coordsize="2030,2">
            <v:shape style="position:absolute;left:266;top:11;width:2030;height:2" coordorigin="266,11" coordsize="2030,0" path="m266,11l2297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45.790268pt;margin-top:.179932pt;width:46.436899pt;height:.1pt;mso-position-horizontal-relative:page;mso-position-vertical-relative:page;z-index:-13419" coordorigin="2916,4" coordsize="929,2">
            <v:shape style="position:absolute;left:2916;top:4;width:929;height:2" coordorigin="2916,4" coordsize="929,0" path="m2916,4l3845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92.447113pt;margin-top:0pt;width:104.033053pt;height:465.303065pt;mso-position-horizontal-relative:page;mso-position-vertical-relative:page;z-index:-13418" coordorigin="9849,0" coordsize="2081,9306">
            <v:group style="position:absolute;left:9856;top:7;width:2066;height:2" coordorigin="9856,7" coordsize="2066,2">
              <v:shape style="position:absolute;left:9856;top:7;width:2066;height:2" coordorigin="9856,7" coordsize="2066,0" path="m9856,7l11922,7e" filled="f" stroked="t" strokeweight=".719952pt" strokecolor="#000000">
                <v:path arrowok="t"/>
              </v:shape>
            </v:group>
            <v:group style="position:absolute;left:11915;top:0;width:2;height:9299" coordorigin="11915,0" coordsize="2,9299">
              <v:shape style="position:absolute;left:11915;top:0;width:2;height:9299" coordorigin="11915,0" coordsize="0,9299" path="m11915,9299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9"/>
        </w:rPr>
        <w:t>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54" w:lineRule="auto"/>
        <w:ind w:left="1131" w:right="701" w:firstLine="-28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SAVONAGHJA: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savoneuse?</w:t>
      </w:r>
      <w:r>
        <w:rPr>
          <w:rFonts w:ascii="Arial" w:hAnsi="Arial" w:cs="Arial" w:eastAsia="Arial"/>
          <w:sz w:val="23"/>
          <w:szCs w:val="23"/>
          <w:spacing w:val="17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venir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SAVONE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ITALIE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plutôt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SAGONE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ZABONAGHJA</w:t>
      </w:r>
      <w:r>
        <w:rPr>
          <w:rFonts w:ascii="Arial" w:hAnsi="Arial" w:cs="Arial" w:eastAsia="Arial"/>
          <w:sz w:val="23"/>
          <w:szCs w:val="23"/>
          <w:spacing w:val="45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FRANCESE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CAMPILE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dessus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JAPONAISE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75" w:lineRule="exact"/>
        <w:ind w:left="116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PINZUTA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pointue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)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deuxième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1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27" w:after="0" w:line="240" w:lineRule="auto"/>
        <w:ind w:left="1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GUAGNO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PISANA)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aussi: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6" w:lineRule="auto"/>
        <w:ind w:left="137" w:right="676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trés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conservation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hivernale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située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Ghisoni.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9" w:lineRule="exact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vernaculaire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laquelle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pouvons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0" w:after="0" w:line="248" w:lineRule="auto"/>
        <w:ind w:left="843" w:right="5482" w:firstLine="-69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provisoirement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l'intituler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extrapolation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MELA</w:t>
      </w:r>
      <w:r>
        <w:rPr>
          <w:rFonts w:ascii="Arial" w:hAnsi="Arial" w:cs="Arial" w:eastAsia="Arial"/>
          <w:sz w:val="23"/>
          <w:szCs w:val="23"/>
          <w:spacing w:val="-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SANGHIZONA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7" w:lineRule="auto"/>
        <w:ind w:left="152" w:right="661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située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auss1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"SANGHINOSA"</w:t>
      </w:r>
      <w:r>
        <w:rPr>
          <w:rFonts w:ascii="Arial" w:hAnsi="Arial" w:cs="Arial" w:eastAsia="Arial"/>
          <w:sz w:val="23"/>
          <w:szCs w:val="23"/>
          <w:spacing w:val="-3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qu'une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orange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pêche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appellation.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dernier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2" w:lineRule="auto"/>
        <w:ind w:left="166" w:right="654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localisée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SALICETO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Honoré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CATONI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appelée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"MELA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DOLCE-AMARELLA</w:t>
      </w:r>
      <w:r>
        <w:rPr>
          <w:rFonts w:ascii="Arial" w:hAnsi="Arial" w:cs="Arial" w:eastAsia="Arial"/>
          <w:sz w:val="23"/>
          <w:szCs w:val="23"/>
          <w:spacing w:val="4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l'indique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acre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langue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transformer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sitôt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saveur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qualifiée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59" w:lineRule="exact"/>
        <w:ind w:left="1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"remarquable".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123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60" w:bottom="0" w:left="1540" w:right="260"/>
        </w:sectPr>
      </w:pPr>
      <w:rPr/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06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86.400003pt;height:93.96pt;mso-position-horizontal-relative:char;mso-position-vertical-relative:line" type="#_x0000_t75">
            <v:imagedata r:id="rId17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02" w:right="-74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47.040009pt;margin-top:-112.816765pt;width:121.32pt;height:113.400002pt;mso-position-horizontal-relative:page;mso-position-vertical-relative:paragraph;z-index:-13416" type="#_x0000_t75">
            <v:imagedata r:id="rId17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5"/>
        </w:rPr>
        <w:t>Forme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-13"/>
          <w:w w:val="11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5"/>
        </w:rPr>
        <w:t>Sauvage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-9"/>
          <w:w w:val="11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11"/>
        </w:rPr>
        <w:t>référence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8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24"/>
        </w:rPr>
        <w:t>l'éch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1"/>
          <w:w w:val="12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61616"/>
          <w:spacing w:val="0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161616"/>
          <w:spacing w:val="2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53" w:after="0" w:line="590" w:lineRule="exact"/>
        <w:ind w:left="438" w:right="747" w:firstLine="-36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00"/>
        </w:rPr>
        <w:t>Mela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00"/>
        </w:rPr>
        <w:t>di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7"/>
        </w:rPr>
        <w:t>AP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-6"/>
          <w:w w:val="117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61616"/>
          <w:spacing w:val="7"/>
          <w:w w:val="11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2"/>
        </w:rPr>
        <w:t>US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4"/>
        </w:rPr>
        <w:t>Pomme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-8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29"/>
        </w:rPr>
        <w:t>d'API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27" w:after="0" w:line="240" w:lineRule="auto"/>
        <w:ind w:left="446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3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4"/>
          <w:b/>
          <w:bCs/>
        </w:rPr>
        <w:t>PIASTELLA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5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144.720001pt;margin-top:-3.600021pt;width:128.880005pt;height:89.279999pt;mso-position-horizontal-relative:page;mso-position-vertical-relative:paragraph;z-index:-13417" type="#_x0000_t75">
            <v:imagedata r:id="rId179" o:title=""/>
          </v:shape>
        </w:pict>
      </w:r>
      <w:r>
        <w:rPr/>
        <w:pict>
          <v:shape style="position:absolute;margin-left:504pt;margin-top:-113.039993pt;width:92.879997pt;height:619.200012pt;mso-position-horizontal-relative:page;mso-position-vertical-relative:paragraph;z-index:-13415" type="#_x0000_t75">
            <v:imagedata r:id="rId180" o:title=""/>
          </v:shape>
        </w:pict>
      </w:r>
      <w:r>
        <w:rPr/>
        <w:pict>
          <v:shape style="width:124.559996pt;height:100.08pt;mso-position-horizontal-relative:char;mso-position-vertical-relative:line" type="#_x0000_t75">
            <v:imagedata r:id="rId18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98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21"/>
        </w:rPr>
        <w:t>Jaune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-4"/>
          <w:w w:val="12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17"/>
        </w:rPr>
        <w:t>ro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1"/>
          <w:w w:val="117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0"/>
          <w:w w:val="122"/>
        </w:rPr>
        <w:t>ge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27.440001pt;height:104.04pt;mso-position-horizontal-relative:char;mso-position-vertical-relative:line" type="#_x0000_t75">
            <v:imagedata r:id="rId18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5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10"/>
        </w:rPr>
        <w:t>Pédo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-1"/>
          <w:w w:val="11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-1"/>
          <w:w w:val="11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10"/>
        </w:rPr>
        <w:t>ule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10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00"/>
        </w:rPr>
        <w:t>tr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-3"/>
          <w:w w:val="100"/>
        </w:rPr>
        <w:t>è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1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9"/>
          <w:w w:val="11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0"/>
          <w:w w:val="115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-3"/>
          <w:w w:val="115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106"/>
        </w:rPr>
        <w:t>ret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060" w:right="0"/>
          <w:cols w:num="2" w:equalWidth="0">
            <w:col w:w="2983" w:space="161"/>
            <w:col w:w="7776"/>
          </w:cols>
        </w:sectPr>
      </w:pPr>
      <w:rPr/>
    </w:p>
    <w:p>
      <w:pPr>
        <w:spacing w:before="1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26" w:lineRule="exact"/>
        <w:ind w:left="40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4"/>
          <w:position w:val="-1"/>
        </w:rPr>
        <w:t>Maturité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-1"/>
          <w:w w:val="114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61616"/>
          <w:spacing w:val="4"/>
          <w:w w:val="95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0"/>
          <w:w w:val="133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0"/>
          <w:w w:val="96"/>
          <w:position w:val="-1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2A2A2A"/>
          <w:spacing w:val="-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0"/>
          <w:w w:val="100"/>
          <w:position w:val="-1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14"/>
          <w:position w:val="-1"/>
        </w:rPr>
        <w:t>Septembre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-16"/>
          <w:w w:val="114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24242"/>
          <w:spacing w:val="0"/>
          <w:w w:val="109"/>
          <w:position w:val="-1"/>
        </w:rPr>
        <w:t>Guagno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5" w:after="0" w:line="240" w:lineRule="auto"/>
        <w:ind w:right="327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424242"/>
          <w:spacing w:val="0"/>
          <w:w w:val="104"/>
          <w:b/>
          <w:bCs/>
        </w:rPr>
        <w:t>124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060" w:right="0"/>
        </w:sectPr>
      </w:pPr>
      <w:rPr/>
    </w:p>
    <w:p>
      <w:pPr>
        <w:spacing w:before="64" w:after="0" w:line="240" w:lineRule="auto"/>
        <w:ind w:left="3522" w:right="5083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78.559998pt;margin-top:0pt;width:418.320007pt;height:633.599976pt;mso-position-horizontal-relative:page;mso-position-vertical-relative:page;z-index:-13414" coordorigin="3571,0" coordsize="8366,12672">
            <v:shape style="position:absolute;left:5818;top:0;width:6120;height:12672" type="#_x0000_t75">
              <v:imagedata r:id="rId183" o:title=""/>
            </v:shape>
            <v:shape style="position:absolute;left:3571;top:7690;width:3377;height:2794" type="#_x0000_t75">
              <v:imagedata r:id="rId184" o:title=""/>
            </v:shape>
            <v:group style="position:absolute;left:6811;top:11;width:1130;height:2" coordorigin="6811,11" coordsize="1130,2">
              <v:shape style="position:absolute;left:6811;top:11;width:1130;height:2" coordorigin="6811,11" coordsize="1130,0" path="m6811,11l7941,11e" filled="f" stroked="t" strokeweight=".359976pt" strokecolor="#747474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41.543869pt;margin-top:.539795pt;width:44.637019pt;height:.1pt;mso-position-horizontal-relative:page;mso-position-vertical-relative:page;z-index:-13413" coordorigin="4831,11" coordsize="893,2">
            <v:shape style="position:absolute;left:4831;top:11;width:893;height:2" coordorigin="4831,11" coordsize="893,0" path="m4831,11l5724,11e" filled="f" stroked="t" strokeweight=".359976pt" strokecolor="#7C7C7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4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A1A1A"/>
          <w:spacing w:val="0"/>
          <w:w w:val="104"/>
          <w:b/>
          <w:bCs/>
        </w:rPr>
        <w:t>ROSSA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76.759992pt;height:154.8pt;mso-position-horizontal-relative:char;mso-position-vertical-relative:line" type="#_x0000_t75">
            <v:imagedata r:id="rId18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473" w:right="3726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5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3"/>
        </w:rPr>
        <w:t>tot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2"/>
          <w:w w:val="113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3"/>
        </w:rPr>
        <w:t>ement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2"/>
          <w:w w:val="1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11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8"/>
          <w:w w:val="11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12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00" w:lineRule="auto"/>
        <w:ind w:left="1926" w:right="6665" w:firstLine="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4"/>
          <w:w w:val="100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7"/>
        </w:rPr>
        <w:t>ao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5"/>
          <w:w w:val="107"/>
        </w:rPr>
        <w:t>û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8"/>
        </w:rPr>
        <w:t>t.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6"/>
        </w:rPr>
        <w:t>parfum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8"/>
          <w:w w:val="106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56" w:after="0" w:line="237" w:lineRule="exact"/>
        <w:ind w:left="193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2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hair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5"/>
          <w:position w:val="-1"/>
        </w:rPr>
        <w:t>blanche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86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A3A3A"/>
          <w:spacing w:val="4"/>
          <w:w w:val="82"/>
        </w:rPr>
        <w:t>1</w:t>
      </w:r>
      <w:r>
        <w:rPr>
          <w:rFonts w:ascii="Arial" w:hAnsi="Arial" w:cs="Arial" w:eastAsia="Arial"/>
          <w:sz w:val="20"/>
          <w:szCs w:val="20"/>
          <w:color w:val="606060"/>
          <w:spacing w:val="0"/>
          <w:w w:val="100"/>
        </w:rPr>
        <w:t>25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480" w:bottom="0" w:left="1220" w:right="340"/>
        </w:sectPr>
      </w:pPr>
      <w:rPr/>
    </w:p>
    <w:p>
      <w:pPr>
        <w:spacing w:before="65" w:after="0" w:line="240" w:lineRule="auto"/>
        <w:ind w:left="275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142.919998pt;margin-top:0pt;width:453.959991pt;height:595.080017pt;mso-position-horizontal-relative:page;mso-position-vertical-relative:page;z-index:-13412" type="#_x0000_t75">
            <v:imagedata r:id="rId186" o:title=""/>
          </v:shape>
        </w:pic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4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5"/>
          <w:b/>
          <w:bCs/>
        </w:rPr>
        <w:t>CAGHJULANA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614" w:lineRule="auto"/>
        <w:ind w:left="1920" w:right="5155" w:firstLine="-14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elle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goût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froma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-13"/>
          <w:w w:val="100"/>
        </w:rPr>
        <w:t>g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19"/>
        </w:rPr>
        <w:t>?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19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F1F1F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-4"/>
          <w:w w:val="100"/>
        </w:rPr>
        <w:t>2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Août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1"/>
        </w:rPr>
        <w:t>Marana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5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7"/>
          <w:w w:val="105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0F0F0F"/>
          <w:spacing w:val="6"/>
          <w:w w:val="72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464646"/>
          <w:spacing w:val="0"/>
          <w:w w:val="103"/>
        </w:rPr>
        <w:t>orée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7" w:after="0" w:line="248" w:lineRule="exact"/>
        <w:ind w:left="1920" w:right="6653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5"/>
          <w:w w:val="100"/>
          <w:position w:val="-1"/>
        </w:rPr>
        <w:t>J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-1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-2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64646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464646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13131"/>
          <w:spacing w:val="0"/>
          <w:w w:val="99"/>
          <w:position w:val="-1"/>
        </w:rPr>
        <w:t>Rou</w:t>
      </w:r>
      <w:r>
        <w:rPr>
          <w:rFonts w:ascii="Times New Roman" w:hAnsi="Times New Roman" w:cs="Times New Roman" w:eastAsia="Times New Roman"/>
          <w:sz w:val="22"/>
          <w:szCs w:val="22"/>
          <w:color w:val="595959"/>
          <w:spacing w:val="0"/>
          <w:w w:val="104"/>
          <w:position w:val="-1"/>
        </w:rPr>
        <w:t>ge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97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313131"/>
          <w:spacing w:val="2"/>
          <w:w w:val="103"/>
          <w:i/>
        </w:rPr>
        <w:t>1</w:t>
      </w:r>
      <w:r>
        <w:rPr>
          <w:rFonts w:ascii="Arial" w:hAnsi="Arial" w:cs="Arial" w:eastAsia="Arial"/>
          <w:sz w:val="19"/>
          <w:szCs w:val="19"/>
          <w:color w:val="595959"/>
          <w:spacing w:val="0"/>
          <w:w w:val="107"/>
          <w:i/>
        </w:rPr>
        <w:t>26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80" w:bottom="0" w:left="1680" w:right="360"/>
        </w:sectPr>
      </w:pPr>
      <w:rPr/>
    </w:p>
    <w:p>
      <w:pPr>
        <w:spacing w:before="68" w:after="0" w:line="240" w:lineRule="auto"/>
        <w:ind w:left="2607" w:right="4464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452.309784pt;margin-top:0pt;width:142.910456pt;height:841pt;mso-position-horizontal-relative:page;mso-position-vertical-relative:page;z-index:-13410" coordorigin="9046,0" coordsize="2858,16820">
            <v:group style="position:absolute;left:9050;top:14;width:2851;height:2" coordorigin="9050,14" coordsize="2851,2">
              <v:shape style="position:absolute;left:9050;top:14;width:2851;height:2" coordorigin="9050,14" coordsize="2851,0" path="m9050,14l11901,14e" filled="f" stroked="t" strokeweight=".359976pt" strokecolor="#7C7C7C">
                <v:path arrowok="t"/>
              </v:shape>
            </v:group>
            <v:group style="position:absolute;left:11890;top:0;width:2;height:15733" coordorigin="11890,0" coordsize="2,15733">
              <v:shape style="position:absolute;left:11890;top:0;width:2;height:15733" coordorigin="11890,0" coordsize="0,15733" path="m11890,15733l11890,0e" filled="f" stroked="t" strokeweight="1.079928pt" strokecolor="#3F3F3F">
                <v:path arrowok="t"/>
              </v:shape>
            </v:group>
            <v:group style="position:absolute;left:11894;top:15453;width:2;height:1360" coordorigin="11894,15453" coordsize="2,1360">
              <v:shape style="position:absolute;left:11894;top:15453;width:2;height:1360" coordorigin="11894,15453" coordsize="0,1360" path="m11894,16813l11894,15453e" filled="f" stroked="t" strokeweight=".719952pt" strokecolor="#B3B3B3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1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4"/>
          <w:b/>
          <w:bCs/>
        </w:rPr>
        <w:t>CASGHJULANA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1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3.920013pt;margin-top:.720001pt;width:183.24pt;height:237.6pt;mso-position-horizontal-relative:page;mso-position-vertical-relative:paragraph;z-index:-13411" type="#_x0000_t75">
            <v:imagedata r:id="rId187" o:title=""/>
          </v:shape>
        </w:pict>
      </w:r>
      <w:r>
        <w:rPr/>
        <w:pict>
          <v:shape style="width:180.719997pt;height:200.88pt;mso-position-horizontal-relative:char;mso-position-vertical-relative:line" type="#_x0000_t75">
            <v:imagedata r:id="rId18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73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6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13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6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8"/>
          <w:w w:val="11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16"/>
        </w:rPr>
        <w:t>avec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1"/>
          <w:w w:val="11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  <w:t>z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12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8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  <w:t>ougeât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"/>
          <w:w w:val="93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ut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76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5"/>
        </w:rPr>
        <w:t>ype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4"/>
        </w:rPr>
        <w:t>CA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-1"/>
          <w:w w:val="10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4"/>
        </w:rPr>
        <w:t>GHJULANA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7"/>
          <w:w w:val="10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Ma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5"/>
        </w:rPr>
        <w:t>boss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7"/>
          <w:w w:val="105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9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08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Maturié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08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9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ût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6"/>
        </w:rPr>
        <w:t>Marana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08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ess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mblerait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4D4D4D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5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9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10"/>
          <w:w w:val="9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9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-1"/>
          <w:w w:val="109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9"/>
          <w:w w:val="9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6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10"/>
        </w:rPr>
        <w:t>ille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32" w:lineRule="auto"/>
        <w:ind w:left="4676" w:right="3492" w:firstLine="-2592"/>
        <w:jc w:val="left"/>
        <w:tabs>
          <w:tab w:pos="466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S'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ap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7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</w:rPr>
        <w:t>erait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</w:rPr>
        <w:t>enc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1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re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626262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7"/>
        </w:rPr>
        <w:t>MELA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8"/>
          <w:w w:val="100"/>
          <w:position w:val="-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7"/>
        </w:rPr>
        <w:t>DI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3"/>
          <w:w w:val="100"/>
          <w:position w:val="-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7"/>
          <w:position w:val="-7"/>
        </w:rPr>
        <w:t>TRANI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7"/>
          <w:position w:val="-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0"/>
        </w:rPr>
        <w:t>MELA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6"/>
          <w:position w:val="0"/>
        </w:rPr>
        <w:t>FRANCESCA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0" w:after="0" w:line="237" w:lineRule="exact"/>
        <w:ind w:left="400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0"/>
          <w:position w:val="-1"/>
        </w:rPr>
        <w:t>Ser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6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MELA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6"/>
          <w:position w:val="-1"/>
        </w:rPr>
        <w:t>CAMPERUNINCA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-8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position w:val="-1"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6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"/>
          <w:w w:val="106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D4D4D"/>
          <w:spacing w:val="0"/>
          <w:w w:val="104"/>
          <w:position w:val="-1"/>
        </w:rPr>
        <w:t>ZZIU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7" w:after="0" w:line="240" w:lineRule="auto"/>
        <w:ind w:right="87"/>
        <w:jc w:val="righ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82828"/>
          <w:spacing w:val="10"/>
          <w:w w:val="76"/>
        </w:rPr>
        <w:t>1</w:t>
      </w:r>
      <w:r>
        <w:rPr>
          <w:rFonts w:ascii="Arial" w:hAnsi="Arial" w:cs="Arial" w:eastAsia="Arial"/>
          <w:sz w:val="18"/>
          <w:szCs w:val="18"/>
          <w:color w:val="4D4D4D"/>
          <w:spacing w:val="0"/>
          <w:w w:val="112"/>
        </w:rPr>
        <w:t>27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20" w:bottom="0" w:left="1400" w:right="360"/>
        </w:sectPr>
      </w:pPr>
      <w:rPr/>
    </w:p>
    <w:p>
      <w:pPr>
        <w:spacing w:before="72" w:after="0" w:line="271" w:lineRule="exact"/>
        <w:ind w:left="4213" w:right="5824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2D2D2D"/>
          <w:spacing w:val="0"/>
          <w:w w:val="100"/>
          <w:position w:val="-1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color w:val="2D2D2D"/>
          <w:spacing w:val="3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D2D2D"/>
          <w:spacing w:val="0"/>
          <w:w w:val="100"/>
          <w:position w:val="-1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color w:val="2D2D2D"/>
          <w:spacing w:val="3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D2D2D"/>
          <w:spacing w:val="0"/>
          <w:w w:val="117"/>
          <w:position w:val="-1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1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04.840003pt;height:149.76pt;mso-position-horizontal-relative:char;mso-position-vertical-relative:line" type="#_x0000_t75">
            <v:imagedata r:id="rId18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60" w:lineRule="exact"/>
        <w:ind w:left="1875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pict>
          <v:shape style="position:absolute;margin-left:300.239990pt;margin-top:-163.324829pt;width:198.720008pt;height:150.12pt;mso-position-horizontal-relative:page;mso-position-vertical-relative:paragraph;z-index:-13409" type="#_x0000_t75">
            <v:imagedata r:id="rId190" o:title=""/>
          </v:shape>
        </w:pic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0"/>
          <w:w w:val="100"/>
          <w:position w:val="-1"/>
        </w:rPr>
        <w:t>St</w: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2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color w:val="1C1C1C"/>
          <w:spacing w:val="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0"/>
          <w:w w:val="100"/>
          <w:position w:val="-1"/>
        </w:rPr>
        <w:t>ée</w: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1C1C1C"/>
          <w:spacing w:val="1"/>
          <w:w w:val="94"/>
          <w:position w:val="-1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color w:val="3F3F3F"/>
          <w:spacing w:val="0"/>
          <w:w w:val="103"/>
          <w:position w:val="-1"/>
        </w:rPr>
        <w:t>ouge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252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02.679986pt;height:146.88pt;mso-position-horizontal-relative:char;mso-position-vertical-relative:line" type="#_x0000_t75">
            <v:imagedata r:id="rId19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80" w:h="16820"/>
          <w:pgMar w:top="560" w:bottom="0" w:left="1120" w:right="200"/>
        </w:sectPr>
      </w:pPr>
      <w:rPr/>
    </w:p>
    <w:p>
      <w:pPr>
        <w:spacing w:before="31" w:after="0" w:line="488" w:lineRule="auto"/>
        <w:ind w:left="1486" w:right="-58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6"/>
          <w:w w:val="100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-2"/>
          <w:w w:val="100"/>
        </w:rPr>
        <w:t>h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air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blanch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-1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727272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727272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5"/>
        </w:rPr>
        <w:t>Mûre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2"/>
          <w:w w:val="100"/>
        </w:rPr>
        <w:t>3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</w:rPr>
        <w:t>Août.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5"/>
          <w:w w:val="107"/>
        </w:rPr>
        <w:t>G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0"/>
          <w:w w:val="104"/>
        </w:rPr>
        <w:t>ra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6"/>
          <w:w w:val="104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4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2"/>
        </w:rPr>
        <w:t>conserv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6"/>
          <w:w w:val="102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0"/>
          <w:w w:val="94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3"/>
          <w:w w:val="94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3"/>
        </w:rPr>
        <w:t>on.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63" w:after="0" w:line="248" w:lineRule="exact"/>
        <w:ind w:left="1486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7"/>
          <w:position w:val="-1"/>
        </w:rPr>
        <w:t>Tr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-13"/>
          <w:w w:val="107"/>
          <w:position w:val="-1"/>
        </w:rPr>
        <w:t>è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7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3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7"/>
          <w:position w:val="-1"/>
        </w:rPr>
        <w:t>parfumée.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46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8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</w:rPr>
        <w:t>Ex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mpt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1"/>
        </w:rPr>
        <w:t>para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10"/>
          <w:w w:val="10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0"/>
          <w:w w:val="106"/>
        </w:rPr>
        <w:t>it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1"/>
          <w:w w:val="104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0"/>
          <w:w w:val="121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120" w:right="200"/>
          <w:cols w:num="2" w:equalWidth="0">
            <w:col w:w="3424" w:space="2893"/>
            <w:col w:w="434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329.737976pt;margin-top:.539795pt;width:58.676082pt;height:.1pt;mso-position-horizontal-relative:page;mso-position-vertical-relative:page;z-index:-13408" coordorigin="6595,11" coordsize="1174,2">
            <v:shape style="position:absolute;left:6595;top:11;width:1174;height:2" coordorigin="6595,11" coordsize="1174,0" path="m6595,11l7768,11e" filled="f" stroked="t" strokeweight=".359976pt" strokecolor="#808080">
              <v:path arrowok="t"/>
            </v:shape>
          </v:group>
          <w10:wrap type="none"/>
        </w:pict>
      </w:r>
      <w:r>
        <w:rPr/>
        <w:pict>
          <v:group style="position:absolute;margin-left:426.211548pt;margin-top:.539795pt;width:40.317308pt;height:.1pt;mso-position-horizontal-relative:page;mso-position-vertical-relative:page;z-index:-13407" coordorigin="8524,11" coordsize="806,2">
            <v:shape style="position:absolute;left:8524;top:11;width:806;height:2" coordorigin="8524,11" coordsize="806,0" path="m8524,11l9331,11e" filled="f" stroked="t" strokeweight=".359976pt" strokecolor="#878787">
              <v:path arrowok="t"/>
            </v:shape>
          </v:group>
          <w10:wrap type="none"/>
        </w:pict>
      </w:r>
      <w:r>
        <w:rPr/>
        <w:pict>
          <v:group style="position:absolute;margin-left:493.887024pt;margin-top:0pt;width:101.513221pt;height:807.532847pt;mso-position-horizontal-relative:page;mso-position-vertical-relative:page;z-index:-13406" coordorigin="9878,0" coordsize="2030,16151">
            <v:group style="position:absolute;left:9885;top:14;width:2016;height:2" coordorigin="9885,14" coordsize="2016,2">
              <v:shape style="position:absolute;left:9885;top:14;width:2016;height:2" coordorigin="9885,14" coordsize="2016,0" path="m9885,14l11901,14e" filled="f" stroked="t" strokeweight=".719952pt" strokecolor="#646464">
                <v:path arrowok="t"/>
              </v:shape>
            </v:group>
            <v:group style="position:absolute;left:11894;top:0;width:2;height:16143" coordorigin="11894,0" coordsize="2,16143">
              <v:shape style="position:absolute;left:11894;top:0;width:2;height:16143" coordorigin="11894,0" coordsize="0,16143" path="m11894,16143l11894,0e" filled="f" stroked="t" strokeweight=".719952pt" strokecolor="#5B5B5B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1" w:after="0" w:line="248" w:lineRule="exact"/>
        <w:ind w:left="1486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Ne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  <w:position w:val="-1"/>
        </w:rPr>
        <w:t>ser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7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it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3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ni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3"/>
          <w:w w:val="86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32"/>
          <w:position w:val="-1"/>
        </w:rPr>
        <w:t>'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AKANE?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ni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0"/>
          <w:position w:val="-1"/>
        </w:rPr>
        <w:t>REINE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-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color w:val="2D2D2D"/>
          <w:spacing w:val="-12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01"/>
          <w:position w:val="-1"/>
        </w:rPr>
        <w:t>REINETTES</w:t>
      </w:r>
      <w:r>
        <w:rPr>
          <w:rFonts w:ascii="Times New Roman" w:hAnsi="Times New Roman" w:cs="Times New Roman" w:eastAsia="Times New Roman"/>
          <w:sz w:val="22"/>
          <w:szCs w:val="22"/>
          <w:color w:val="1C1C1C"/>
          <w:spacing w:val="0"/>
          <w:w w:val="91"/>
          <w:position w:val="-1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5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D2D2D"/>
          <w:w w:val="114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8"/>
          <w:w w:val="114"/>
        </w:rPr>
        <w:t>2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25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120" w:right="200"/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1.43559pt;margin-top:1.078205pt;width:308.292990pt;height:.1pt;mso-position-horizontal-relative:page;mso-position-vertical-relative:page;z-index:-13403" coordorigin="29,22" coordsize="6166,2">
            <v:shape style="position:absolute;left:29;top:22;width:6166;height:2" coordorigin="29,22" coordsize="6166,0" path="m29,22l6195,22e" filled="f" stroked="t" strokeweight=".358898pt" strokecolor="#909090">
              <v:path arrowok="t"/>
            </v:shape>
          </v:group>
          <w10:wrap type="none"/>
        </w:pict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240" w:lineRule="auto"/>
        <w:ind w:left="3971" w:right="5265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512.640015pt;margin-top:-35.139931pt;width:86.359985pt;height:60.47998pt;mso-position-horizontal-relative:page;mso-position-vertical-relative:paragraph;z-index:-13404" type="#_x0000_t75">
            <v:imagedata r:id="rId192" o:title=""/>
          </v:shape>
        </w:pic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3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1"/>
          <w:b/>
          <w:bCs/>
        </w:rPr>
        <w:t>PIRA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1.040009pt;margin-top:17.999998pt;width:172.800004pt;height:286.56pt;mso-position-horizontal-relative:page;mso-position-vertical-relative:paragraph;z-index:-13405" type="#_x0000_t75">
            <v:imagedata r:id="rId193" o:title=""/>
          </v:shape>
        </w:pict>
      </w:r>
      <w:r>
        <w:rPr/>
        <w:pict>
          <v:shape style="width:168.119997pt;height:294.840pt;mso-position-horizontal-relative:char;mso-position-vertical-relative:line" type="#_x0000_t75">
            <v:imagedata r:id="rId19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12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MELA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PIRA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E5E5E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5E5E5E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4"/>
        </w:rPr>
        <w:t>Guagno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12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pomme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3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5E5E5E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5E5E5E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forme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2"/>
        </w:rPr>
        <w:t>POIRE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63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Existe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aussi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4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494949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494949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Guagno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3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Je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95"/>
        </w:rPr>
        <w:t>PTNZUTA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9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3"/>
        </w:rPr>
        <w:t>Pointue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4"/>
          <w:w w:val="113"/>
        </w:rPr>
        <w:t>)</w:t>
      </w:r>
      <w:r>
        <w:rPr>
          <w:rFonts w:ascii="Times New Roman" w:hAnsi="Times New Roman" w:cs="Times New Roman" w:eastAsia="Times New Roman"/>
          <w:sz w:val="21"/>
          <w:szCs w:val="21"/>
          <w:color w:val="707070"/>
          <w:spacing w:val="0"/>
          <w:w w:val="127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54" w:lineRule="auto"/>
        <w:ind w:left="1641" w:right="2354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Il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0"/>
        </w:rPr>
        <w:t>existerait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7"/>
          <w:w w:val="11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Guagno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deuxième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forme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poire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appelée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6"/>
        </w:rPr>
        <w:t>PISA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0"/>
          <w:w w:val="106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7"/>
        </w:rPr>
        <w:t>A.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Serait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ce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même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94949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3"/>
          <w:szCs w:val="23"/>
          <w:color w:val="494949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vi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ndrait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lle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2"/>
        </w:rPr>
        <w:t>PISE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9" w:after="0" w:line="240" w:lineRule="auto"/>
        <w:ind w:left="164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fin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Septembre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4"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7" w:lineRule="exact"/>
        <w:ind w:left="164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9"/>
          <w:position w:val="-1"/>
        </w:rPr>
        <w:t>conserver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-9"/>
          <w:w w:val="109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0"/>
          <w:w w:val="109"/>
          <w:position w:val="-1"/>
        </w:rPr>
        <w:t>it</w:t>
      </w:r>
      <w:r>
        <w:rPr>
          <w:rFonts w:ascii="Times New Roman" w:hAnsi="Times New Roman" w:cs="Times New Roman" w:eastAsia="Times New Roman"/>
          <w:sz w:val="21"/>
          <w:szCs w:val="21"/>
          <w:color w:val="1A1A1A"/>
          <w:spacing w:val="13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bien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00"/>
          <w:position w:val="-1"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1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5"/>
          <w:position w:val="-1"/>
        </w:rPr>
        <w:t>hive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2"/>
          <w:w w:val="105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E5E5E"/>
          <w:spacing w:val="0"/>
          <w:w w:val="112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355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13131"/>
          <w:spacing w:val="0"/>
          <w:w w:val="92"/>
        </w:rPr>
        <w:t>129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180" w:right="0"/>
        </w:sectPr>
      </w:pPr>
      <w:rPr/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240" w:lineRule="auto"/>
        <w:ind w:left="3163" w:right="4948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524.880005pt;margin-top:-29.443945pt;width:72pt;height:436.679993pt;mso-position-horizontal-relative:page;mso-position-vertical-relative:paragraph;z-index:-13401" type="#_x0000_t75">
            <v:imagedata r:id="rId195" o:title=""/>
          </v:shape>
        </w:pict>
      </w:r>
      <w:r>
        <w:rPr/>
        <w:pict>
          <v:group style="position:absolute;margin-left:407.132813pt;margin-top:-28.90415pt;width:43.197115pt;height:.1pt;mso-position-horizontal-relative:page;mso-position-vertical-relative:paragraph;z-index:-13400" coordorigin="8143,-578" coordsize="864,2">
            <v:shape style="position:absolute;left:8143;top:-578;width:864;height:2" coordorigin="8143,-578" coordsize="864,0" path="m8143,-578l9007,-578e" filled="f" stroked="t" strokeweight=".359976pt" strokecolor="#A3A3A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282828"/>
          <w:spacing w:val="3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181818"/>
          <w:spacing w:val="0"/>
          <w:w w:val="102"/>
          <w:b/>
          <w:bCs/>
        </w:rPr>
        <w:t>RU</w:t>
      </w:r>
      <w:r>
        <w:rPr>
          <w:rFonts w:ascii="Times New Roman" w:hAnsi="Times New Roman" w:cs="Times New Roman" w:eastAsia="Times New Roman"/>
          <w:sz w:val="25"/>
          <w:szCs w:val="25"/>
          <w:color w:val="181818"/>
          <w:spacing w:val="-3"/>
          <w:w w:val="102"/>
          <w:b/>
          <w:bCs/>
        </w:rPr>
        <w:t>S</w:t>
      </w:r>
      <w:r>
        <w:rPr>
          <w:rFonts w:ascii="Times New Roman" w:hAnsi="Times New Roman" w:cs="Times New Roman" w:eastAsia="Times New Roman"/>
          <w:sz w:val="25"/>
          <w:szCs w:val="25"/>
          <w:color w:val="363636"/>
          <w:spacing w:val="-4"/>
          <w:w w:val="112"/>
          <w:b/>
          <w:bCs/>
        </w:rPr>
        <w:t>S</w:t>
      </w:r>
      <w:r>
        <w:rPr>
          <w:rFonts w:ascii="Times New Roman" w:hAnsi="Times New Roman" w:cs="Times New Roman" w:eastAsia="Times New Roman"/>
          <w:sz w:val="25"/>
          <w:szCs w:val="25"/>
          <w:color w:val="181818"/>
          <w:spacing w:val="0"/>
          <w:w w:val="105"/>
          <w:b/>
          <w:bCs/>
        </w:rPr>
        <w:t>IGLIA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1.040009pt;margin-top:12.959991pt;width:187.920006pt;height:157.68pt;mso-position-horizontal-relative:page;mso-position-vertical-relative:paragraph;z-index:-13402" type="#_x0000_t75">
            <v:imagedata r:id="rId196" o:title=""/>
          </v:shape>
        </w:pict>
      </w:r>
      <w:r>
        <w:rPr/>
        <w:pict>
          <v:shape style="width:177.119999pt;height:168.84pt;mso-position-horizontal-relative:char;mso-position-vertical-relative:line" type="#_x0000_t75">
            <v:imagedata r:id="rId19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3502" w:right="514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2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1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7"/>
          <w:w w:val="11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1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2"/>
          <w:w w:val="11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1"/>
          <w:w w:val="11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1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1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16"/>
        </w:rPr>
        <w:t>marron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76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69.19999pt;height:166.32pt;mso-position-horizontal-relative:char;mso-position-vertical-relative:line" type="#_x0000_t75">
            <v:imagedata r:id="rId19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28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Di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7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3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7"/>
        </w:rPr>
        <w:t>RUDINOSA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536" w:lineRule="auto"/>
        <w:ind w:left="1841" w:right="617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fin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9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7"/>
        </w:rPr>
        <w:t>ptembr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8"/>
          <w:w w:val="10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59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5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7"/>
        </w:rPr>
        <w:t>fra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7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3"/>
          <w:w w:val="107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-2"/>
          <w:w w:val="107"/>
        </w:rPr>
        <w:t>h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3"/>
          <w:w w:val="10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7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2"/>
          <w:w w:val="10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0"/>
          <w:w w:val="107"/>
        </w:rPr>
        <w:t>nt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16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5"/>
        </w:rPr>
        <w:t>marro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1"/>
          <w:w w:val="105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D5D5D"/>
          <w:spacing w:val="0"/>
          <w:w w:val="127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8" w:after="0" w:line="237" w:lineRule="exact"/>
        <w:ind w:left="187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39"/>
          <w:position w:val="-1"/>
        </w:rPr>
        <w:t>'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-31"/>
          <w:w w:val="139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-7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3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pas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81818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7"/>
          <w:position w:val="-1"/>
        </w:rPr>
        <w:t>REINETTE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-4"/>
          <w:w w:val="107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GRISE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0"/>
          <w:w w:val="100"/>
          <w:position w:val="-1"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color w:val="282828"/>
          <w:spacing w:val="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CANADA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1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84848"/>
          <w:spacing w:val="0"/>
          <w:w w:val="115"/>
          <w:position w:val="-1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right="495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5D5D5D"/>
          <w:spacing w:val="0"/>
          <w:w w:val="97"/>
          <w:b/>
          <w:bCs/>
        </w:rPr>
        <w:t>130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240" w:right="0"/>
        </w:sectPr>
      </w:pPr>
      <w:rPr/>
    </w:p>
    <w:p>
      <w:pPr>
        <w:spacing w:before="60" w:after="0" w:line="240" w:lineRule="auto"/>
        <w:ind w:left="256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60.48pt;margin-top:0pt;width:536.400024pt;height:640.080017pt;mso-position-horizontal-relative:page;mso-position-vertical-relative:page;z-index:-13399" coordorigin="1210,0" coordsize="10728,12802">
            <v:shape style="position:absolute;left:1210;top:0;width:10728;height:12802" type="#_x0000_t75">
              <v:imagedata r:id="rId199" o:title=""/>
            </v:shape>
            <v:group style="position:absolute;left:4860;top:11;width:1001;height:2" coordorigin="4860,11" coordsize="1001,2">
              <v:shape style="position:absolute;left:4860;top:11;width:1001;height:2" coordorigin="4860,11" coordsize="1001,0" path="m4860,11l5860,11e" filled="f" stroked="t" strokeweight=".359976pt" strokecolor="#ACACA3">
                <v:path arrowok="t"/>
              </v:shape>
            </v:group>
            <w10:wrap type="none"/>
          </v:group>
        </w:pict>
      </w:r>
      <w:r>
        <w:rPr/>
        <w:pict>
          <v:group style="position:absolute;margin-left:8.639423pt;margin-top:0pt;width:44.637019pt;height:.1pt;mso-position-horizontal-relative:page;mso-position-vertical-relative:page;z-index:-13398" coordorigin="173,0" coordsize="893,2">
            <v:shape style="position:absolute;left:173;top:0;width:893;height:2" coordorigin="173,0" coordsize="893,0" path="m173,0l1066,0e" filled="f" stroked="t" strokeweight="0pt" strokecolor="#A3A39E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0"/>
        </w:rPr>
        <w:t>MELA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9"/>
        </w:rPr>
        <w:t>BTANCAGHJA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76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0"/>
          <w:w w:val="100"/>
        </w:rPr>
        <w:t>Marurité</w:t>
      </w:r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1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-6"/>
          <w:w w:val="11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1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7"/>
          <w:w w:val="11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1"/>
        </w:rPr>
        <w:t>em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-1"/>
          <w:w w:val="111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6"/>
          <w:w w:val="108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-7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898989"/>
          <w:spacing w:val="0"/>
          <w:w w:val="167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76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12"/>
        </w:rPr>
        <w:t>Pruine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23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12"/>
        </w:rPr>
        <w:t>blanche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24"/>
          <w:w w:val="11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sur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16"/>
        </w:rPr>
        <w:t>pea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"/>
          <w:w w:val="116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6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5"/>
          <w:w w:val="11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qui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0"/>
          <w:w w:val="100"/>
        </w:rPr>
        <w:t>est</w:t>
      </w:r>
      <w:r>
        <w:rPr>
          <w:rFonts w:ascii="Times New Roman" w:hAnsi="Times New Roman" w:cs="Times New Roman" w:eastAsia="Times New Roman"/>
          <w:sz w:val="21"/>
          <w:szCs w:val="21"/>
          <w:color w:val="363636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elle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même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15"/>
        </w:rPr>
        <w:t>blanchâtre.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769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color w:val="1F1F1F"/>
          <w:spacing w:val="0"/>
          <w:w w:val="100"/>
        </w:rPr>
        <w:t>D'</w:t>
      </w:r>
      <w:r>
        <w:rPr>
          <w:rFonts w:ascii="Arial" w:hAnsi="Arial" w:cs="Arial" w:eastAsia="Arial"/>
          <w:sz w:val="21"/>
          <w:szCs w:val="21"/>
          <w:color w:val="1F1F1F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où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26" w:lineRule="exact"/>
        <w:ind w:left="177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0"/>
          <w:w w:val="110"/>
          <w:position w:val="-1"/>
        </w:rPr>
        <w:t>Maturité</w:t>
      </w:r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-6"/>
          <w:w w:val="11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0"/>
          <w:w w:val="100"/>
          <w:position w:val="-1"/>
        </w:rPr>
        <w:t>le</w:t>
      </w:r>
      <w:r>
        <w:rPr>
          <w:rFonts w:ascii="Times New Roman" w:hAnsi="Times New Roman" w:cs="Times New Roman" w:eastAsia="Times New Roman"/>
          <w:sz w:val="20"/>
          <w:szCs w:val="20"/>
          <w:color w:val="363636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  <w:position w:val="-1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3"/>
          <w:position w:val="-1"/>
        </w:rPr>
        <w:t>Se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-9"/>
          <w:w w:val="113"/>
          <w:position w:val="-1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0"/>
          <w:w w:val="111"/>
          <w:position w:val="-1"/>
        </w:rPr>
        <w:t>tem</w:t>
      </w:r>
      <w:r>
        <w:rPr>
          <w:rFonts w:ascii="Times New Roman" w:hAnsi="Times New Roman" w:cs="Times New Roman" w:eastAsia="Times New Roman"/>
          <w:sz w:val="20"/>
          <w:szCs w:val="20"/>
          <w:color w:val="1F1F1F"/>
          <w:spacing w:val="-2"/>
          <w:w w:val="111"/>
          <w:position w:val="-1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2"/>
          <w:position w:val="-1"/>
        </w:rPr>
        <w:t>re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85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363636"/>
          <w:w w:val="57"/>
        </w:rPr>
        <w:t>1</w:t>
      </w:r>
      <w:r>
        <w:rPr>
          <w:rFonts w:ascii="Arial" w:hAnsi="Arial" w:cs="Arial" w:eastAsia="Arial"/>
          <w:sz w:val="19"/>
          <w:szCs w:val="19"/>
          <w:color w:val="363636"/>
          <w:spacing w:val="-28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727272"/>
          <w:spacing w:val="6"/>
          <w:w w:val="105"/>
        </w:rPr>
        <w:t>3</w:t>
      </w:r>
      <w:r>
        <w:rPr>
          <w:rFonts w:ascii="Arial" w:hAnsi="Arial" w:cs="Arial" w:eastAsia="Arial"/>
          <w:sz w:val="19"/>
          <w:szCs w:val="19"/>
          <w:color w:val="4B4B4B"/>
          <w:spacing w:val="0"/>
          <w:w w:val="86"/>
        </w:rPr>
        <w:t>1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00" w:bottom="0" w:left="1680" w:right="380"/>
        </w:sectPr>
      </w:pPr>
      <w:rPr/>
    </w:p>
    <w:p>
      <w:pPr>
        <w:spacing w:before="64" w:after="0" w:line="282" w:lineRule="exact"/>
        <w:ind w:left="3011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162.720001pt;margin-top:0pt;width:434.160004pt;height:725.76001pt;mso-position-horizontal-relative:page;mso-position-vertical-relative:page;z-index:-13397" coordorigin="3254,0" coordsize="8683,14515">
            <v:shape style="position:absolute;left:6106;top:0;width:5832;height:14515" type="#_x0000_t75">
              <v:imagedata r:id="rId200" o:title=""/>
            </v:shape>
            <v:shape style="position:absolute;left:3254;top:7330;width:4075;height:3960" type="#_x0000_t75">
              <v:imagedata r:id="rId201" o:title=""/>
            </v:shape>
            <v:group style="position:absolute;left:6933;top:11;width:2657;height:2" coordorigin="6933,11" coordsize="2657,2">
              <v:shape style="position:absolute;left:6933;top:11;width:2657;height:2" coordorigin="6933,11" coordsize="2657,0" path="m6933,11l9590,11e" filled="f" stroked="t" strokeweight=".359976pt" strokecolor="#777777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41.543869pt;margin-top:.539795pt;width:58.316106pt;height:.1pt;mso-position-horizontal-relative:page;mso-position-vertical-relative:page;z-index:-13396" coordorigin="4831,11" coordsize="1166,2">
            <v:shape style="position:absolute;left:4831;top:11;width:1166;height:2" coordorigin="4831,11" coordsize="1166,0" path="m4831,11l5997,11e" filled="f" stroked="t" strokeweight=".359976pt" strokecolor="#8C8C9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  <w:position w:val="-1"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13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  <w:position w:val="-1"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26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  <w:position w:val="-1"/>
        </w:rPr>
        <w:t>DI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14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5"/>
          <w:b/>
          <w:bCs/>
          <w:position w:val="-1"/>
        </w:rPr>
        <w:t>QUENZA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1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98.000004pt;height:213.84pt;mso-position-horizontal-relative:char;mso-position-vertical-relative:line" type="#_x0000_t75">
            <v:imagedata r:id="rId20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1" w:after="0" w:line="240" w:lineRule="auto"/>
        <w:ind w:left="6229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12"/>
        </w:rPr>
        <w:t>jaune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42" w:after="0" w:line="248" w:lineRule="exact"/>
        <w:ind w:left="622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  <w:position w:val="-1"/>
        </w:rPr>
        <w:t>avec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4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10"/>
          <w:position w:val="-1"/>
        </w:rPr>
        <w:t>refle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-3"/>
          <w:w w:val="110"/>
          <w:position w:val="-1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10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-1"/>
          <w:w w:val="11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10"/>
          <w:position w:val="-1"/>
        </w:rPr>
        <w:t>rouges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left="1729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Serait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0"/>
        </w:rPr>
        <w:t>ce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-9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</w:rPr>
        <w:t>REINETTE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13"/>
          <w:w w:val="100"/>
        </w:rPr>
        <w:t>B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4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2"/>
          <w:w w:val="100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0"/>
          <w:w w:val="100"/>
        </w:rPr>
        <w:t>du</w:t>
      </w:r>
      <w:r>
        <w:rPr>
          <w:rFonts w:ascii="Times New Roman" w:hAnsi="Times New Roman" w:cs="Times New Roman" w:eastAsia="Times New Roman"/>
          <w:sz w:val="22"/>
          <w:szCs w:val="22"/>
          <w:color w:val="26262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B4B4B"/>
          <w:spacing w:val="0"/>
          <w:w w:val="101"/>
        </w:rPr>
        <w:t>CANADA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8" w:lineRule="exact"/>
        <w:ind w:left="1737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0"/>
          <w:position w:val="-1"/>
        </w:rPr>
        <w:t>Maturité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A3A3A"/>
          <w:spacing w:val="0"/>
          <w:w w:val="102"/>
          <w:position w:val="-1"/>
        </w:rPr>
        <w:t>Octobre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94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4B4B4B"/>
          <w:w w:val="107"/>
        </w:rPr>
        <w:t>1</w:t>
      </w:r>
      <w:r>
        <w:rPr>
          <w:rFonts w:ascii="Arial" w:hAnsi="Arial" w:cs="Arial" w:eastAsia="Arial"/>
          <w:sz w:val="19"/>
          <w:szCs w:val="19"/>
          <w:color w:val="4B4B4B"/>
          <w:spacing w:val="-9"/>
          <w:w w:val="107"/>
        </w:rPr>
        <w:t>3</w:t>
      </w:r>
      <w:r>
        <w:rPr>
          <w:rFonts w:ascii="Arial" w:hAnsi="Arial" w:cs="Arial" w:eastAsia="Arial"/>
          <w:sz w:val="19"/>
          <w:szCs w:val="19"/>
          <w:color w:val="646666"/>
          <w:spacing w:val="0"/>
          <w:w w:val="112"/>
        </w:rPr>
        <w:t>2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80" w:bottom="0" w:left="1640" w:right="300"/>
        </w:sectPr>
      </w:pPr>
      <w:rPr/>
    </w:p>
    <w:p>
      <w:pPr>
        <w:spacing w:before="70" w:after="0" w:line="240" w:lineRule="auto"/>
        <w:ind w:left="2727" w:right="4960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64.800003pt;margin-top:93.584488pt;width:466.920013pt;height:325.815503pt;mso-position-horizontal-relative:page;mso-position-vertical-relative:page;z-index:-13395" coordorigin="1296,1872" coordsize="9338,6516">
            <v:shape style="position:absolute;left:1296;top:1901;width:9338;height:6487" type="#_x0000_t75">
              <v:imagedata r:id="rId203" o:title=""/>
            </v:shape>
            <v:group style="position:absolute;left:5142;top:1890;width:1113;height:2" coordorigin="5142,1890" coordsize="1113,2">
              <v:shape style="position:absolute;left:5142;top:1890;width:1113;height:2" coordorigin="5142,1890" coordsize="1113,0" path="m5142,1890l6256,1890e" filled="f" stroked="t" strokeweight="1.795564pt" strokecolor="#3F3F3F">
                <v:path arrowok="t"/>
              </v:shape>
            </v:group>
            <v:group style="position:absolute;left:4812;top:8363;width:2198;height:2" coordorigin="4812,8363" coordsize="2198,2">
              <v:shape style="position:absolute;left:4812;top:8363;width:2198;height:2" coordorigin="4812,8363" coordsize="2198,0" path="m4812,8363l7010,8363e" filled="f" stroked="t" strokeweight="1.436451pt" strokecolor="#44443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04.860909pt;margin-top:1.436993pt;width:488.752398pt;height:.1pt;mso-position-horizontal-relative:page;mso-position-vertical-relative:page;z-index:-13394" coordorigin="2097,29" coordsize="9775,2">
            <v:shape style="position:absolute;left:2097;top:29;width:9775;height:2" coordorigin="2097,29" coordsize="9775,0" path="m2097,29l11872,29e" filled="f" stroked="t" strokeweight=".718225pt" strokecolor="#747474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0"/>
          <w:w w:val="100"/>
          <w:b/>
          <w:bCs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16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43434"/>
          <w:spacing w:val="0"/>
          <w:w w:val="106"/>
          <w:b/>
          <w:bCs/>
        </w:rPr>
        <w:t>FRANCESE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3277" w:right="5688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9"/>
          <w:position w:val="-1"/>
        </w:rPr>
        <w:t>l'échelle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left="518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  <w:position w:val="-1"/>
        </w:rPr>
        <w:t>Peau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9"/>
          <w:position w:val="-1"/>
        </w:rPr>
        <w:t>jaune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-4"/>
          <w:w w:val="119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9"/>
          <w:position w:val="-1"/>
        </w:rPr>
        <w:t>avec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10"/>
          <w:w w:val="119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9"/>
          <w:position w:val="-1"/>
        </w:rPr>
        <w:t>z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6"/>
          <w:w w:val="119"/>
          <w:position w:val="-1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-11"/>
          <w:w w:val="119"/>
          <w:position w:val="-1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9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2"/>
          <w:w w:val="119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2"/>
          <w:w w:val="97"/>
          <w:position w:val="-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8"/>
          <w:position w:val="-1"/>
        </w:rPr>
        <w:t>ouge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4"/>
          <w:w w:val="118"/>
          <w:position w:val="-1"/>
        </w:rPr>
        <w:t>â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0"/>
          <w:w w:val="117"/>
          <w:position w:val="-1"/>
        </w:rPr>
        <w:t>tre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left="124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594.151978pt;margin-top:-249.778244pt;width:.1pt;height:193.275523pt;mso-position-horizontal-relative:page;mso-position-vertical-relative:paragraph;z-index:-13393" coordorigin="11883,-4996" coordsize="2,3866">
            <v:shape style="position:absolute;left:11883;top:-4996;width:2;height:3866" coordorigin="11883,-4996" coordsize="0,3866" path="m11883,-1130l11883,-4996e" filled="f" stroked="t" strokeweight=".718225pt" strokecolor="#BFBFB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1"/>
        </w:rPr>
        <w:t>Maturité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12121"/>
          <w:spacing w:val="-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3"/>
        </w:rPr>
        <w:t>Sept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-4"/>
          <w:w w:val="1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0"/>
          <w:w w:val="109"/>
        </w:rPr>
        <w:t>mb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1"/>
          <w:w w:val="10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24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0"/>
        </w:rPr>
        <w:t>700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800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0"/>
        </w:rPr>
        <w:t>grammes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0"/>
        </w:rPr>
        <w:t>quelques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-3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4"/>
        </w:rPr>
        <w:t>fo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9"/>
          <w:w w:val="8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8"/>
        </w:rPr>
        <w:t>s.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31" w:after="0" w:line="482" w:lineRule="exact"/>
        <w:ind w:left="1272" w:right="3679" w:firstLine="-22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0"/>
        </w:rPr>
        <w:t>Appellée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5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0"/>
        </w:rPr>
        <w:t>ZABONAGHJA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54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0"/>
        </w:rPr>
        <w:t>(savormeuse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E5E5E"/>
          <w:spacing w:val="0"/>
          <w:w w:val="100"/>
        </w:rPr>
        <w:t>??)</w:t>
      </w:r>
      <w:r>
        <w:rPr>
          <w:rFonts w:ascii="Times New Roman" w:hAnsi="Times New Roman" w:cs="Times New Roman" w:eastAsia="Times New Roman"/>
          <w:sz w:val="22"/>
          <w:szCs w:val="22"/>
          <w:color w:val="5E5E5E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9"/>
        </w:rPr>
        <w:t>CAM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9"/>
          <w:w w:val="109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0"/>
          <w:w w:val="108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43434"/>
          <w:spacing w:val="-1"/>
          <w:w w:val="108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7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0"/>
        </w:rPr>
        <w:t>Ne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0"/>
          <w:w w:val="100"/>
        </w:rPr>
        <w:t>veut</w:t>
      </w:r>
      <w:r>
        <w:rPr>
          <w:rFonts w:ascii="Times New Roman" w:hAnsi="Times New Roman" w:cs="Times New Roman" w:eastAsia="Times New Roman"/>
          <w:sz w:val="20"/>
          <w:szCs w:val="20"/>
          <w:color w:val="5E5E5E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pas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00"/>
        </w:rPr>
        <w:t>dire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B4B4B"/>
          <w:spacing w:val="0"/>
          <w:w w:val="110"/>
        </w:rPr>
        <w:t>Japonaise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85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43434"/>
          <w:spacing w:val="1"/>
          <w:w w:val="82"/>
        </w:rPr>
        <w:t>1</w:t>
      </w:r>
      <w:r>
        <w:rPr>
          <w:rFonts w:ascii="Arial" w:hAnsi="Arial" w:cs="Arial" w:eastAsia="Arial"/>
          <w:sz w:val="20"/>
          <w:szCs w:val="20"/>
          <w:color w:val="5E5E5E"/>
          <w:spacing w:val="0"/>
          <w:w w:val="98"/>
        </w:rPr>
        <w:t>33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400" w:bottom="0" w:left="1680" w:right="2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1" w:after="0" w:line="240" w:lineRule="auto"/>
        <w:ind w:left="4272" w:right="5961"/>
        <w:jc w:val="center"/>
        <w:rPr>
          <w:rFonts w:ascii="Courier New" w:hAnsi="Courier New" w:cs="Courier New" w:eastAsia="Courier New"/>
          <w:sz w:val="19"/>
          <w:szCs w:val="19"/>
        </w:rPr>
      </w:pPr>
      <w:rPr/>
      <w:r>
        <w:rPr/>
        <w:pict>
          <v:shape style="position:absolute;margin-left:392.399994pt;margin-top:-30.345753pt;width:204.479996pt;height:703.440002pt;mso-position-horizontal-relative:page;mso-position-vertical-relative:paragraph;z-index:-13391" type="#_x0000_t75">
            <v:imagedata r:id="rId204" o:title=""/>
          </v:shape>
        </w:pict>
      </w:r>
      <w:r>
        <w:rPr/>
        <w:pict>
          <v:group style="position:absolute;margin-left:354.216339pt;margin-top:-29.805958pt;width:30.957933pt;height:.1pt;mso-position-horizontal-relative:page;mso-position-vertical-relative:paragraph;z-index:-13390" coordorigin="7084,-596" coordsize="619,2">
            <v:shape style="position:absolute;left:7084;top:-596;width:619;height:2" coordorigin="7084,-596" coordsize="619,0" path="m7084,-596l7703,-596e" filled="f" stroked="t" strokeweight=".359976pt" strokecolor="#9C9C9C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19"/>
          <w:szCs w:val="19"/>
          <w:color w:val="3F3F3F"/>
          <w:spacing w:val="0"/>
          <w:w w:val="131"/>
        </w:rPr>
        <w:t>??</w:t>
      </w:r>
      <w:r>
        <w:rPr>
          <w:rFonts w:ascii="Courier New" w:hAnsi="Courier New" w:cs="Courier New" w:eastAsia="Courier New"/>
          <w:sz w:val="19"/>
          <w:szCs w:val="19"/>
          <w:color w:val="000000"/>
          <w:spacing w:val="0"/>
          <w:w w:val="10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31.839996pt;margin-top:-5.039978pt;width:133.919997pt;height:226.08pt;mso-position-horizontal-relative:page;mso-position-vertical-relative:paragraph;z-index:-13392" type="#_x0000_t75">
            <v:imagedata r:id="rId205" o:title=""/>
          </v:shape>
        </w:pict>
      </w:r>
      <w:r>
        <w:rPr/>
        <w:pict>
          <v:shape style="width:134.640002pt;height:221.76pt;mso-position-horizontal-relative:char;mso-position-vertical-relative:line" type="#_x0000_t75">
            <v:imagedata r:id="rId20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97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31.759996pt;height:134.640pt;mso-position-horizontal-relative:char;mso-position-vertical-relative:line" type="#_x0000_t75">
            <v:imagedata r:id="rId20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35" w:lineRule="auto"/>
        <w:ind w:left="1505" w:right="5922" w:firstLine="2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9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5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8"/>
          <w:w w:val="114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15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Ro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8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ge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5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fond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Vert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9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ess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mblerait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3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3F3F3F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3F3F3F"/>
          <w:spacing w:val="-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3"/>
          <w:w w:val="7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5"/>
        </w:rPr>
        <w:t>CAL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05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3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9"/>
          <w:w w:val="103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24"/>
        </w:rPr>
        <w:t>LE?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2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Maturité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"/>
          <w:w w:val="100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9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1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5"/>
        </w:rPr>
        <w:t>ptemb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1"/>
          <w:w w:val="105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8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27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4" w:after="0" w:line="546" w:lineRule="exact"/>
        <w:ind w:left="1527" w:right="5122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chez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Monsieur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CA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7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2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GLIOLI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0"/>
          <w:w w:val="112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2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8"/>
          <w:w w:val="102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</w:rPr>
        <w:t>gno.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Sans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doute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appar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1"/>
          <w:w w:val="107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7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7"/>
          <w:w w:val="107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3"/>
          <w:w w:val="107"/>
        </w:rPr>
        <w:t> </w:t>
      </w:r>
      <w:r>
        <w:rPr>
          <w:rFonts w:ascii="Arial" w:hAnsi="Arial" w:cs="Arial" w:eastAsia="Arial"/>
          <w:sz w:val="21"/>
          <w:szCs w:val="21"/>
          <w:color w:val="3F3F3F"/>
          <w:spacing w:val="0"/>
          <w:w w:val="100"/>
        </w:rPr>
        <w:t>à</w:t>
      </w:r>
      <w:r>
        <w:rPr>
          <w:rFonts w:ascii="Arial" w:hAnsi="Arial" w:cs="Arial" w:eastAsia="Arial"/>
          <w:sz w:val="21"/>
          <w:szCs w:val="21"/>
          <w:color w:val="3F3F3F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9"/>
        </w:rPr>
        <w:t>pom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-10"/>
          <w:w w:val="109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25252"/>
          <w:spacing w:val="-7"/>
          <w:w w:val="109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0"/>
          <w:w w:val="100"/>
        </w:rPr>
        <w:t>poire</w:t>
      </w:r>
      <w:r>
        <w:rPr>
          <w:rFonts w:ascii="Times New Roman" w:hAnsi="Times New Roman" w:cs="Times New Roman" w:eastAsia="Times New Roman"/>
          <w:sz w:val="21"/>
          <w:szCs w:val="21"/>
          <w:color w:val="2D2D2D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525252"/>
          <w:spacing w:val="0"/>
          <w:w w:val="119"/>
        </w:rPr>
        <w:t>?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543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7"/>
        </w:rPr>
        <w:t>134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360" w:right="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0pt;margin-top:0pt;width:55.076322pt;height:.1pt;mso-position-horizontal-relative:page;mso-position-vertical-relative:page;z-index:-13388" coordorigin="0,0" coordsize="1102,2">
            <v:shape style="position:absolute;left:0;top:0;width:1102;height:2" coordorigin="0,0" coordsize="1102,0" path="m0,0l1102,0e" filled="f" stroked="t" strokeweight="0pt" strokecolor="#B3B3B1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240" w:lineRule="auto"/>
        <w:ind w:left="3073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shape style="position:absolute;margin-left:496.799988pt;margin-top:-40.599648pt;width:100.080002pt;height:671.76001pt;mso-position-horizontal-relative:page;mso-position-vertical-relative:paragraph;z-index:-13389" type="#_x0000_t75">
            <v:imagedata r:id="rId208" o:title=""/>
          </v:shape>
        </w:pict>
      </w:r>
      <w:r>
        <w:rPr/>
        <w:pict>
          <v:group style="position:absolute;margin-left:241.543869pt;margin-top:-40.059853pt;width:43.917068pt;height:.1pt;mso-position-horizontal-relative:page;mso-position-vertical-relative:paragraph;z-index:-13387" coordorigin="4831,-801" coordsize="878,2">
            <v:shape style="position:absolute;left:4831;top:-801;width:878;height:2" coordorigin="4831,-801" coordsize="878,0" path="m4831,-801l5709,-801e" filled="f" stroked="t" strokeweight=".359976pt" strokecolor="#7C777C">
              <v:path arrowok="t"/>
            </v:shape>
          </v:group>
          <w10:wrap type="none"/>
        </w:pict>
      </w:r>
      <w:r>
        <w:rPr/>
        <w:pict>
          <v:group style="position:absolute;margin-left:337.297485pt;margin-top:-40.059853pt;width:141.830529pt;height:.1pt;mso-position-horizontal-relative:page;mso-position-vertical-relative:paragraph;z-index:-13386" coordorigin="6746,-801" coordsize="2837,2">
            <v:shape style="position:absolute;left:6746;top:-801;width:2837;height:2" coordorigin="6746,-801" coordsize="2837,0" path="m6746,-801l9583,-801e" filled="f" stroked="t" strokeweight=".359976pt" strokecolor="#777774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0"/>
        </w:rPr>
        <w:t>MELA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A2A2A"/>
          <w:spacing w:val="0"/>
          <w:w w:val="109"/>
        </w:rPr>
        <w:t>SAORIDA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395" w:lineRule="exact"/>
        <w:ind w:left="10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shape style="width:144pt;height:219.960007pt;mso-position-horizontal-relative:char;mso-position-vertical-relative:line" type="#_x0000_t75">
            <v:imagedata r:id="rId20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-33"/>
        </w:rPr>
        <w:t>       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  <w:position w:val="-33"/>
        </w:rPr>
        <w:t>Peau</w:t>
      </w:r>
      <w:r>
        <w:rPr>
          <w:rFonts w:ascii="Arial" w:hAnsi="Arial" w:cs="Arial" w:eastAsia="Arial"/>
          <w:sz w:val="23"/>
          <w:szCs w:val="23"/>
          <w:color w:val="181818"/>
          <w:spacing w:val="7"/>
          <w:w w:val="100"/>
          <w:position w:val="-33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  <w:position w:val="-33"/>
        </w:rPr>
        <w:t>jaunâtre</w:t>
      </w:r>
      <w:r>
        <w:rPr>
          <w:rFonts w:ascii="Arial" w:hAnsi="Arial" w:cs="Arial" w:eastAsia="Arial"/>
          <w:sz w:val="23"/>
          <w:szCs w:val="23"/>
          <w:color w:val="181818"/>
          <w:spacing w:val="39"/>
          <w:w w:val="100"/>
          <w:position w:val="-33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  <w:position w:val="-33"/>
        </w:rPr>
        <w:t>avec</w:t>
      </w:r>
      <w:r>
        <w:rPr>
          <w:rFonts w:ascii="Arial" w:hAnsi="Arial" w:cs="Arial" w:eastAsia="Arial"/>
          <w:sz w:val="23"/>
          <w:szCs w:val="23"/>
          <w:color w:val="2A2A2A"/>
          <w:spacing w:val="17"/>
          <w:w w:val="100"/>
          <w:position w:val="-33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  <w:position w:val="-33"/>
        </w:rPr>
        <w:t>reflets</w:t>
      </w:r>
      <w:r>
        <w:rPr>
          <w:rFonts w:ascii="Arial" w:hAnsi="Arial" w:cs="Arial" w:eastAsia="Arial"/>
          <w:sz w:val="23"/>
          <w:szCs w:val="23"/>
          <w:color w:val="2A2A2A"/>
          <w:spacing w:val="25"/>
          <w:w w:val="100"/>
          <w:position w:val="-33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7"/>
          <w:position w:val="-33"/>
        </w:rPr>
        <w:t>rouges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0" w:after="0" w:line="231" w:lineRule="exact"/>
        <w:ind w:left="337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color w:val="181818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</w:rPr>
        <w:t>parfumée</w:t>
      </w:r>
      <w:r>
        <w:rPr>
          <w:rFonts w:ascii="Arial" w:hAnsi="Arial" w:cs="Arial" w:eastAsia="Arial"/>
          <w:sz w:val="23"/>
          <w:szCs w:val="23"/>
          <w:color w:val="181818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color w:val="2A2A2A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050505"/>
          <w:spacing w:val="-5"/>
          <w:w w:val="100"/>
        </w:rPr>
        <w:t>l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color w:val="2A2A2A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3"/>
        </w:rPr>
        <w:t>G</w:t>
      </w:r>
      <w:r>
        <w:rPr>
          <w:rFonts w:ascii="Arial" w:hAnsi="Arial" w:cs="Arial" w:eastAsia="Arial"/>
          <w:sz w:val="23"/>
          <w:szCs w:val="23"/>
          <w:color w:val="2A2A2A"/>
          <w:spacing w:val="-2"/>
          <w:w w:val="103"/>
        </w:rPr>
        <w:t>o</w:t>
      </w:r>
      <w:r>
        <w:rPr>
          <w:rFonts w:ascii="Arial" w:hAnsi="Arial" w:cs="Arial" w:eastAsia="Arial"/>
          <w:sz w:val="23"/>
          <w:szCs w:val="23"/>
          <w:color w:val="050505"/>
          <w:spacing w:val="-13"/>
          <w:w w:val="142"/>
        </w:rPr>
        <w:t>l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8"/>
        </w:rPr>
        <w:t>den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76" w:lineRule="auto"/>
        <w:ind w:left="3376" w:right="458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color w:val="2A2A2A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color w:val="2A2A2A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</w:rPr>
        <w:t>petit</w:t>
      </w:r>
      <w:r>
        <w:rPr>
          <w:rFonts w:ascii="Arial" w:hAnsi="Arial" w:cs="Arial" w:eastAsia="Arial"/>
          <w:sz w:val="23"/>
          <w:szCs w:val="23"/>
          <w:color w:val="181818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2"/>
        </w:rPr>
        <w:t>format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color w:val="2A2A2A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4"/>
        </w:rPr>
        <w:t>savoureuse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</w:rPr>
        <w:t>Maturité</w:t>
      </w:r>
      <w:r>
        <w:rPr>
          <w:rFonts w:ascii="Arial" w:hAnsi="Arial" w:cs="Arial" w:eastAsia="Arial"/>
          <w:sz w:val="23"/>
          <w:szCs w:val="23"/>
          <w:color w:val="181818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</w:rPr>
        <w:t>début</w:t>
      </w:r>
      <w:r>
        <w:rPr>
          <w:rFonts w:ascii="Arial" w:hAnsi="Arial" w:cs="Arial" w:eastAsia="Arial"/>
          <w:sz w:val="23"/>
          <w:szCs w:val="23"/>
          <w:color w:val="181818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3"/>
        </w:rPr>
        <w:t>Octobre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473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  <w:position w:val="-1"/>
        </w:rPr>
        <w:t>Provenance</w:t>
      </w:r>
      <w:r>
        <w:rPr>
          <w:rFonts w:ascii="Arial" w:hAnsi="Arial" w:cs="Arial" w:eastAsia="Arial"/>
          <w:sz w:val="23"/>
          <w:szCs w:val="23"/>
          <w:color w:val="2A2A2A"/>
          <w:spacing w:val="4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  <w:position w:val="-1"/>
        </w:rPr>
        <w:t>Vinèent</w:t>
      </w:r>
      <w:r>
        <w:rPr>
          <w:rFonts w:ascii="Arial" w:hAnsi="Arial" w:cs="Arial" w:eastAsia="Arial"/>
          <w:sz w:val="23"/>
          <w:szCs w:val="23"/>
          <w:color w:val="2A2A2A"/>
          <w:spacing w:val="3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  <w:position w:val="-1"/>
        </w:rPr>
        <w:t>Agostini</w:t>
      </w:r>
      <w:r>
        <w:rPr>
          <w:rFonts w:ascii="Arial" w:hAnsi="Arial" w:cs="Arial" w:eastAsia="Arial"/>
          <w:sz w:val="23"/>
          <w:szCs w:val="23"/>
          <w:color w:val="181818"/>
          <w:spacing w:val="4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color w:val="2A2A2A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2A2A2A"/>
          <w:spacing w:val="0"/>
          <w:w w:val="108"/>
          <w:position w:val="-1"/>
        </w:rPr>
        <w:t>Borgo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447"/>
        <w:jc w:val="righ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color w:val="2A2A2A"/>
          <w:spacing w:val="2"/>
          <w:w w:val="78"/>
        </w:rPr>
        <w:t>1</w:t>
      </w:r>
      <w:r>
        <w:rPr>
          <w:rFonts w:ascii="Arial" w:hAnsi="Arial" w:cs="Arial" w:eastAsia="Arial"/>
          <w:sz w:val="21"/>
          <w:szCs w:val="21"/>
          <w:color w:val="545454"/>
          <w:spacing w:val="0"/>
          <w:w w:val="93"/>
        </w:rPr>
        <w:t>35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520" w:right="0"/>
        </w:sectPr>
      </w:pPr>
      <w:rPr/>
    </w:p>
    <w:p>
      <w:pPr>
        <w:spacing w:before="67" w:after="0" w:line="282" w:lineRule="exact"/>
        <w:ind w:left="2301" w:right="-20"/>
        <w:jc w:val="left"/>
        <w:rPr>
          <w:rFonts w:ascii="Arial" w:hAnsi="Arial" w:cs="Arial" w:eastAsia="Arial"/>
          <w:sz w:val="25"/>
          <w:szCs w:val="25"/>
        </w:rPr>
      </w:pPr>
      <w:rPr/>
      <w:r>
        <w:rPr/>
        <w:pict>
          <v:group style="position:absolute;margin-left:0pt;margin-top:0pt;width:152.989784pt;height:.1pt;mso-position-horizontal-relative:page;mso-position-vertical-relative:page;z-index:-13384" coordorigin="0,0" coordsize="3060,2">
            <v:shape style="position:absolute;left:0;top:0;width:3060;height:2" coordorigin="0,0" coordsize="3060,0" path="m0,0l3060,0e" filled="f" stroked="t" strokeweight="0pt" strokecolor="#A1A1A1">
              <v:path arrowok="t"/>
            </v:shape>
          </v:group>
          <w10:wrap type="none"/>
        </w:pict>
      </w:r>
      <w:r>
        <w:rPr/>
        <w:pict>
          <v:group style="position:absolute;margin-left:241.543869pt;margin-top:.539795pt;width:54.35637pt;height:.1pt;mso-position-horizontal-relative:page;mso-position-vertical-relative:page;z-index:-13383" coordorigin="4831,11" coordsize="1087,2">
            <v:shape style="position:absolute;left:4831;top:11;width:1087;height:2" coordorigin="4831,11" coordsize="1087,0" path="m4831,11l5918,11e" filled="f" stroked="t" strokeweight=".359976pt" strokecolor="#A0A09C">
              <v:path arrowok="t"/>
            </v:shape>
          </v:group>
          <w10:wrap type="none"/>
        </w:pict>
      </w:r>
      <w:r>
        <w:rPr/>
        <w:pict>
          <v:group style="position:absolute;margin-left:410.732574pt;margin-top:.539795pt;width:46.796875pt;height:.1pt;mso-position-horizontal-relative:page;mso-position-vertical-relative:page;z-index:-13382" coordorigin="8215,11" coordsize="936,2">
            <v:shape style="position:absolute;left:8215;top:11;width:936;height:2" coordorigin="8215,11" coordsize="936,0" path="m8215,11l9151,11e" filled="f" stroked="t" strokeweight=".359976pt" strokecolor="#9C9C9C">
              <v:path arrowok="t"/>
            </v:shape>
          </v:group>
          <w10:wrap type="none"/>
        </w:pict>
      </w:r>
      <w:r>
        <w:rPr/>
        <w:pict>
          <v:group style="position:absolute;margin-left:525.56488pt;margin-top:.539795pt;width:55.076322pt;height:.1pt;mso-position-horizontal-relative:page;mso-position-vertical-relative:page;z-index:-13381" coordorigin="10511,11" coordsize="1102,2">
            <v:shape style="position:absolute;left:10511;top:11;width:1102;height:2" coordorigin="10511,11" coordsize="1102,0" path="m10511,11l11613,11e" filled="f" stroked="t" strokeweight=".359976pt" strokecolor="#6B6B6B">
              <v:path arrowok="t"/>
            </v:shape>
          </v:group>
          <w10:wrap type="none"/>
        </w:pict>
      </w:r>
      <w:r>
        <w:rPr/>
        <w:pict>
          <v:group style="position:absolute;margin-left:594.500305pt;margin-top:0pt;width:.1pt;height:692.016688pt;mso-position-horizontal-relative:page;mso-position-vertical-relative:page;z-index:-13380" coordorigin="11890,0" coordsize="2,13840">
            <v:shape style="position:absolute;left:11890;top:0;width:2;height:13840" coordorigin="11890,0" coordsize="0,13840" path="m11890,13840l11890,0e" filled="f" stroked="t" strokeweight="1.079928pt" strokecolor="#444444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5"/>
          <w:szCs w:val="25"/>
          <w:color w:val="181818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5"/>
          <w:szCs w:val="25"/>
          <w:color w:val="181818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5"/>
          <w:szCs w:val="25"/>
          <w:color w:val="181818"/>
          <w:spacing w:val="0"/>
          <w:w w:val="100"/>
          <w:b/>
          <w:bCs/>
          <w:position w:val="-1"/>
        </w:rPr>
        <w:t>MELA</w:t>
      </w:r>
      <w:r>
        <w:rPr>
          <w:rFonts w:ascii="Arial" w:hAnsi="Arial" w:cs="Arial" w:eastAsia="Arial"/>
          <w:sz w:val="25"/>
          <w:szCs w:val="25"/>
          <w:color w:val="181818"/>
          <w:spacing w:val="3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5"/>
          <w:szCs w:val="25"/>
          <w:color w:val="181818"/>
          <w:spacing w:val="0"/>
          <w:w w:val="100"/>
          <w:b/>
          <w:bCs/>
          <w:position w:val="-1"/>
        </w:rPr>
        <w:t>DOLCE</w:t>
      </w:r>
      <w:r>
        <w:rPr>
          <w:rFonts w:ascii="Arial" w:hAnsi="Arial" w:cs="Arial" w:eastAsia="Arial"/>
          <w:sz w:val="25"/>
          <w:szCs w:val="25"/>
          <w:color w:val="181818"/>
          <w:spacing w:val="3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5"/>
          <w:szCs w:val="25"/>
          <w:color w:val="181818"/>
          <w:spacing w:val="0"/>
          <w:w w:val="100"/>
          <w:b/>
          <w:bCs/>
          <w:position w:val="-1"/>
        </w:rPr>
        <w:t>-</w:t>
      </w:r>
      <w:r>
        <w:rPr>
          <w:rFonts w:ascii="Arial" w:hAnsi="Arial" w:cs="Arial" w:eastAsia="Arial"/>
          <w:sz w:val="25"/>
          <w:szCs w:val="25"/>
          <w:color w:val="181818"/>
          <w:spacing w:val="1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5"/>
          <w:szCs w:val="25"/>
          <w:color w:val="181818"/>
          <w:spacing w:val="0"/>
          <w:w w:val="103"/>
          <w:b/>
          <w:bCs/>
          <w:position w:val="-1"/>
        </w:rPr>
        <w:t>AMARELLA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59" w:lineRule="exact"/>
        <w:ind w:right="1544"/>
        <w:jc w:val="right"/>
        <w:rPr>
          <w:rFonts w:ascii="Arial" w:hAnsi="Arial" w:cs="Arial" w:eastAsia="Arial"/>
          <w:sz w:val="23"/>
          <w:szCs w:val="23"/>
        </w:rPr>
      </w:pPr>
      <w:rPr/>
      <w:r>
        <w:rPr/>
        <w:pict>
          <v:shape style="position:absolute;margin-left:133.199997pt;margin-top:-225.848022pt;width:316.799988pt;height:255.600006pt;mso-position-horizontal-relative:page;mso-position-vertical-relative:paragraph;z-index:-13385" type="#_x0000_t75">
            <v:imagedata r:id="rId210" o:title=""/>
          </v:shape>
        </w:pict>
      </w:r>
      <w:r>
        <w:rPr>
          <w:rFonts w:ascii="Arial" w:hAnsi="Arial" w:cs="Arial" w:eastAsia="Arial"/>
          <w:sz w:val="23"/>
          <w:szCs w:val="23"/>
          <w:color w:val="181818"/>
          <w:w w:val="111"/>
          <w:position w:val="-1"/>
        </w:rPr>
        <w:t>J</w:t>
      </w:r>
      <w:r>
        <w:rPr>
          <w:rFonts w:ascii="Arial" w:hAnsi="Arial" w:cs="Arial" w:eastAsia="Arial"/>
          <w:sz w:val="23"/>
          <w:szCs w:val="23"/>
          <w:color w:val="313131"/>
          <w:spacing w:val="-4"/>
          <w:w w:val="105"/>
          <w:position w:val="-1"/>
        </w:rPr>
        <w:t>a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9"/>
          <w:position w:val="-1"/>
        </w:rPr>
        <w:t>u</w:t>
      </w:r>
      <w:r>
        <w:rPr>
          <w:rFonts w:ascii="Arial" w:hAnsi="Arial" w:cs="Arial" w:eastAsia="Arial"/>
          <w:sz w:val="23"/>
          <w:szCs w:val="23"/>
          <w:color w:val="181818"/>
          <w:spacing w:val="-7"/>
          <w:w w:val="109"/>
          <w:position w:val="-1"/>
        </w:rPr>
        <w:t>n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5"/>
          <w:position w:val="-1"/>
        </w:rPr>
        <w:t>â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8"/>
          <w:position w:val="-1"/>
        </w:rPr>
        <w:t>t</w:t>
      </w:r>
      <w:r>
        <w:rPr>
          <w:rFonts w:ascii="Arial" w:hAnsi="Arial" w:cs="Arial" w:eastAsia="Arial"/>
          <w:sz w:val="23"/>
          <w:szCs w:val="23"/>
          <w:color w:val="181818"/>
          <w:spacing w:val="1"/>
          <w:w w:val="108"/>
          <w:position w:val="-1"/>
        </w:rPr>
        <w:t>r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5"/>
          <w:position w:val="-1"/>
        </w:rPr>
        <w:t>e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240" w:lineRule="auto"/>
        <w:ind w:left="32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</w:rPr>
        <w:t>Rose</w:t>
      </w:r>
      <w:r>
        <w:rPr>
          <w:rFonts w:ascii="Arial" w:hAnsi="Arial" w:cs="Arial" w:eastAsia="Arial"/>
          <w:sz w:val="23"/>
          <w:szCs w:val="23"/>
          <w:color w:val="313131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7"/>
        </w:rPr>
        <w:t>rou</w:t>
      </w:r>
      <w:r>
        <w:rPr>
          <w:rFonts w:ascii="Arial" w:hAnsi="Arial" w:cs="Arial" w:eastAsia="Arial"/>
          <w:sz w:val="23"/>
          <w:szCs w:val="23"/>
          <w:color w:val="181818"/>
          <w:spacing w:val="-5"/>
          <w:w w:val="107"/>
        </w:rPr>
        <w:t>g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6"/>
        </w:rPr>
        <w:t>eâ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3"/>
        </w:rPr>
        <w:t>t</w:t>
      </w:r>
      <w:r>
        <w:rPr>
          <w:rFonts w:ascii="Arial" w:hAnsi="Arial" w:cs="Arial" w:eastAsia="Arial"/>
          <w:sz w:val="23"/>
          <w:szCs w:val="23"/>
          <w:color w:val="181818"/>
          <w:spacing w:val="-7"/>
          <w:w w:val="103"/>
        </w:rPr>
        <w:t>r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12"/>
        </w:rPr>
        <w:t>e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321" w:right="-20"/>
        <w:jc w:val="left"/>
        <w:tabs>
          <w:tab w:pos="648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181818"/>
          <w:spacing w:val="0"/>
          <w:w w:val="107"/>
          <w:position w:val="-13"/>
        </w:rPr>
        <w:t>Légerement</w:t>
      </w:r>
      <w:r>
        <w:rPr>
          <w:rFonts w:ascii="Arial" w:hAnsi="Arial" w:cs="Arial" w:eastAsia="Arial"/>
          <w:sz w:val="23"/>
          <w:szCs w:val="23"/>
          <w:color w:val="181818"/>
          <w:spacing w:val="2"/>
          <w:w w:val="107"/>
          <w:position w:val="-13"/>
        </w:rPr>
        <w:t> </w:t>
      </w:r>
      <w:r>
        <w:rPr>
          <w:rFonts w:ascii="Arial" w:hAnsi="Arial" w:cs="Arial" w:eastAsia="Arial"/>
          <w:sz w:val="23"/>
          <w:szCs w:val="23"/>
          <w:color w:val="313131"/>
          <w:spacing w:val="1"/>
          <w:w w:val="102"/>
          <w:position w:val="-13"/>
        </w:rPr>
        <w:t>s</w:t>
      </w:r>
      <w:r>
        <w:rPr>
          <w:rFonts w:ascii="Arial" w:hAnsi="Arial" w:cs="Arial" w:eastAsia="Arial"/>
          <w:sz w:val="23"/>
          <w:szCs w:val="23"/>
          <w:color w:val="181818"/>
          <w:spacing w:val="-2"/>
          <w:w w:val="99"/>
          <w:position w:val="-13"/>
        </w:rPr>
        <w:t>t</w:t>
      </w:r>
      <w:r>
        <w:rPr>
          <w:rFonts w:ascii="Arial" w:hAnsi="Arial" w:cs="Arial" w:eastAsia="Arial"/>
          <w:sz w:val="23"/>
          <w:szCs w:val="23"/>
          <w:color w:val="313131"/>
          <w:spacing w:val="-13"/>
          <w:w w:val="111"/>
          <w:position w:val="-13"/>
        </w:rPr>
        <w:t>r</w:t>
      </w:r>
      <w:r>
        <w:rPr>
          <w:rFonts w:ascii="Arial" w:hAnsi="Arial" w:cs="Arial" w:eastAsia="Arial"/>
          <w:sz w:val="23"/>
          <w:szCs w:val="23"/>
          <w:color w:val="181818"/>
          <w:spacing w:val="-6"/>
          <w:w w:val="178"/>
          <w:position w:val="-13"/>
        </w:rPr>
        <w:t>i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6"/>
          <w:position w:val="-13"/>
        </w:rPr>
        <w:t>ée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  <w:position w:val="-13"/>
        </w:rPr>
        <w:tab/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  <w:position w:val="-13"/>
        </w:rPr>
      </w:r>
      <w:r>
        <w:rPr>
          <w:rFonts w:ascii="Arial" w:hAnsi="Arial" w:cs="Arial" w:eastAsia="Arial"/>
          <w:sz w:val="23"/>
          <w:szCs w:val="23"/>
          <w:color w:val="181818"/>
          <w:spacing w:val="-7"/>
          <w:w w:val="100"/>
          <w:position w:val="0"/>
        </w:rPr>
        <w:t>M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  <w:position w:val="0"/>
        </w:rPr>
        <w:t>a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  <w:position w:val="0"/>
        </w:rPr>
        <w:t>turi</w:t>
      </w:r>
      <w:r>
        <w:rPr>
          <w:rFonts w:ascii="Arial" w:hAnsi="Arial" w:cs="Arial" w:eastAsia="Arial"/>
          <w:sz w:val="23"/>
          <w:szCs w:val="23"/>
          <w:color w:val="181818"/>
          <w:spacing w:val="4"/>
          <w:w w:val="100"/>
          <w:position w:val="0"/>
        </w:rPr>
        <w:t>t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  <w:position w:val="0"/>
        </w:rPr>
        <w:t>é</w:t>
      </w:r>
      <w:r>
        <w:rPr>
          <w:rFonts w:ascii="Arial" w:hAnsi="Arial" w:cs="Arial" w:eastAsia="Arial"/>
          <w:sz w:val="23"/>
          <w:szCs w:val="23"/>
          <w:color w:val="313131"/>
          <w:spacing w:val="4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color w:val="494949"/>
          <w:spacing w:val="0"/>
          <w:w w:val="100"/>
          <w:position w:val="0"/>
        </w:rPr>
        <w:t>:</w:t>
      </w:r>
      <w:r>
        <w:rPr>
          <w:rFonts w:ascii="Arial" w:hAnsi="Arial" w:cs="Arial" w:eastAsia="Arial"/>
          <w:sz w:val="23"/>
          <w:szCs w:val="23"/>
          <w:color w:val="494949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8"/>
          <w:position w:val="0"/>
        </w:rPr>
        <w:t>Oc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6"/>
          <w:position w:val="0"/>
        </w:rPr>
        <w:t>tob</w:t>
      </w:r>
      <w:r>
        <w:rPr>
          <w:rFonts w:ascii="Arial" w:hAnsi="Arial" w:cs="Arial" w:eastAsia="Arial"/>
          <w:sz w:val="23"/>
          <w:szCs w:val="23"/>
          <w:color w:val="181818"/>
          <w:spacing w:val="1"/>
          <w:w w:val="106"/>
          <w:position w:val="0"/>
        </w:rPr>
        <w:t>r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12"/>
          <w:position w:val="0"/>
        </w:rPr>
        <w:t>e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526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313131"/>
          <w:spacing w:val="0"/>
          <w:w w:val="109"/>
          <w:position w:val="-1"/>
        </w:rPr>
        <w:t>Pr</w:t>
      </w:r>
      <w:r>
        <w:rPr>
          <w:rFonts w:ascii="Arial" w:hAnsi="Arial" w:cs="Arial" w:eastAsia="Arial"/>
          <w:sz w:val="23"/>
          <w:szCs w:val="23"/>
          <w:color w:val="313131"/>
          <w:spacing w:val="-5"/>
          <w:w w:val="109"/>
          <w:position w:val="-1"/>
        </w:rPr>
        <w:t>o</w:t>
      </w:r>
      <w:r>
        <w:rPr>
          <w:rFonts w:ascii="Arial" w:hAnsi="Arial" w:cs="Arial" w:eastAsia="Arial"/>
          <w:sz w:val="23"/>
          <w:szCs w:val="23"/>
          <w:color w:val="181818"/>
          <w:spacing w:val="-4"/>
          <w:w w:val="109"/>
          <w:position w:val="-1"/>
        </w:rPr>
        <w:t>v</w:t>
      </w:r>
      <w:r>
        <w:rPr>
          <w:rFonts w:ascii="Arial" w:hAnsi="Arial" w:cs="Arial" w:eastAsia="Arial"/>
          <w:sz w:val="23"/>
          <w:szCs w:val="23"/>
          <w:color w:val="494949"/>
          <w:spacing w:val="-14"/>
          <w:w w:val="109"/>
          <w:position w:val="-1"/>
        </w:rPr>
        <w:t>e</w:t>
      </w:r>
      <w:r>
        <w:rPr>
          <w:rFonts w:ascii="Arial" w:hAnsi="Arial" w:cs="Arial" w:eastAsia="Arial"/>
          <w:sz w:val="23"/>
          <w:szCs w:val="23"/>
          <w:color w:val="181818"/>
          <w:spacing w:val="-11"/>
          <w:w w:val="109"/>
          <w:position w:val="-1"/>
        </w:rPr>
        <w:t>n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9"/>
          <w:position w:val="-1"/>
        </w:rPr>
        <w:t>a</w:t>
      </w:r>
      <w:r>
        <w:rPr>
          <w:rFonts w:ascii="Arial" w:hAnsi="Arial" w:cs="Arial" w:eastAsia="Arial"/>
          <w:sz w:val="23"/>
          <w:szCs w:val="23"/>
          <w:color w:val="181818"/>
          <w:spacing w:val="-9"/>
          <w:w w:val="109"/>
          <w:position w:val="-1"/>
        </w:rPr>
        <w:t>n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9"/>
          <w:position w:val="-1"/>
        </w:rPr>
        <w:t>ce</w:t>
      </w:r>
      <w:r>
        <w:rPr>
          <w:rFonts w:ascii="Arial" w:hAnsi="Arial" w:cs="Arial" w:eastAsia="Arial"/>
          <w:sz w:val="23"/>
          <w:szCs w:val="23"/>
          <w:color w:val="313131"/>
          <w:spacing w:val="-3"/>
          <w:w w:val="109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-17"/>
          <w:w w:val="100"/>
          <w:position w:val="-1"/>
        </w:rPr>
        <w:t>H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  <w:position w:val="-1"/>
        </w:rPr>
        <w:t>on</w:t>
      </w:r>
      <w:r>
        <w:rPr>
          <w:rFonts w:ascii="Arial" w:hAnsi="Arial" w:cs="Arial" w:eastAsia="Arial"/>
          <w:sz w:val="23"/>
          <w:szCs w:val="23"/>
          <w:color w:val="313131"/>
          <w:spacing w:val="-9"/>
          <w:w w:val="100"/>
          <w:position w:val="-1"/>
        </w:rPr>
        <w:t>o</w:t>
      </w:r>
      <w:r>
        <w:rPr>
          <w:rFonts w:ascii="Arial" w:hAnsi="Arial" w:cs="Arial" w:eastAsia="Arial"/>
          <w:sz w:val="23"/>
          <w:szCs w:val="23"/>
          <w:color w:val="181818"/>
          <w:spacing w:val="1"/>
          <w:w w:val="100"/>
          <w:position w:val="-1"/>
        </w:rPr>
        <w:t>r</w:t>
      </w:r>
      <w:r>
        <w:rPr>
          <w:rFonts w:ascii="Arial" w:hAnsi="Arial" w:cs="Arial" w:eastAsia="Arial"/>
          <w:sz w:val="23"/>
          <w:szCs w:val="23"/>
          <w:color w:val="494949"/>
          <w:spacing w:val="0"/>
          <w:w w:val="100"/>
          <w:position w:val="-1"/>
        </w:rPr>
        <w:t>é</w:t>
      </w:r>
      <w:r>
        <w:rPr>
          <w:rFonts w:ascii="Arial" w:hAnsi="Arial" w:cs="Arial" w:eastAsia="Arial"/>
          <w:sz w:val="23"/>
          <w:szCs w:val="23"/>
          <w:color w:val="494949"/>
          <w:spacing w:val="5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0"/>
          <w:position w:val="-1"/>
        </w:rPr>
        <w:t>Ca</w:t>
      </w:r>
      <w:r>
        <w:rPr>
          <w:rFonts w:ascii="Arial" w:hAnsi="Arial" w:cs="Arial" w:eastAsia="Arial"/>
          <w:sz w:val="23"/>
          <w:szCs w:val="23"/>
          <w:color w:val="181818"/>
          <w:spacing w:val="5"/>
          <w:w w:val="100"/>
          <w:position w:val="-1"/>
        </w:rPr>
        <w:t>t</w:t>
      </w:r>
      <w:r>
        <w:rPr>
          <w:rFonts w:ascii="Arial" w:hAnsi="Arial" w:cs="Arial" w:eastAsia="Arial"/>
          <w:sz w:val="23"/>
          <w:szCs w:val="23"/>
          <w:color w:val="313131"/>
          <w:spacing w:val="-3"/>
          <w:w w:val="100"/>
          <w:position w:val="-1"/>
        </w:rPr>
        <w:t>o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  <w:position w:val="-1"/>
        </w:rPr>
        <w:t>ni</w:t>
      </w:r>
      <w:r>
        <w:rPr>
          <w:rFonts w:ascii="Arial" w:hAnsi="Arial" w:cs="Arial" w:eastAsia="Arial"/>
          <w:sz w:val="23"/>
          <w:szCs w:val="23"/>
          <w:color w:val="181818"/>
          <w:spacing w:val="3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181818"/>
          <w:spacing w:val="-6"/>
          <w:w w:val="100"/>
          <w:position w:val="-1"/>
        </w:rPr>
        <w:t>d</w:t>
      </w:r>
      <w:r>
        <w:rPr>
          <w:rFonts w:ascii="Arial" w:hAnsi="Arial" w:cs="Arial" w:eastAsia="Arial"/>
          <w:sz w:val="23"/>
          <w:szCs w:val="23"/>
          <w:color w:val="494949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3"/>
          <w:szCs w:val="23"/>
          <w:color w:val="494949"/>
          <w:spacing w:val="2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5"/>
          <w:position w:val="-1"/>
        </w:rPr>
        <w:t>S</w:t>
      </w:r>
      <w:r>
        <w:rPr>
          <w:rFonts w:ascii="Arial" w:hAnsi="Arial" w:cs="Arial" w:eastAsia="Arial"/>
          <w:sz w:val="23"/>
          <w:szCs w:val="23"/>
          <w:color w:val="313131"/>
          <w:spacing w:val="3"/>
          <w:w w:val="105"/>
          <w:position w:val="-1"/>
        </w:rPr>
        <w:t>a</w:t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10"/>
          <w:position w:val="-1"/>
        </w:rPr>
        <w:t>l</w:t>
      </w:r>
      <w:r>
        <w:rPr>
          <w:rFonts w:ascii="Arial" w:hAnsi="Arial" w:cs="Arial" w:eastAsia="Arial"/>
          <w:sz w:val="23"/>
          <w:szCs w:val="23"/>
          <w:color w:val="181818"/>
          <w:spacing w:val="-16"/>
          <w:w w:val="110"/>
          <w:position w:val="-1"/>
        </w:rPr>
        <w:t>i</w:t>
      </w:r>
      <w:r>
        <w:rPr>
          <w:rFonts w:ascii="Arial" w:hAnsi="Arial" w:cs="Arial" w:eastAsia="Arial"/>
          <w:sz w:val="23"/>
          <w:szCs w:val="23"/>
          <w:color w:val="494949"/>
          <w:spacing w:val="0"/>
          <w:w w:val="109"/>
          <w:position w:val="-1"/>
        </w:rPr>
        <w:t>c</w:t>
      </w:r>
      <w:r>
        <w:rPr>
          <w:rFonts w:ascii="Arial" w:hAnsi="Arial" w:cs="Arial" w:eastAsia="Arial"/>
          <w:sz w:val="23"/>
          <w:szCs w:val="23"/>
          <w:color w:val="494949"/>
          <w:spacing w:val="-16"/>
          <w:w w:val="109"/>
          <w:position w:val="-1"/>
        </w:rPr>
        <w:t>e</w:t>
      </w:r>
      <w:r>
        <w:rPr>
          <w:rFonts w:ascii="Arial" w:hAnsi="Arial" w:cs="Arial" w:eastAsia="Arial"/>
          <w:sz w:val="23"/>
          <w:szCs w:val="23"/>
          <w:color w:val="181818"/>
          <w:spacing w:val="-11"/>
          <w:w w:val="124"/>
          <w:position w:val="-1"/>
        </w:rPr>
        <w:t>t</w:t>
      </w:r>
      <w:r>
        <w:rPr>
          <w:rFonts w:ascii="Arial" w:hAnsi="Arial" w:cs="Arial" w:eastAsia="Arial"/>
          <w:sz w:val="23"/>
          <w:szCs w:val="23"/>
          <w:color w:val="313131"/>
          <w:spacing w:val="0"/>
          <w:w w:val="109"/>
          <w:position w:val="-1"/>
        </w:rPr>
        <w:t>o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9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94949"/>
          <w:spacing w:val="0"/>
          <w:w w:val="110"/>
        </w:rPr>
        <w:t>136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20" w:bottom="0" w:left="1680" w:right="380"/>
        </w:sectPr>
      </w:pPr>
      <w:rPr/>
    </w:p>
    <w:p>
      <w:pPr>
        <w:spacing w:before="73" w:after="0" w:line="271" w:lineRule="exact"/>
        <w:ind w:left="292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/>
        <w:pict>
          <v:shape style="position:absolute;margin-left:133.919998pt;margin-top:236.684448pt;width:275.040009pt;height:250.559998pt;mso-position-horizontal-relative:page;mso-position-vertical-relative:paragraph;z-index:-13379" type="#_x0000_t75">
            <v:imagedata r:id="rId211" o:title=""/>
          </v:shape>
        </w:pic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1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b/>
          <w:bCs/>
          <w:position w:val="-1"/>
        </w:rPr>
        <w:t>MELA</w:t>
      </w:r>
      <w:r>
        <w:rPr>
          <w:rFonts w:ascii="Arial" w:hAnsi="Arial" w:cs="Arial" w:eastAsia="Arial"/>
          <w:sz w:val="24"/>
          <w:szCs w:val="24"/>
          <w:color w:val="181818"/>
          <w:spacing w:val="59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6"/>
          <w:b/>
          <w:bCs/>
          <w:position w:val="-1"/>
        </w:rPr>
        <w:t>SANGHIZONA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680" w:bottom="0" w:left="1500" w:right="36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left="120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color w:val="313131"/>
          <w:spacing w:val="3"/>
          <w:position w:val="-1"/>
        </w:rPr>
        <w:t>C</w:t>
      </w:r>
      <w:r>
        <w:rPr>
          <w:rFonts w:ascii="Arial" w:hAnsi="Arial" w:cs="Arial" w:eastAsia="Arial"/>
          <w:sz w:val="24"/>
          <w:szCs w:val="24"/>
          <w:color w:val="181818"/>
          <w:spacing w:val="-6"/>
          <w:w w:val="107"/>
          <w:position w:val="-1"/>
        </w:rPr>
        <w:t>h</w:t>
      </w:r>
      <w:r>
        <w:rPr>
          <w:rFonts w:ascii="Arial" w:hAnsi="Arial" w:cs="Arial" w:eastAsia="Arial"/>
          <w:sz w:val="24"/>
          <w:szCs w:val="24"/>
          <w:color w:val="313131"/>
          <w:spacing w:val="-4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-10"/>
          <w:w w:val="170"/>
          <w:position w:val="-1"/>
        </w:rPr>
        <w:t>i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6"/>
          <w:position w:val="-1"/>
        </w:rPr>
        <w:t>r</w:t>
      </w:r>
      <w:r>
        <w:rPr>
          <w:rFonts w:ascii="Arial" w:hAnsi="Arial" w:cs="Arial" w:eastAsia="Arial"/>
          <w:sz w:val="24"/>
          <w:szCs w:val="24"/>
          <w:color w:val="313131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f</w:t>
      </w:r>
      <w:r>
        <w:rPr>
          <w:rFonts w:ascii="Arial" w:hAnsi="Arial" w:cs="Arial" w:eastAsia="Arial"/>
          <w:sz w:val="24"/>
          <w:szCs w:val="24"/>
          <w:color w:val="181818"/>
          <w:spacing w:val="-8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color w:val="313131"/>
          <w:spacing w:val="2"/>
          <w:w w:val="100"/>
          <w:position w:val="-1"/>
        </w:rPr>
        <w:t>é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que</w:t>
      </w:r>
      <w:r>
        <w:rPr>
          <w:rFonts w:ascii="Arial" w:hAnsi="Arial" w:cs="Arial" w:eastAsia="Arial"/>
          <w:sz w:val="24"/>
          <w:szCs w:val="24"/>
          <w:color w:val="181818"/>
          <w:spacing w:val="-13"/>
          <w:w w:val="100"/>
          <w:position w:val="-1"/>
        </w:rPr>
        <w:t>m</w:t>
      </w:r>
      <w:r>
        <w:rPr>
          <w:rFonts w:ascii="Arial" w:hAnsi="Arial" w:cs="Arial" w:eastAsia="Arial"/>
          <w:sz w:val="24"/>
          <w:szCs w:val="24"/>
          <w:color w:val="313131"/>
          <w:spacing w:val="-6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nt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5"/>
          <w:w w:val="100"/>
          <w:position w:val="-1"/>
        </w:rPr>
        <w:t>r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ou</w:t>
      </w:r>
      <w:r>
        <w:rPr>
          <w:rFonts w:ascii="Arial" w:hAnsi="Arial" w:cs="Arial" w:eastAsia="Arial"/>
          <w:sz w:val="24"/>
          <w:szCs w:val="24"/>
          <w:color w:val="181818"/>
          <w:spacing w:val="-5"/>
          <w:w w:val="100"/>
          <w:position w:val="-1"/>
        </w:rPr>
        <w:t>g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color w:val="313131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5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color w:val="181818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1"/>
          <w:position w:val="-1"/>
        </w:rPr>
        <w:t>pro</w:t>
      </w:r>
      <w:r>
        <w:rPr>
          <w:rFonts w:ascii="Arial" w:hAnsi="Arial" w:cs="Arial" w:eastAsia="Arial"/>
          <w:sz w:val="24"/>
          <w:szCs w:val="24"/>
          <w:color w:val="181818"/>
          <w:spacing w:val="-7"/>
          <w:w w:val="101"/>
          <w:position w:val="-1"/>
        </w:rPr>
        <w:t>f</w:t>
      </w:r>
      <w:r>
        <w:rPr>
          <w:rFonts w:ascii="Arial" w:hAnsi="Arial" w:cs="Arial" w:eastAsia="Arial"/>
          <w:sz w:val="24"/>
          <w:szCs w:val="24"/>
          <w:color w:val="313131"/>
          <w:spacing w:val="-11"/>
          <w:w w:val="105"/>
          <w:position w:val="-1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5"/>
          <w:position w:val="-1"/>
        </w:rPr>
        <w:t>n</w:t>
      </w:r>
      <w:r>
        <w:rPr>
          <w:rFonts w:ascii="Arial" w:hAnsi="Arial" w:cs="Arial" w:eastAsia="Arial"/>
          <w:sz w:val="24"/>
          <w:szCs w:val="24"/>
          <w:color w:val="181818"/>
          <w:spacing w:val="-14"/>
          <w:w w:val="105"/>
          <w:position w:val="-1"/>
        </w:rPr>
        <w:t>d</w:t>
      </w:r>
      <w:r>
        <w:rPr>
          <w:rFonts w:ascii="Arial" w:hAnsi="Arial" w:cs="Arial" w:eastAsia="Arial"/>
          <w:sz w:val="24"/>
          <w:szCs w:val="24"/>
          <w:color w:val="313131"/>
          <w:spacing w:val="-4"/>
          <w:w w:val="101"/>
          <w:position w:val="-1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ur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/>
        <w:br w:type="column"/>
      </w:r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Pe</w:t>
      </w:r>
      <w:r>
        <w:rPr>
          <w:rFonts w:ascii="Arial" w:hAnsi="Arial" w:cs="Arial" w:eastAsia="Arial"/>
          <w:sz w:val="24"/>
          <w:szCs w:val="24"/>
          <w:color w:val="313131"/>
          <w:spacing w:val="-3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color w:val="181818"/>
          <w:spacing w:val="10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4"/>
        </w:rPr>
        <w:t>t</w:t>
      </w:r>
      <w:r>
        <w:rPr>
          <w:rFonts w:ascii="Arial" w:hAnsi="Arial" w:cs="Arial" w:eastAsia="Arial"/>
          <w:sz w:val="24"/>
          <w:szCs w:val="24"/>
          <w:color w:val="313131"/>
          <w:spacing w:val="1"/>
          <w:w w:val="104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4"/>
          <w:w w:val="95"/>
        </w:rPr>
        <w:t>t</w:t>
      </w:r>
      <w:r>
        <w:rPr>
          <w:rFonts w:ascii="Arial" w:hAnsi="Arial" w:cs="Arial" w:eastAsia="Arial"/>
          <w:sz w:val="24"/>
          <w:szCs w:val="24"/>
          <w:color w:val="313131"/>
          <w:spacing w:val="-3"/>
          <w:w w:val="94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-8"/>
          <w:w w:val="136"/>
        </w:rPr>
        <w:t>l</w:t>
      </w:r>
      <w:r>
        <w:rPr>
          <w:rFonts w:ascii="Arial" w:hAnsi="Arial" w:cs="Arial" w:eastAsia="Arial"/>
          <w:sz w:val="24"/>
          <w:szCs w:val="24"/>
          <w:color w:val="313131"/>
          <w:spacing w:val="-5"/>
          <w:w w:val="101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3"/>
        </w:rPr>
        <w:t>ment</w:t>
      </w:r>
      <w:r>
        <w:rPr>
          <w:rFonts w:ascii="Arial" w:hAnsi="Arial" w:cs="Arial" w:eastAsia="Arial"/>
          <w:sz w:val="24"/>
          <w:szCs w:val="24"/>
          <w:color w:val="181818"/>
          <w:spacing w:val="2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2"/>
          <w:w w:val="100"/>
        </w:rPr>
        <w:t>r</w:t>
      </w:r>
      <w:r>
        <w:rPr>
          <w:rFonts w:ascii="Arial" w:hAnsi="Arial" w:cs="Arial" w:eastAsia="Arial"/>
          <w:sz w:val="24"/>
          <w:szCs w:val="24"/>
          <w:color w:val="313131"/>
          <w:spacing w:val="4"/>
          <w:w w:val="100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u</w:t>
      </w:r>
      <w:r>
        <w:rPr>
          <w:rFonts w:ascii="Arial" w:hAnsi="Arial" w:cs="Arial" w:eastAsia="Arial"/>
          <w:sz w:val="24"/>
          <w:szCs w:val="24"/>
          <w:color w:val="181818"/>
          <w:spacing w:val="5"/>
          <w:w w:val="100"/>
        </w:rPr>
        <w:t>g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00" w:right="360"/>
          <w:cols w:num="2" w:equalWidth="0">
            <w:col w:w="6680" w:space="150"/>
            <w:col w:w="3290"/>
          </w:cols>
        </w:sectPr>
      </w:pPr>
      <w:rPr/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/>
        <w:pict>
          <v:group style="position:absolute;margin-left:420.091949pt;margin-top:.539795pt;width:42.477164pt;height:.1pt;mso-position-horizontal-relative:page;mso-position-vertical-relative:page;z-index:-13378" coordorigin="8402,11" coordsize="850,2">
            <v:shape style="position:absolute;left:8402;top:11;width:850;height:2" coordorigin="8402,11" coordsize="850,0" path="m8402,11l9251,11e" filled="f" stroked="t" strokeweight=".359976pt" strokecolor="#939393">
              <v:path arrowok="t"/>
            </v:shape>
          </v:group>
          <w10:wrap type="none"/>
        </w:pict>
      </w:r>
      <w:r>
        <w:rPr/>
        <w:pict>
          <v:group style="position:absolute;margin-left:520.7052pt;margin-top:0pt;width:74.335036pt;height:663.407743pt;mso-position-horizontal-relative:page;mso-position-vertical-relative:page;z-index:-13377" coordorigin="10414,0" coordsize="1487,13268">
            <v:group style="position:absolute;left:10418;top:11;width:1476;height:2" coordorigin="10418,11" coordsize="1476,2">
              <v:shape style="position:absolute;left:10418;top:11;width:1476;height:2" coordorigin="10418,11" coordsize="1476,0" path="m10418,11l11894,11e" filled="f" stroked="t" strokeweight=".359976pt" strokecolor="#606060">
                <v:path arrowok="t"/>
              </v:shape>
            </v:group>
            <v:group style="position:absolute;left:11890;top:0;width:2;height:13257" coordorigin="11890,0" coordsize="2,13257">
              <v:shape style="position:absolute;left:11890;top:0;width:2;height:13257" coordorigin="11890,0" coordsize="0,13257" path="m11890,13257l11890,0e" filled="f" stroked="t" strokeweight="1.079928pt" strokecolor="#444444">
                <v:path arrowok="t"/>
              </v:shape>
            </v:group>
            <w10:wrap type="none"/>
          </v:group>
        </w:pict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6" w:after="0" w:line="240" w:lineRule="auto"/>
        <w:ind w:left="141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El</w:t>
      </w:r>
      <w:r>
        <w:rPr>
          <w:rFonts w:ascii="Arial" w:hAnsi="Arial" w:cs="Arial" w:eastAsia="Arial"/>
          <w:sz w:val="24"/>
          <w:szCs w:val="24"/>
          <w:color w:val="181818"/>
          <w:spacing w:val="-8"/>
          <w:w w:val="100"/>
        </w:rPr>
        <w:t>l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color w:val="313131"/>
          <w:spacing w:val="1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e</w:t>
      </w:r>
      <w:r>
        <w:rPr>
          <w:rFonts w:ascii="Arial" w:hAnsi="Arial" w:cs="Arial" w:eastAsia="Arial"/>
          <w:sz w:val="24"/>
          <w:szCs w:val="24"/>
          <w:color w:val="313131"/>
          <w:spacing w:val="-7"/>
          <w:w w:val="100"/>
        </w:rPr>
        <w:t>s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color w:val="181818"/>
          <w:spacing w:val="25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color w:val="313131"/>
          <w:spacing w:val="-6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nghin</w:t>
      </w:r>
      <w:r>
        <w:rPr>
          <w:rFonts w:ascii="Arial" w:hAnsi="Arial" w:cs="Arial" w:eastAsia="Arial"/>
          <w:sz w:val="24"/>
          <w:szCs w:val="24"/>
          <w:color w:val="181818"/>
          <w:spacing w:val="-3"/>
          <w:w w:val="100"/>
        </w:rPr>
        <w:t>o</w:t>
      </w:r>
      <w:r>
        <w:rPr>
          <w:rFonts w:ascii="Arial" w:hAnsi="Arial" w:cs="Arial" w:eastAsia="Arial"/>
          <w:sz w:val="24"/>
          <w:szCs w:val="24"/>
          <w:color w:val="313131"/>
          <w:spacing w:val="-4"/>
          <w:w w:val="100"/>
        </w:rPr>
        <w:t>s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45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8"/>
          <w:w w:val="100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t</w:t>
      </w:r>
      <w:r>
        <w:rPr>
          <w:rFonts w:ascii="Arial" w:hAnsi="Arial" w:cs="Arial" w:eastAsia="Arial"/>
          <w:sz w:val="24"/>
          <w:szCs w:val="24"/>
          <w:color w:val="181818"/>
          <w:spacing w:val="16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4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color w:val="181818"/>
          <w:spacing w:val="3"/>
          <w:w w:val="100"/>
        </w:rPr>
        <w:t>p</w:t>
      </w:r>
      <w:r>
        <w:rPr>
          <w:rFonts w:ascii="Arial" w:hAnsi="Arial" w:cs="Arial" w:eastAsia="Arial"/>
          <w:sz w:val="24"/>
          <w:szCs w:val="24"/>
          <w:color w:val="313131"/>
          <w:spacing w:val="-12"/>
          <w:w w:val="100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l</w:t>
      </w:r>
      <w:r>
        <w:rPr>
          <w:rFonts w:ascii="Arial" w:hAnsi="Arial" w:cs="Arial" w:eastAsia="Arial"/>
          <w:sz w:val="24"/>
          <w:szCs w:val="24"/>
          <w:color w:val="181818"/>
          <w:spacing w:val="-16"/>
          <w:w w:val="100"/>
        </w:rPr>
        <w:t>l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ée</w:t>
      </w:r>
      <w:r>
        <w:rPr>
          <w:rFonts w:ascii="Arial" w:hAnsi="Arial" w:cs="Arial" w:eastAsia="Arial"/>
          <w:sz w:val="24"/>
          <w:szCs w:val="24"/>
          <w:color w:val="313131"/>
          <w:spacing w:val="27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p</w:t>
      </w:r>
      <w:r>
        <w:rPr>
          <w:rFonts w:ascii="Arial" w:hAnsi="Arial" w:cs="Arial" w:eastAsia="Arial"/>
          <w:sz w:val="24"/>
          <w:szCs w:val="24"/>
          <w:color w:val="181818"/>
          <w:spacing w:val="3"/>
          <w:w w:val="100"/>
        </w:rPr>
        <w:t>r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95"/>
        </w:rPr>
        <w:t>o</w:t>
      </w:r>
      <w:r>
        <w:rPr>
          <w:rFonts w:ascii="Arial" w:hAnsi="Arial" w:cs="Arial" w:eastAsia="Arial"/>
          <w:sz w:val="24"/>
          <w:szCs w:val="24"/>
          <w:color w:val="313131"/>
          <w:spacing w:val="-5"/>
          <w:w w:val="95"/>
        </w:rPr>
        <w:t>v</w:t>
      </w:r>
      <w:r>
        <w:rPr>
          <w:rFonts w:ascii="Arial" w:hAnsi="Arial" w:cs="Arial" w:eastAsia="Arial"/>
          <w:sz w:val="24"/>
          <w:szCs w:val="24"/>
          <w:color w:val="181818"/>
          <w:spacing w:val="-14"/>
          <w:w w:val="136"/>
        </w:rPr>
        <w:t>i</w:t>
      </w:r>
      <w:r>
        <w:rPr>
          <w:rFonts w:ascii="Arial" w:hAnsi="Arial" w:cs="Arial" w:eastAsia="Arial"/>
          <w:sz w:val="24"/>
          <w:szCs w:val="24"/>
          <w:color w:val="313131"/>
          <w:spacing w:val="-3"/>
          <w:w w:val="104"/>
        </w:rPr>
        <w:t>s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6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-38"/>
          <w:w w:val="106"/>
        </w:rPr>
        <w:t>i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4"/>
        </w:rPr>
        <w:t>r</w:t>
      </w:r>
      <w:r>
        <w:rPr>
          <w:rFonts w:ascii="Arial" w:hAnsi="Arial" w:cs="Arial" w:eastAsia="Arial"/>
          <w:sz w:val="24"/>
          <w:szCs w:val="24"/>
          <w:color w:val="313131"/>
          <w:spacing w:val="-5"/>
          <w:w w:val="104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-3"/>
          <w:w w:val="102"/>
        </w:rPr>
        <w:t>m</w:t>
      </w:r>
      <w:r>
        <w:rPr>
          <w:rFonts w:ascii="Arial" w:hAnsi="Arial" w:cs="Arial" w:eastAsia="Arial"/>
          <w:sz w:val="24"/>
          <w:szCs w:val="24"/>
          <w:color w:val="313131"/>
          <w:spacing w:val="-13"/>
          <w:w w:val="107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3"/>
        </w:rPr>
        <w:t>nt</w:t>
      </w:r>
      <w:r>
        <w:rPr>
          <w:rFonts w:ascii="Arial" w:hAnsi="Arial" w:cs="Arial" w:eastAsia="Arial"/>
          <w:sz w:val="24"/>
          <w:szCs w:val="24"/>
          <w:color w:val="181818"/>
          <w:spacing w:val="4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s</w:t>
      </w:r>
      <w:r>
        <w:rPr>
          <w:rFonts w:ascii="Arial" w:hAnsi="Arial" w:cs="Arial" w:eastAsia="Arial"/>
          <w:sz w:val="24"/>
          <w:szCs w:val="24"/>
          <w:color w:val="313131"/>
          <w:spacing w:val="3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ngh</w:t>
      </w:r>
      <w:r>
        <w:rPr>
          <w:rFonts w:ascii="Arial" w:hAnsi="Arial" w:cs="Arial" w:eastAsia="Arial"/>
          <w:sz w:val="24"/>
          <w:szCs w:val="24"/>
          <w:color w:val="181818"/>
          <w:spacing w:val="-11"/>
          <w:w w:val="100"/>
        </w:rPr>
        <w:t>i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z</w:t>
      </w:r>
      <w:r>
        <w:rPr>
          <w:rFonts w:ascii="Arial" w:hAnsi="Arial" w:cs="Arial" w:eastAsia="Arial"/>
          <w:sz w:val="24"/>
          <w:szCs w:val="24"/>
          <w:color w:val="313131"/>
          <w:spacing w:val="-10"/>
          <w:w w:val="100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-15"/>
          <w:w w:val="100"/>
        </w:rPr>
        <w:t>n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181818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6"/>
          <w:szCs w:val="26"/>
          <w:color w:val="181818"/>
          <w:spacing w:val="28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c</w:t>
      </w:r>
      <w:r>
        <w:rPr>
          <w:rFonts w:ascii="Arial" w:hAnsi="Arial" w:cs="Arial" w:eastAsia="Arial"/>
          <w:sz w:val="24"/>
          <w:szCs w:val="24"/>
          <w:color w:val="313131"/>
          <w:spacing w:val="-6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-15"/>
          <w:w w:val="100"/>
        </w:rPr>
        <w:t>u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se</w:t>
      </w:r>
      <w:r>
        <w:rPr>
          <w:rFonts w:ascii="Arial" w:hAnsi="Arial" w:cs="Arial" w:eastAsia="Arial"/>
          <w:sz w:val="24"/>
          <w:szCs w:val="24"/>
          <w:color w:val="313131"/>
          <w:spacing w:val="35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</w:rPr>
        <w:t>de</w:t>
      </w:r>
      <w:r>
        <w:rPr>
          <w:rFonts w:ascii="Arial" w:hAnsi="Arial" w:cs="Arial" w:eastAsia="Arial"/>
          <w:sz w:val="24"/>
          <w:szCs w:val="24"/>
          <w:color w:val="313131"/>
          <w:spacing w:val="5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2"/>
          <w:w w:val="100"/>
        </w:rPr>
        <w:t>s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6"/>
          <w:w w:val="100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1"/>
        </w:rPr>
        <w:t>pro</w:t>
      </w:r>
      <w:r>
        <w:rPr>
          <w:rFonts w:ascii="Arial" w:hAnsi="Arial" w:cs="Arial" w:eastAsia="Arial"/>
          <w:sz w:val="24"/>
          <w:szCs w:val="24"/>
          <w:color w:val="181818"/>
          <w:spacing w:val="2"/>
          <w:w w:val="101"/>
        </w:rPr>
        <w:t>v</w:t>
      </w:r>
      <w:r>
        <w:rPr>
          <w:rFonts w:ascii="Arial" w:hAnsi="Arial" w:cs="Arial" w:eastAsia="Arial"/>
          <w:sz w:val="24"/>
          <w:szCs w:val="24"/>
          <w:color w:val="313131"/>
          <w:spacing w:val="-6"/>
          <w:w w:val="107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4"/>
        </w:rPr>
        <w:t>na</w:t>
      </w:r>
      <w:r>
        <w:rPr>
          <w:rFonts w:ascii="Arial" w:hAnsi="Arial" w:cs="Arial" w:eastAsia="Arial"/>
          <w:sz w:val="24"/>
          <w:szCs w:val="24"/>
          <w:color w:val="181818"/>
          <w:spacing w:val="-14"/>
          <w:w w:val="104"/>
        </w:rPr>
        <w:t>n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5"/>
        </w:rPr>
        <w:t>ce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71" w:lineRule="exact"/>
        <w:ind w:left="5469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Pro</w:t>
      </w:r>
      <w:r>
        <w:rPr>
          <w:rFonts w:ascii="Arial" w:hAnsi="Arial" w:cs="Arial" w:eastAsia="Arial"/>
          <w:sz w:val="24"/>
          <w:szCs w:val="24"/>
          <w:color w:val="181818"/>
          <w:spacing w:val="-5"/>
          <w:w w:val="100"/>
          <w:position w:val="-1"/>
        </w:rPr>
        <w:t>v</w:t>
      </w:r>
      <w:r>
        <w:rPr>
          <w:rFonts w:ascii="Arial" w:hAnsi="Arial" w:cs="Arial" w:eastAsia="Arial"/>
          <w:sz w:val="24"/>
          <w:szCs w:val="24"/>
          <w:color w:val="313131"/>
          <w:spacing w:val="-6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color w:val="181818"/>
          <w:spacing w:val="16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color w:val="181818"/>
          <w:spacing w:val="-16"/>
          <w:w w:val="100"/>
          <w:position w:val="-1"/>
        </w:rPr>
        <w:t>n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  <w:position w:val="-1"/>
        </w:rPr>
        <w:t>ce</w:t>
      </w:r>
      <w:r>
        <w:rPr>
          <w:rFonts w:ascii="Arial" w:hAnsi="Arial" w:cs="Arial" w:eastAsia="Arial"/>
          <w:sz w:val="24"/>
          <w:szCs w:val="24"/>
          <w:color w:val="313131"/>
          <w:spacing w:val="34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4"/>
          <w:szCs w:val="24"/>
          <w:color w:val="313131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0"/>
          <w:position w:val="-1"/>
        </w:rPr>
        <w:t>turnin</w:t>
      </w:r>
      <w:r>
        <w:rPr>
          <w:rFonts w:ascii="Arial" w:hAnsi="Arial" w:cs="Arial" w:eastAsia="Arial"/>
          <w:sz w:val="24"/>
          <w:szCs w:val="24"/>
          <w:color w:val="181818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10"/>
          <w:w w:val="104"/>
          <w:position w:val="-1"/>
        </w:rPr>
        <w:t>G</w:t>
      </w:r>
      <w:r>
        <w:rPr>
          <w:rFonts w:ascii="Arial" w:hAnsi="Arial" w:cs="Arial" w:eastAsia="Arial"/>
          <w:sz w:val="24"/>
          <w:szCs w:val="24"/>
          <w:color w:val="181818"/>
          <w:spacing w:val="-14"/>
          <w:w w:val="136"/>
          <w:position w:val="-1"/>
        </w:rPr>
        <w:t>i</w:t>
      </w:r>
      <w:r>
        <w:rPr>
          <w:rFonts w:ascii="Arial" w:hAnsi="Arial" w:cs="Arial" w:eastAsia="Arial"/>
          <w:sz w:val="24"/>
          <w:szCs w:val="24"/>
          <w:color w:val="313131"/>
          <w:spacing w:val="-11"/>
          <w:w w:val="105"/>
          <w:position w:val="-1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-5"/>
          <w:w w:val="106"/>
          <w:position w:val="-1"/>
        </w:rPr>
        <w:t>r</w:t>
      </w:r>
      <w:r>
        <w:rPr>
          <w:rFonts w:ascii="Arial" w:hAnsi="Arial" w:cs="Arial" w:eastAsia="Arial"/>
          <w:sz w:val="24"/>
          <w:szCs w:val="24"/>
          <w:color w:val="313131"/>
          <w:spacing w:val="-14"/>
          <w:w w:val="112"/>
          <w:position w:val="-1"/>
        </w:rPr>
        <w:t>g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70"/>
          <w:position w:val="-1"/>
        </w:rPr>
        <w:t>i</w:t>
      </w:r>
      <w:r>
        <w:rPr>
          <w:rFonts w:ascii="Arial" w:hAnsi="Arial" w:cs="Arial" w:eastAsia="Arial"/>
          <w:sz w:val="24"/>
          <w:szCs w:val="24"/>
          <w:color w:val="181818"/>
          <w:spacing w:val="-20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181818"/>
          <w:spacing w:val="-7"/>
          <w:w w:val="100"/>
          <w:position w:val="-1"/>
        </w:rPr>
        <w:t>d</w:t>
      </w:r>
      <w:r>
        <w:rPr>
          <w:rFonts w:ascii="Arial" w:hAnsi="Arial" w:cs="Arial" w:eastAsia="Arial"/>
          <w:sz w:val="24"/>
          <w:szCs w:val="24"/>
          <w:color w:val="313131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4"/>
          <w:szCs w:val="24"/>
          <w:color w:val="313131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color w:val="313131"/>
          <w:spacing w:val="-12"/>
          <w:w w:val="109"/>
          <w:position w:val="-1"/>
        </w:rPr>
        <w:t>G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7"/>
          <w:position w:val="-1"/>
        </w:rPr>
        <w:t>h</w:t>
      </w:r>
      <w:r>
        <w:rPr>
          <w:rFonts w:ascii="Arial" w:hAnsi="Arial" w:cs="Arial" w:eastAsia="Arial"/>
          <w:sz w:val="24"/>
          <w:szCs w:val="24"/>
          <w:color w:val="181818"/>
          <w:spacing w:val="-27"/>
          <w:w w:val="107"/>
          <w:position w:val="-1"/>
        </w:rPr>
        <w:t>i</w:t>
      </w:r>
      <w:r>
        <w:rPr>
          <w:rFonts w:ascii="Arial" w:hAnsi="Arial" w:cs="Arial" w:eastAsia="Arial"/>
          <w:sz w:val="24"/>
          <w:szCs w:val="24"/>
          <w:color w:val="4D4D4D"/>
          <w:spacing w:val="0"/>
          <w:w w:val="105"/>
          <w:position w:val="-1"/>
        </w:rPr>
        <w:t>z</w:t>
      </w:r>
      <w:r>
        <w:rPr>
          <w:rFonts w:ascii="Arial" w:hAnsi="Arial" w:cs="Arial" w:eastAsia="Arial"/>
          <w:sz w:val="24"/>
          <w:szCs w:val="24"/>
          <w:color w:val="313131"/>
          <w:spacing w:val="-10"/>
          <w:w w:val="99"/>
          <w:position w:val="-1"/>
        </w:rPr>
        <w:t>o</w:t>
      </w:r>
      <w:r>
        <w:rPr>
          <w:rFonts w:ascii="Arial" w:hAnsi="Arial" w:cs="Arial" w:eastAsia="Arial"/>
          <w:sz w:val="24"/>
          <w:szCs w:val="24"/>
          <w:color w:val="181818"/>
          <w:spacing w:val="0"/>
          <w:w w:val="107"/>
          <w:position w:val="-1"/>
        </w:rPr>
        <w:t>ni</w:t>
      </w:r>
      <w:r>
        <w:rPr>
          <w:rFonts w:ascii="Arial" w:hAnsi="Arial" w:cs="Arial" w:eastAsia="Arial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right="99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181818"/>
          <w:w w:val="96"/>
        </w:rPr>
        <w:t>\</w:t>
      </w:r>
      <w:r>
        <w:rPr>
          <w:rFonts w:ascii="Arial" w:hAnsi="Arial" w:cs="Arial" w:eastAsia="Arial"/>
          <w:sz w:val="19"/>
          <w:szCs w:val="19"/>
          <w:color w:val="181818"/>
          <w:spacing w:val="-32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4D4D4D"/>
          <w:spacing w:val="0"/>
          <w:w w:val="104"/>
        </w:rPr>
        <w:t>37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00" w:right="360"/>
        </w:sectPr>
      </w:pPr>
      <w:rPr/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/>
        <w:pict>
          <v:group style="position:absolute;margin-left:1.974178pt;margin-top:0pt;width:.1pt;height:93.390623pt;mso-position-horizontal-relative:page;mso-position-vertical-relative:page;z-index:-13376" coordorigin="39,0" coordsize="2,1868">
            <v:shape style="position:absolute;left:39;top:0;width:2;height:1868" coordorigin="39,0" coordsize="0,1868" path="m39,1876l39,8e" filled="f" stroked="t" strokeweight=".358942pt" strokecolor="#000000">
              <v:path arrowok="t"/>
            </v:shape>
          </v:group>
          <w10:wrap type="none"/>
        </w:pict>
      </w:r>
      <w:r>
        <w:rPr/>
        <w:pict>
          <v:group style="position:absolute;margin-left:.538412pt;margin-top:413.835938pt;width:.1pt;height:68.027496pt;mso-position-horizontal-relative:page;mso-position-vertical-relative:page;z-index:-13375" coordorigin="11,8277" coordsize="2,1361">
            <v:shape style="position:absolute;left:11;top:8277;width:2;height:1361" coordorigin="11,8277" coordsize="0,1361" path="m11,9637l11,8277e" filled="f" stroked="t" strokeweight=".358942pt" strokecolor="#000000">
              <v:path arrowok="t"/>
            </v:shape>
          </v:group>
          <w10:wrap type="none"/>
        </w:pict>
      </w:r>
      <w:r>
        <w:rPr>
          <w:sz w:val="19"/>
          <w:szCs w:val="19"/>
        </w:rPr>
      </w:r>
    </w:p>
    <w:p>
      <w:pPr>
        <w:spacing w:before="0" w:after="0" w:line="129" w:lineRule="exact"/>
        <w:ind w:right="91"/>
        <w:jc w:val="right"/>
        <w:rPr>
          <w:rFonts w:ascii="Times New Roman" w:hAnsi="Times New Roman" w:cs="Times New Roman" w:eastAsia="Times New Roman"/>
          <w:sz w:val="13"/>
          <w:szCs w:val="13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821.617188pt;margin-top:-4.343552pt;width:1.056801pt;height:34.5pt;mso-position-horizontal-relative:page;mso-position-vertical-relative:paragraph;z-index:-13374" type="#_x0000_t202" filled="f" stroked="f">
            <v:textbox inset="0,0,0,0">
              <w:txbxContent>
                <w:p>
                  <w:pPr>
                    <w:spacing w:before="0" w:after="0" w:line="690" w:lineRule="exact"/>
                    <w:ind w:right="-143"/>
                    <w:jc w:val="left"/>
                    <w:rPr>
                      <w:rFonts w:ascii="Arial" w:hAnsi="Arial" w:cs="Arial" w:eastAsia="Arial"/>
                      <w:sz w:val="69"/>
                      <w:szCs w:val="69"/>
                    </w:rPr>
                  </w:pPr>
                  <w:rPr/>
                  <w:r>
                    <w:rPr>
                      <w:rFonts w:ascii="Arial" w:hAnsi="Arial" w:cs="Arial" w:eastAsia="Arial"/>
                      <w:sz w:val="69"/>
                      <w:szCs w:val="69"/>
                      <w:spacing w:val="-203"/>
                      <w:w w:val="80"/>
                      <w:position w:val="-1"/>
                    </w:rPr>
                    <w:t>-</w:t>
                  </w:r>
                  <w:r>
                    <w:rPr>
                      <w:rFonts w:ascii="Arial" w:hAnsi="Arial" w:cs="Arial" w:eastAsia="Arial"/>
                      <w:sz w:val="69"/>
                      <w:szCs w:val="69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119"/>
          <w:position w:val="-2"/>
        </w:rPr>
        <w:t>00</w:t>
      </w:r>
      <w:r>
        <w:rPr>
          <w:rFonts w:ascii="Times New Roman" w:hAnsi="Times New Roman" w:cs="Times New Roman" w:eastAsia="Times New Roman"/>
          <w:sz w:val="13"/>
          <w:szCs w:val="13"/>
          <w:spacing w:val="0"/>
          <w:w w:val="100"/>
          <w:position w:val="0"/>
        </w:rPr>
      </w:r>
    </w:p>
    <w:p>
      <w:pPr>
        <w:spacing w:before="0" w:after="0" w:line="348" w:lineRule="exact"/>
        <w:ind w:right="81"/>
        <w:jc w:val="righ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88"/>
          <w:position w:val="1"/>
        </w:rPr>
        <w:t>"'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0"/>
        </w:rPr>
      </w:r>
    </w:p>
    <w:p>
      <w:pPr>
        <w:spacing w:before="80" w:after="0" w:line="259" w:lineRule="exact"/>
        <w:ind w:left="5979" w:right="6364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position w:val="-1"/>
        </w:rPr>
        <w:t>MEU</w:t>
      </w:r>
      <w:r>
        <w:rPr>
          <w:rFonts w:ascii="Arial" w:hAnsi="Arial" w:cs="Arial" w:eastAsia="Arial"/>
          <w:sz w:val="23"/>
          <w:szCs w:val="23"/>
          <w:spacing w:val="5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position w:val="-1"/>
        </w:rPr>
        <w:t>CORSI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position w:val="-1"/>
        </w:rPr>
        <w:t>(Liste</w:t>
      </w:r>
      <w:r>
        <w:rPr>
          <w:rFonts w:ascii="Arial" w:hAnsi="Arial" w:cs="Arial" w:eastAsia="Arial"/>
          <w:sz w:val="23"/>
          <w:szCs w:val="23"/>
          <w:spacing w:val="2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  <w:position w:val="-1"/>
        </w:rPr>
        <w:t>apparente)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89.658546" w:type="dxa"/>
      </w:tblPr>
      <w:tblGrid/>
      <w:tr>
        <w:trPr>
          <w:trHeight w:val="924" w:hRule="exact"/>
        </w:trPr>
        <w:tc>
          <w:tcPr>
            <w:tcW w:w="1696" w:type="dxa"/>
            <w:tcBorders>
              <w:top w:val="single" w:sz="8.6146" w:space="0" w:color="000000"/>
              <w:bottom w:val="single" w:sz="8.6146" w:space="0" w:color="000000"/>
              <w:left w:val="nil" w:sz="6" w:space="0" w:color="auto"/>
              <w:right w:val="single" w:sz="5.743064" w:space="0" w:color="000000"/>
            </w:tcBorders>
          </w:tcPr>
          <w:p>
            <w:pPr>
              <w:spacing w:before="1" w:after="0" w:line="170" w:lineRule="exact"/>
              <w:jc w:val="left"/>
              <w:rPr>
                <w:sz w:val="17"/>
                <w:szCs w:val="17"/>
              </w:rPr>
            </w:pPr>
            <w:rPr/>
            <w:r>
              <w:rPr>
                <w:sz w:val="17"/>
                <w:szCs w:val="17"/>
              </w:rPr>
            </w:r>
          </w:p>
          <w:p>
            <w:pPr>
              <w:spacing w:before="0" w:after="0" w:line="240" w:lineRule="auto"/>
              <w:ind w:left="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0"/>
                <w:szCs w:val="10"/>
                <w:spacing w:val="0"/>
                <w:w w:val="62"/>
              </w:rPr>
              <w:t>l,</w:t>
            </w:r>
            <w:r>
              <w:rPr>
                <w:rFonts w:ascii="Arial" w:hAnsi="Arial" w:cs="Arial" w:eastAsia="Arial"/>
                <w:sz w:val="10"/>
                <w:szCs w:val="10"/>
                <w:spacing w:val="0"/>
                <w:w w:val="62"/>
              </w:rPr>
              <w:t>   </w:t>
            </w:r>
            <w:r>
              <w:rPr>
                <w:rFonts w:ascii="Arial" w:hAnsi="Arial" w:cs="Arial" w:eastAsia="Arial"/>
                <w:sz w:val="10"/>
                <w:szCs w:val="10"/>
                <w:spacing w:val="15"/>
                <w:w w:val="62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21"/>
              </w:rPr>
              <w:t>CLASSIFICATION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581" w:right="542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19"/>
              </w:rPr>
              <w:t>TYPE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53" w:right="42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20"/>
              </w:rPr>
              <w:t>AUTRES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6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40" w:lineRule="auto"/>
              <w:ind w:left="130" w:right="101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22"/>
              </w:rPr>
              <w:t>APPELLATIONS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2091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13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21"/>
              </w:rPr>
              <w:t>CARACTERISTIQUES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70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20"/>
              </w:rPr>
              <w:t>COULEUR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5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3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21"/>
              </w:rPr>
              <w:t>MATURITE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133" w:right="-2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Pr/>
            <w:r>
              <w:rPr>
                <w:rFonts w:ascii="Arial" w:hAnsi="Arial" w:cs="Arial" w:eastAsia="Arial"/>
                <w:sz w:val="17"/>
                <w:szCs w:val="17"/>
                <w:spacing w:val="0"/>
                <w:w w:val="106"/>
                <w:b/>
                <w:bCs/>
              </w:rPr>
              <w:t>MULTIPLICATION</w:t>
            </w:r>
            <w:r>
              <w:rPr>
                <w:rFonts w:ascii="Arial" w:hAnsi="Arial" w:cs="Arial" w:eastAsia="Arial"/>
                <w:sz w:val="17"/>
                <w:szCs w:val="17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215" w:right="-2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Pr/>
            <w:r>
              <w:rPr>
                <w:rFonts w:ascii="Arial" w:hAnsi="Arial" w:cs="Arial" w:eastAsia="Arial"/>
                <w:sz w:val="17"/>
                <w:szCs w:val="17"/>
                <w:spacing w:val="0"/>
                <w:w w:val="104"/>
                <w:b/>
                <w:bCs/>
              </w:rPr>
              <w:t>DETENTEUR</w:t>
            </w:r>
            <w:r>
              <w:rPr>
                <w:rFonts w:ascii="Arial" w:hAnsi="Arial" w:cs="Arial" w:eastAsia="Arial"/>
                <w:sz w:val="17"/>
                <w:szCs w:val="17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nil" w:sz="6" w:space="0" w:color="auto"/>
            </w:tcBorders>
          </w:tcPr>
          <w:p>
            <w:pPr>
              <w:spacing w:before="9" w:after="0" w:line="140" w:lineRule="exact"/>
              <w:jc w:val="left"/>
              <w:rPr>
                <w:sz w:val="14"/>
                <w:szCs w:val="14"/>
              </w:rPr>
            </w:pPr>
            <w:rPr/>
            <w:r>
              <w:rPr>
                <w:sz w:val="14"/>
                <w:szCs w:val="14"/>
              </w:rPr>
            </w:r>
          </w:p>
          <w:p>
            <w:pPr>
              <w:spacing w:before="0" w:after="0" w:line="240" w:lineRule="auto"/>
              <w:ind w:left="397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19"/>
              </w:rPr>
              <w:t>REGION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 w:val="restart"/>
            <w:tcBorders>
              <w:top w:val="single" w:sz="8.6146" w:space="0" w:color="000000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15" w:hRule="exact"/>
        </w:trPr>
        <w:tc>
          <w:tcPr>
            <w:tcW w:w="1696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9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PRIMATICCI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2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SANGHJUANINA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742" w:right="686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PETITE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95" w:after="0" w:line="240" w:lineRule="auto"/>
              <w:ind w:left="832" w:right="783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18"/>
              </w:rPr>
              <w:t>?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6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FIN</w:t>
            </w:r>
            <w:r>
              <w:rPr>
                <w:rFonts w:ascii="Arial" w:hAnsi="Arial" w:cs="Arial" w:eastAsia="Arial"/>
                <w:sz w:val="15"/>
                <w:szCs w:val="15"/>
                <w:spacing w:val="2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JUIN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4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394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nil" w:sz="6" w:space="0" w:color="auto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13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INDETERMINEE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15" w:hRule="exact"/>
        </w:trPr>
        <w:tc>
          <w:tcPr>
            <w:tcW w:w="1696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53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AOSTINI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60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CASGHJULANA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742" w:right="686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PETITE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0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VERT</w:t>
            </w:r>
            <w:r>
              <w:rPr>
                <w:rFonts w:ascii="Arial" w:hAnsi="Arial" w:cs="Arial" w:eastAsia="Arial"/>
                <w:sz w:val="15"/>
                <w:szCs w:val="15"/>
                <w:spacing w:val="3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JAUNE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38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  <w:t>#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1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5"/>
                <w:szCs w:val="15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AOÜT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4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0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GUIDON!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nil" w:sz="6" w:space="0" w:color="auto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0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MARANA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602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53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AOSTINI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24" w:after="0" w:line="274" w:lineRule="exact"/>
              <w:ind w:left="11" w:right="-2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  <w:rPr/>
            <w:r>
              <w:rPr>
                <w:rFonts w:ascii="Times New Roman" w:hAnsi="Times New Roman" w:cs="Times New Roman" w:eastAsia="Times New Roman"/>
                <w:sz w:val="27"/>
                <w:szCs w:val="27"/>
                <w:spacing w:val="0"/>
                <w:w w:val="147"/>
                <w:position w:val="-3"/>
              </w:rPr>
              <w:t>r---</w:t>
            </w:r>
            <w:r>
              <w:rPr>
                <w:rFonts w:ascii="Times New Roman" w:hAnsi="Times New Roman" w:cs="Times New Roman" w:eastAsia="Times New Roman"/>
                <w:sz w:val="27"/>
                <w:szCs w:val="27"/>
                <w:spacing w:val="0"/>
                <w:w w:val="100"/>
                <w:position w:val="0"/>
              </w:rPr>
            </w:r>
          </w:p>
        </w:tc>
        <w:tc>
          <w:tcPr>
            <w:tcW w:w="1685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0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56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ROSSA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0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65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MOYENNE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0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69" w:lineRule="auto"/>
              <w:ind w:left="571" w:right="169" w:firstLine="-33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JAUNE</w:t>
            </w:r>
            <w:r>
              <w:rPr>
                <w:rFonts w:ascii="Arial" w:hAnsi="Arial" w:cs="Arial" w:eastAsia="Arial"/>
                <w:sz w:val="15"/>
                <w:szCs w:val="15"/>
                <w:spacing w:val="3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RAYURES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ROUGES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99" w:after="0" w:line="240" w:lineRule="auto"/>
              <w:ind w:left="38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  <w:t>#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1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10</w:t>
            </w:r>
            <w:r>
              <w:rPr>
                <w:rFonts w:ascii="Arial" w:hAnsi="Arial" w:cs="Arial" w:eastAsia="Arial"/>
                <w:sz w:val="15"/>
                <w:szCs w:val="15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AOÜT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4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1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GUIDONI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nil" w:sz="6" w:space="0" w:color="auto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0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w w:val="108"/>
              </w:rPr>
              <w:t>MARAt</w:t>
            </w:r>
            <w:r>
              <w:rPr>
                <w:rFonts w:ascii="Arial" w:hAnsi="Arial" w:cs="Arial" w:eastAsia="Arial"/>
                <w:sz w:val="15"/>
                <w:szCs w:val="15"/>
                <w:spacing w:val="-2"/>
                <w:w w:val="108"/>
              </w:rPr>
              <w:t>"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A</w:t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315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24" w:after="0" w:line="240" w:lineRule="auto"/>
              <w:ind w:left="53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AOSTINI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7" w:after="0" w:line="240" w:lineRule="auto"/>
              <w:ind w:left="57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ROSSA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7" w:after="0" w:line="240" w:lineRule="auto"/>
              <w:ind w:left="65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MOYENNE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7" w:after="0" w:line="240" w:lineRule="auto"/>
              <w:ind w:left="62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ROUGE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7" w:after="0" w:line="240" w:lineRule="auto"/>
              <w:ind w:left="38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21"/>
              </w:rPr>
              <w:t>#10AOÜT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24" w:after="0" w:line="240" w:lineRule="auto"/>
              <w:ind w:left="44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24" w:after="0" w:line="240" w:lineRule="auto"/>
              <w:ind w:left="41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GUIDON!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nil" w:sz="6" w:space="0" w:color="auto"/>
            </w:tcBorders>
          </w:tcPr>
          <w:p>
            <w:pPr>
              <w:spacing w:before="24" w:after="0" w:line="240" w:lineRule="auto"/>
              <w:ind w:left="40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MARANA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623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34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SITTEMBRINI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700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60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OBLONGUE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1" w:after="0" w:line="308" w:lineRule="exact"/>
              <w:ind w:left="162" w:right="81" w:firstLine="481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JAUNE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RAYURES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ROUGES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99" w:after="0" w:line="240" w:lineRule="auto"/>
              <w:ind w:left="10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  <w:t>#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5"/>
                <w:szCs w:val="15"/>
                <w:spacing w:val="18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SEPTEMBRE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3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30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CAVIGLIOLI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nil" w:sz="6" w:space="0" w:color="auto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8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CUAGNU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630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4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SITTEMBRINI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1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FRANCESE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70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ENORME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316" w:lineRule="exact"/>
              <w:ind w:left="578" w:right="401" w:firstLine="-122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VERT</w:t>
            </w:r>
            <w:r>
              <w:rPr>
                <w:rFonts w:ascii="Arial" w:hAnsi="Arial" w:cs="Arial" w:eastAsia="Arial"/>
                <w:sz w:val="15"/>
                <w:szCs w:val="15"/>
                <w:spacing w:val="3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PALE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5"/>
                <w:szCs w:val="15"/>
                <w:spacing w:val="19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ROSE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10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5"/>
                <w:szCs w:val="15"/>
                <w:spacing w:val="11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5"/>
                <w:szCs w:val="15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SEPTEMBRE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3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/>
            <w:rPr/>
          </w:p>
        </w:tc>
        <w:tc>
          <w:tcPr>
            <w:tcW w:w="1394" w:type="dxa"/>
            <w:tcBorders>
              <w:top w:val="single" w:sz="8.6146" w:space="0" w:color="000000"/>
              <w:bottom w:val="single" w:sz="8.6146" w:space="0" w:color="000000"/>
              <w:left w:val="single" w:sz="8.6146" w:space="0" w:color="000000"/>
              <w:right w:val="nil" w:sz="6" w:space="0" w:color="auto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9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SARl</w:t>
            </w:r>
            <w:r>
              <w:rPr>
                <w:rFonts w:ascii="Arial" w:hAnsi="Arial" w:cs="Arial" w:eastAsia="Arial"/>
                <w:sz w:val="15"/>
                <w:szCs w:val="15"/>
                <w:spacing w:val="19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D'</w:t>
            </w:r>
            <w:r>
              <w:rPr>
                <w:rFonts w:ascii="Arial" w:hAnsi="Arial" w:cs="Arial" w:eastAsia="Arial"/>
                <w:sz w:val="15"/>
                <w:szCs w:val="15"/>
                <w:spacing w:val="22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4"/>
              </w:rPr>
              <w:t>ORCINO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22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4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SITTEMBRINI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3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BIANCAGHJA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3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BIANCONE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2091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771" w:right="715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PLATE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583" w:right="55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CREME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14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5"/>
                <w:szCs w:val="15"/>
                <w:spacing w:val="14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5</w:t>
            </w:r>
            <w:r>
              <w:rPr>
                <w:rFonts w:ascii="Arial" w:hAnsi="Arial" w:cs="Arial" w:eastAsia="Arial"/>
                <w:sz w:val="15"/>
                <w:szCs w:val="15"/>
                <w:spacing w:val="4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SEPTEMBRE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3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/>
            <w:rPr/>
          </w:p>
        </w:tc>
        <w:tc>
          <w:tcPr>
            <w:tcW w:w="1394" w:type="dxa"/>
            <w:tcBorders>
              <w:top w:val="single" w:sz="8.6146" w:space="0" w:color="000000"/>
              <w:bottom w:val="single" w:sz="5.743064" w:space="0" w:color="000000"/>
              <w:left w:val="single" w:sz="8.6146" w:space="0" w:color="000000"/>
              <w:right w:val="nil" w:sz="6" w:space="0" w:color="auto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9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SARl</w:t>
            </w:r>
            <w:r>
              <w:rPr>
                <w:rFonts w:ascii="Arial" w:hAnsi="Arial" w:cs="Arial" w:eastAsia="Arial"/>
                <w:sz w:val="15"/>
                <w:szCs w:val="15"/>
                <w:spacing w:val="2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D'</w:t>
            </w:r>
            <w:r>
              <w:rPr>
                <w:rFonts w:ascii="Arial" w:hAnsi="Arial" w:cs="Arial" w:eastAsia="Arial"/>
                <w:sz w:val="15"/>
                <w:szCs w:val="15"/>
                <w:spacing w:val="15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4"/>
              </w:rPr>
              <w:t>ORCINO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523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1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1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RUSSIGLIA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03" w:right="275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+</w:t>
            </w:r>
            <w:r>
              <w:rPr>
                <w:rFonts w:ascii="Arial" w:hAnsi="Arial" w:cs="Arial" w:eastAsia="Arial"/>
                <w:sz w:val="15"/>
                <w:szCs w:val="15"/>
                <w:spacing w:val="1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haute</w:t>
            </w:r>
            <w:r>
              <w:rPr>
                <w:rFonts w:ascii="Arial" w:hAnsi="Arial" w:cs="Arial" w:eastAsia="Arial"/>
                <w:sz w:val="15"/>
                <w:szCs w:val="15"/>
                <w:spacing w:val="3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que</w:t>
            </w:r>
            <w:r>
              <w:rPr>
                <w:rFonts w:ascii="Arial" w:hAnsi="Arial" w:cs="Arial" w:eastAsia="Arial"/>
                <w:sz w:val="15"/>
                <w:szCs w:val="15"/>
                <w:spacing w:val="18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R.G</w:t>
            </w:r>
            <w:r>
              <w:rPr>
                <w:rFonts w:ascii="Arial" w:hAnsi="Arial" w:cs="Arial" w:eastAsia="Arial"/>
                <w:sz w:val="15"/>
                <w:szCs w:val="15"/>
                <w:spacing w:val="22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9"/>
              </w:rPr>
              <w:t>du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13" w:after="0" w:line="240" w:lineRule="auto"/>
              <w:ind w:left="735" w:right="707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2"/>
                <w:b/>
                <w:bCs/>
              </w:rPr>
              <w:t>Canada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54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MARRON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8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DEBUT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4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27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5.743064" w:space="0" w:color="000000"/>
              <w:bottom w:val="single" w:sz="8.6146" w:space="0" w:color="000000"/>
              <w:left w:val="single" w:sz="8.6146" w:space="0" w:color="000000"/>
              <w:right w:val="single" w:sz="8.6146" w:space="0" w:color="000000"/>
            </w:tcBorders>
          </w:tcPr>
          <w:p>
            <w:pPr>
              <w:spacing w:before="1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39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FOLACCI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5.743064" w:space="0" w:color="000000"/>
              <w:bottom w:val="single" w:sz="8.6146" w:space="0" w:color="000000"/>
              <w:left w:val="single" w:sz="8.6146" w:space="0" w:color="000000"/>
              <w:right w:val="nil" w:sz="6" w:space="0" w:color="auto"/>
            </w:tcBorders>
          </w:tcPr>
          <w:p>
            <w:pPr>
              <w:spacing w:before="9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40" w:lineRule="auto"/>
              <w:ind w:left="42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CAURO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15" w:hRule="exact"/>
        </w:trPr>
        <w:tc>
          <w:tcPr>
            <w:tcW w:w="1696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1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530" w:right="516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DOLCE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95" w:after="0" w:line="240" w:lineRule="auto"/>
              <w:ind w:left="300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95"/>
                <w:b/>
                <w:bCs/>
              </w:rPr>
              <w:t>Ressemble</w:t>
            </w:r>
            <w:r>
              <w:rPr>
                <w:rFonts w:ascii="Arial" w:hAnsi="Arial" w:cs="Arial" w:eastAsia="Arial"/>
                <w:sz w:val="16"/>
                <w:szCs w:val="16"/>
                <w:spacing w:val="10"/>
                <w:w w:val="95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  <w:b/>
                <w:bCs/>
              </w:rPr>
              <w:t>à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2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  <w:b/>
                <w:bCs/>
              </w:rPr>
              <w:t>Golden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5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JAUNE</w:t>
            </w:r>
            <w:r>
              <w:rPr>
                <w:rFonts w:ascii="Arial" w:hAnsi="Arial" w:cs="Arial" w:eastAsia="Arial"/>
                <w:sz w:val="15"/>
                <w:szCs w:val="15"/>
                <w:spacing w:val="3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5"/>
                <w:szCs w:val="15"/>
                <w:spacing w:val="18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ROSE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8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8.6146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27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8.6146" w:space="0" w:color="000000"/>
              <w:left w:val="single" w:sz="8.6146" w:space="0" w:color="000000"/>
              <w:right w:val="single" w:sz="8.6146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29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CAVIGLIOLI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8.6146" w:space="0" w:color="000000"/>
              <w:bottom w:val="single" w:sz="8.6146" w:space="0" w:color="000000"/>
              <w:left w:val="single" w:sz="8.6146" w:space="0" w:color="000000"/>
              <w:right w:val="nil" w:sz="6" w:space="0" w:color="auto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6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CUAGNU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637" w:hRule="exact"/>
        </w:trPr>
        <w:tc>
          <w:tcPr>
            <w:tcW w:w="1696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1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1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PIASTELLA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372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  <w:b/>
                <w:bCs/>
              </w:rPr>
              <w:t>Très</w:t>
            </w:r>
            <w:r>
              <w:rPr>
                <w:rFonts w:ascii="Arial" w:hAnsi="Arial" w:cs="Arial" w:eastAsia="Arial"/>
                <w:sz w:val="16"/>
                <w:szCs w:val="16"/>
                <w:spacing w:val="-13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93"/>
                <w:b/>
                <w:bCs/>
              </w:rPr>
              <w:t>petite</w:t>
            </w:r>
            <w:r>
              <w:rPr>
                <w:rFonts w:ascii="Arial" w:hAnsi="Arial" w:cs="Arial" w:eastAsia="Arial"/>
                <w:sz w:val="16"/>
                <w:szCs w:val="16"/>
                <w:spacing w:val="4"/>
                <w:w w:val="93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  <w:b/>
                <w:bCs/>
              </w:rPr>
              <w:t>et</w:t>
            </w:r>
            <w:r>
              <w:rPr>
                <w:rFonts w:ascii="Arial" w:hAnsi="Arial" w:cs="Arial" w:eastAsia="Arial"/>
                <w:sz w:val="16"/>
                <w:szCs w:val="16"/>
                <w:spacing w:val="-13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  <w:b/>
                <w:bCs/>
              </w:rPr>
              <w:t>plate</w:t>
            </w:r>
            <w:r>
              <w:rPr>
                <w:rFonts w:ascii="Arial" w:hAnsi="Arial" w:cs="Arial" w:eastAsia="Arial"/>
                <w:sz w:val="16"/>
                <w:szCs w:val="16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5" w:after="0" w:line="308" w:lineRule="exact"/>
              <w:ind w:left="197" w:right="147" w:firstLine="309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COLOREE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JAUNE</w:t>
            </w:r>
            <w:r>
              <w:rPr>
                <w:rFonts w:ascii="Arial" w:hAnsi="Arial" w:cs="Arial" w:eastAsia="Arial"/>
                <w:sz w:val="15"/>
                <w:szCs w:val="15"/>
                <w:spacing w:val="2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ET</w:t>
            </w:r>
            <w:r>
              <w:rPr>
                <w:rFonts w:ascii="Arial" w:hAnsi="Arial" w:cs="Arial" w:eastAsia="Arial"/>
                <w:sz w:val="15"/>
                <w:szCs w:val="15"/>
                <w:spacing w:val="19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ROUGE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8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single" w:sz="5.743064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27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single" w:sz="5.743064" w:space="0" w:color="000000"/>
              <w:left w:val="single" w:sz="8.6146" w:space="0" w:color="000000"/>
              <w:right w:val="single" w:sz="8.6146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29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CAVIGLIOLI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8.6146" w:space="0" w:color="000000"/>
              <w:bottom w:val="single" w:sz="5.743064" w:space="0" w:color="000000"/>
              <w:left w:val="single" w:sz="8.6146" w:space="0" w:color="000000"/>
              <w:right w:val="nil" w:sz="6" w:space="0" w:color="auto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6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CUAGNU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627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1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37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TAVANINCA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8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POLYMORPHE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1" w:after="0" w:line="308" w:lineRule="exact"/>
              <w:ind w:left="305" w:right="217" w:firstLine="-29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ROUGE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COMME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STARKRIMSON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3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FIN</w:t>
            </w:r>
            <w:r>
              <w:rPr>
                <w:rFonts w:ascii="Arial" w:hAnsi="Arial" w:cs="Arial" w:eastAsia="Arial"/>
                <w:sz w:val="15"/>
                <w:szCs w:val="15"/>
                <w:spacing w:val="2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27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5.743064" w:space="0" w:color="000000"/>
              <w:bottom w:val="single" w:sz="5.743064" w:space="0" w:color="000000"/>
              <w:left w:val="single" w:sz="8.6146" w:space="0" w:color="000000"/>
              <w:right w:val="single" w:sz="8.6146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91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CHAMPLAN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5.743064" w:space="0" w:color="000000"/>
              <w:bottom w:val="single" w:sz="5.743064" w:space="0" w:color="000000"/>
              <w:left w:val="single" w:sz="8.6146" w:space="0" w:color="000000"/>
              <w:right w:val="nil" w:sz="6" w:space="0" w:color="auto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10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CASTAGNICCIA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0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right="-26"/>
              <w:jc w:val="right"/>
              <w:rPr>
                <w:rFonts w:ascii="Times New Roman" w:hAnsi="Times New Roman" w:cs="Times New Roman" w:eastAsia="Times New Roman"/>
                <w:sz w:val="9"/>
                <w:szCs w:val="9"/>
              </w:rPr>
            </w:pPr>
            <w:rPr/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81"/>
              </w:rPr>
              <w:t>'</w:t>
            </w:r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right="-26"/>
              <w:jc w:val="right"/>
              <w:rPr>
                <w:rFonts w:ascii="Times New Roman" w:hAnsi="Times New Roman" w:cs="Times New Roman" w:eastAsia="Times New Roman"/>
                <w:sz w:val="3"/>
                <w:szCs w:val="3"/>
              </w:rPr>
            </w:pPr>
            <w:rPr/>
            <w:r>
              <w:rPr>
                <w:rFonts w:ascii="Times New Roman" w:hAnsi="Times New Roman" w:cs="Times New Roman" w:eastAsia="Times New Roman"/>
                <w:sz w:val="3"/>
                <w:szCs w:val="3"/>
                <w:spacing w:val="0"/>
                <w:w w:val="91"/>
              </w:rPr>
              <w:t>1</w:t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369" w:hRule="exact"/>
        </w:trPr>
        <w:tc>
          <w:tcPr>
            <w:tcW w:w="1696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1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7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SAORIDA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735" w:right="698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PETITE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1" w:after="0" w:line="316" w:lineRule="exact"/>
              <w:ind w:left="556" w:right="263" w:firstLine="-258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JAUNE</w:t>
            </w:r>
            <w:r>
              <w:rPr>
                <w:rFonts w:ascii="Arial" w:hAnsi="Arial" w:cs="Arial" w:eastAsia="Arial"/>
                <w:sz w:val="15"/>
                <w:szCs w:val="15"/>
                <w:spacing w:val="35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COMME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GOLDEN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18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  <w:t>#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1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5"/>
                <w:szCs w:val="15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vMerge w:val="restart"/>
            <w:tcBorders>
              <w:top w:val="single" w:sz="5.743064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20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vMerge w:val="restart"/>
            <w:tcBorders>
              <w:top w:val="single" w:sz="5.743064" w:space="0" w:color="000000"/>
              <w:left w:val="single" w:sz="8.6146" w:space="0" w:color="000000"/>
              <w:right w:val="single" w:sz="8.6146" w:space="0" w:color="000000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3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AGOSTINI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394" w:type="dxa"/>
            <w:tcBorders>
              <w:top w:val="single" w:sz="5.743064" w:space="0" w:color="000000"/>
              <w:bottom w:val="nil" w:sz="6" w:space="0" w:color="auto"/>
              <w:left w:val="single" w:sz="8.6146" w:space="0" w:color="000000"/>
              <w:right w:val="nil" w:sz="6" w:space="0" w:color="auto"/>
            </w:tcBorders>
          </w:tcPr>
          <w:p>
            <w:pPr>
              <w:spacing w:before="1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99" w:right="-77"/>
              <w:jc w:val="left"/>
              <w:rPr>
                <w:rFonts w:ascii="Arial" w:hAnsi="Arial" w:cs="Arial" w:eastAsia="Arial"/>
                <w:sz w:val="8"/>
                <w:szCs w:val="8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CASTAGNICCIA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11"/>
                <w:w w:val="105"/>
              </w:rPr>
              <w:t> </w:t>
            </w:r>
            <w:r>
              <w:rPr>
                <w:rFonts w:ascii="Arial" w:hAnsi="Arial" w:cs="Arial" w:eastAsia="Arial"/>
                <w:sz w:val="8"/>
                <w:szCs w:val="8"/>
                <w:spacing w:val="0"/>
                <w:w w:val="82"/>
              </w:rPr>
              <w:t>!</w:t>
            </w:r>
            <w:r>
              <w:rPr>
                <w:rFonts w:ascii="Arial" w:hAnsi="Arial" w:cs="Arial" w:eastAsia="Arial"/>
                <w:sz w:val="8"/>
                <w:szCs w:val="8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265" w:hRule="exact"/>
        </w:trPr>
        <w:tc>
          <w:tcPr>
            <w:tcW w:w="1696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685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700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804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578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748" w:type="dxa"/>
            <w:vMerge/>
            <w:tcBorders>
              <w:bottom w:val="single" w:sz="5.743064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/>
            <w:rPr/>
          </w:p>
        </w:tc>
        <w:tc>
          <w:tcPr>
            <w:tcW w:w="1463" w:type="dxa"/>
            <w:vMerge/>
            <w:tcBorders>
              <w:bottom w:val="single" w:sz="5.743064" w:space="0" w:color="000000"/>
              <w:left w:val="single" w:sz="8.6146" w:space="0" w:color="000000"/>
              <w:right w:val="single" w:sz="8.6146" w:space="0" w:color="000000"/>
            </w:tcBorders>
          </w:tcPr>
          <w:p>
            <w:pPr/>
            <w:rPr/>
          </w:p>
        </w:tc>
        <w:tc>
          <w:tcPr>
            <w:tcW w:w="1394" w:type="dxa"/>
            <w:tcBorders>
              <w:top w:val="nil" w:sz="6" w:space="0" w:color="auto"/>
              <w:bottom w:val="single" w:sz="5.743064" w:space="0" w:color="000000"/>
              <w:left w:val="single" w:sz="8.6146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15" w:hRule="exact"/>
        </w:trPr>
        <w:tc>
          <w:tcPr>
            <w:tcW w:w="1696" w:type="dxa"/>
            <w:tcBorders>
              <w:top w:val="single" w:sz="5.743064" w:space="0" w:color="000000"/>
              <w:bottom w:val="single" w:sz="5.743064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27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9" w:after="0" w:line="240" w:lineRule="auto"/>
              <w:ind w:left="740" w:right="74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Pr/>
            <w:r>
              <w:rPr>
                <w:rFonts w:ascii="Arial" w:hAnsi="Arial" w:cs="Arial" w:eastAsia="Arial"/>
                <w:sz w:val="23"/>
                <w:szCs w:val="23"/>
                <w:spacing w:val="0"/>
                <w:w w:val="84"/>
              </w:rPr>
              <w:t>x</w:t>
            </w:r>
            <w:r>
              <w:rPr>
                <w:rFonts w:ascii="Arial" w:hAnsi="Arial" w:cs="Arial" w:eastAsia="Arial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33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POMME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3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POIRE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2091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7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POIRE</w:t>
            </w:r>
            <w:r>
              <w:rPr>
                <w:rFonts w:ascii="Arial" w:hAnsi="Arial" w:cs="Arial" w:eastAsia="Arial"/>
                <w:sz w:val="15"/>
                <w:szCs w:val="15"/>
                <w:spacing w:val="38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RENVERSEE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1578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188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#</w:t>
            </w:r>
            <w:r>
              <w:rPr>
                <w:rFonts w:ascii="Arial" w:hAnsi="Arial" w:cs="Arial" w:eastAsia="Arial"/>
                <w:sz w:val="15"/>
                <w:szCs w:val="15"/>
                <w:spacing w:val="11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5"/>
                <w:szCs w:val="15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48" w:type="dxa"/>
            <w:tcBorders>
              <w:top w:val="single" w:sz="5.743064" w:space="0" w:color="000000"/>
              <w:bottom w:val="single" w:sz="8.6146" w:space="0" w:color="000000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420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463" w:type="dxa"/>
            <w:tcBorders>
              <w:top w:val="single" w:sz="5.743064" w:space="0" w:color="000000"/>
              <w:bottom w:val="single" w:sz="8.6146" w:space="0" w:color="000000"/>
              <w:left w:val="single" w:sz="8.6146" w:space="0" w:color="000000"/>
              <w:right w:val="single" w:sz="8.6146" w:space="0" w:color="000000"/>
            </w:tcBorders>
          </w:tcPr>
          <w:p>
            <w:pPr/>
            <w:rPr/>
          </w:p>
        </w:tc>
        <w:tc>
          <w:tcPr>
            <w:tcW w:w="1394" w:type="dxa"/>
            <w:tcBorders>
              <w:top w:val="single" w:sz="5.743064" w:space="0" w:color="000000"/>
              <w:bottom w:val="single" w:sz="8.6146" w:space="0" w:color="000000"/>
              <w:left w:val="single" w:sz="8.6146" w:space="0" w:color="000000"/>
              <w:right w:val="single" w:sz="5.743064" w:space="0" w:color="000000"/>
            </w:tcBorders>
          </w:tcPr>
          <w:p>
            <w:pPr>
              <w:spacing w:before="7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9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5"/>
              </w:rPr>
              <w:t>CASTAGNICCIA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72" w:type="dxa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437" w:hRule="exact"/>
        </w:trPr>
        <w:tc>
          <w:tcPr>
            <w:tcW w:w="1696" w:type="dxa"/>
            <w:tcBorders>
              <w:top w:val="single" w:sz="5.743064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319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IMBERNICCHI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685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533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RINETTI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700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/>
            <w:rPr/>
          </w:p>
        </w:tc>
        <w:tc>
          <w:tcPr>
            <w:tcW w:w="2091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742" w:right="708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FORTE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804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9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DIVERSES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</w:tc>
        <w:tc>
          <w:tcPr>
            <w:tcW w:w="1578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95" w:after="0" w:line="240" w:lineRule="auto"/>
              <w:ind w:left="156" w:right="174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0"/>
                <w:w w:val="100"/>
              </w:rPr>
              <w:t>#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spacing w:val="1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  <w:t>15</w:t>
            </w:r>
            <w:r>
              <w:rPr>
                <w:rFonts w:ascii="Arial" w:hAnsi="Arial" w:cs="Arial" w:eastAsia="Arial"/>
                <w:sz w:val="15"/>
                <w:szCs w:val="15"/>
                <w:spacing w:val="1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7"/>
              </w:rPr>
              <w:t>OCTOBRE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36" w:after="0" w:line="84" w:lineRule="exact"/>
              <w:ind w:left="528" w:right="368"/>
              <w:jc w:val="center"/>
              <w:rPr>
                <w:rFonts w:ascii="Times New Roman" w:hAnsi="Times New Roman" w:cs="Times New Roman" w:eastAsia="Times New Roman"/>
                <w:sz w:val="9"/>
                <w:szCs w:val="9"/>
              </w:rPr>
            </w:pPr>
            <w:rPr/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600"/>
                <w:position w:val="-2"/>
              </w:rPr>
              <w:t>---</w:t>
            </w:r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100"/>
                <w:position w:val="0"/>
              </w:rPr>
            </w:r>
          </w:p>
        </w:tc>
        <w:tc>
          <w:tcPr>
            <w:tcW w:w="1748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8.6146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413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8"/>
              </w:rPr>
              <w:t>GREFFAGE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41" w:after="0" w:line="91" w:lineRule="exact"/>
              <w:ind w:left="815" w:right="-20"/>
              <w:jc w:val="left"/>
              <w:rPr>
                <w:rFonts w:ascii="Times New Roman" w:hAnsi="Times New Roman" w:cs="Times New Roman" w:eastAsia="Times New Roman"/>
                <w:sz w:val="9"/>
                <w:szCs w:val="9"/>
              </w:rPr>
            </w:pPr>
            <w:rPr/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600"/>
                <w:position w:val="-1"/>
              </w:rPr>
              <w:t>---</w:t>
            </w:r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100"/>
                <w:position w:val="0"/>
              </w:rPr>
            </w:r>
          </w:p>
        </w:tc>
        <w:tc>
          <w:tcPr>
            <w:tcW w:w="1463" w:type="dxa"/>
            <w:tcBorders>
              <w:top w:val="single" w:sz="8.6146" w:space="0" w:color="000000"/>
              <w:bottom w:val="nil" w:sz="6" w:space="0" w:color="auto"/>
              <w:left w:val="single" w:sz="8.6146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262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4"/>
              </w:rPr>
              <w:t>NOMBREUX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60" w:after="0" w:line="73" w:lineRule="exact"/>
              <w:ind w:left="844" w:right="-20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spacing w:val="0"/>
                <w:w w:val="408"/>
                <w:position w:val="-1"/>
              </w:rPr>
              <w:t>-·-··-</w:t>
            </w:r>
            <w:r>
              <w:rPr>
                <w:rFonts w:ascii="Arial" w:hAnsi="Arial" w:cs="Arial" w:eastAsia="Arial"/>
                <w:sz w:val="7"/>
                <w:szCs w:val="7"/>
                <w:spacing w:val="0"/>
                <w:w w:val="100"/>
                <w:position w:val="0"/>
              </w:rPr>
            </w:r>
          </w:p>
        </w:tc>
        <w:tc>
          <w:tcPr>
            <w:tcW w:w="1394" w:type="dxa"/>
            <w:tcBorders>
              <w:top w:val="single" w:sz="8.6146" w:space="0" w:color="000000"/>
              <w:bottom w:val="nil" w:sz="6" w:space="0" w:color="auto"/>
              <w:left w:val="single" w:sz="5.743064" w:space="0" w:color="000000"/>
              <w:right w:val="single" w:sz="5.743064" w:space="0" w:color="000000"/>
            </w:tcBorders>
          </w:tcPr>
          <w:p>
            <w:pPr>
              <w:spacing w:before="3" w:after="0" w:line="110" w:lineRule="exact"/>
              <w:jc w:val="left"/>
              <w:rPr>
                <w:sz w:val="11"/>
                <w:szCs w:val="11"/>
              </w:rPr>
            </w:pPr>
            <w:rPr/>
            <w:r>
              <w:rPr>
                <w:sz w:val="11"/>
                <w:szCs w:val="11"/>
              </w:rPr>
            </w:r>
          </w:p>
          <w:p>
            <w:pPr>
              <w:spacing w:before="0" w:after="0" w:line="240" w:lineRule="auto"/>
              <w:ind w:left="124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spacing w:val="0"/>
                <w:w w:val="106"/>
              </w:rPr>
              <w:t>NOMBREUSES</w:t>
            </w:r>
            <w:r>
              <w:rPr>
                <w:rFonts w:ascii="Arial" w:hAnsi="Arial" w:cs="Arial" w:eastAsia="Arial"/>
                <w:sz w:val="15"/>
                <w:szCs w:val="15"/>
                <w:spacing w:val="0"/>
                <w:w w:val="100"/>
              </w:rPr>
            </w:r>
          </w:p>
          <w:p>
            <w:pPr>
              <w:spacing w:before="41" w:after="0" w:line="84" w:lineRule="exact"/>
              <w:ind w:left="497" w:right="-42"/>
              <w:jc w:val="left"/>
              <w:rPr>
                <w:rFonts w:ascii="Times New Roman" w:hAnsi="Times New Roman" w:cs="Times New Roman" w:eastAsia="Times New Roman"/>
                <w:sz w:val="9"/>
                <w:szCs w:val="9"/>
              </w:rPr>
            </w:pPr>
            <w:rPr/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323"/>
                <w:position w:val="-2"/>
              </w:rPr>
              <w:t>---------</w:t>
            </w:r>
            <w:r>
              <w:rPr>
                <w:rFonts w:ascii="Times New Roman" w:hAnsi="Times New Roman" w:cs="Times New Roman" w:eastAsia="Times New Roman"/>
                <w:sz w:val="9"/>
                <w:szCs w:val="9"/>
                <w:spacing w:val="0"/>
                <w:w w:val="100"/>
                <w:position w:val="0"/>
              </w:rPr>
            </w:r>
          </w:p>
        </w:tc>
        <w:tc>
          <w:tcPr>
            <w:tcW w:w="72" w:type="dxa"/>
            <w:vMerge/>
            <w:tcBorders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3" w:after="0" w:line="240" w:lineRule="auto"/>
        <w:ind w:left="1529"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38"/>
        </w:rPr>
        <w:t>•</w:t>
      </w:r>
      <w:r>
        <w:rPr>
          <w:rFonts w:ascii="Arial" w:hAnsi="Arial" w:cs="Arial" w:eastAsia="Arial"/>
          <w:sz w:val="21"/>
          <w:szCs w:val="21"/>
          <w:spacing w:val="0"/>
          <w:w w:val="138"/>
        </w:rPr>
        <w:t> </w:t>
      </w:r>
      <w:r>
        <w:rPr>
          <w:rFonts w:ascii="Arial" w:hAnsi="Arial" w:cs="Arial" w:eastAsia="Arial"/>
          <w:sz w:val="21"/>
          <w:szCs w:val="21"/>
          <w:spacing w:val="18"/>
          <w:w w:val="138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Les</w:t>
      </w:r>
      <w:r>
        <w:rPr>
          <w:rFonts w:ascii="Arial" w:hAnsi="Arial" w:cs="Arial" w:eastAsia="Arial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Reinettes</w:t>
      </w:r>
      <w:r>
        <w:rPr>
          <w:rFonts w:ascii="Arial" w:hAnsi="Arial" w:cs="Arial" w:eastAsia="Arial"/>
          <w:sz w:val="21"/>
          <w:szCs w:val="21"/>
          <w:spacing w:val="33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sont</w:t>
      </w:r>
      <w:r>
        <w:rPr>
          <w:rFonts w:ascii="Arial" w:hAnsi="Arial" w:cs="Arial" w:eastAsia="Arial"/>
          <w:sz w:val="21"/>
          <w:szCs w:val="21"/>
          <w:spacing w:val="1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des</w:t>
      </w:r>
      <w:r>
        <w:rPr>
          <w:rFonts w:ascii="Arial" w:hAnsi="Arial" w:cs="Arial" w:eastAsia="Arial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variétés</w:t>
      </w:r>
      <w:r>
        <w:rPr>
          <w:rFonts w:ascii="Arial" w:hAnsi="Arial" w:cs="Arial" w:eastAsia="Arial"/>
          <w:sz w:val="21"/>
          <w:szCs w:val="21"/>
          <w:spacing w:val="43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de</w:t>
      </w:r>
      <w:r>
        <w:rPr>
          <w:rFonts w:ascii="Arial" w:hAnsi="Arial" w:cs="Arial" w:eastAsia="Arial"/>
          <w:sz w:val="21"/>
          <w:szCs w:val="21"/>
          <w:spacing w:val="1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Pomme</w:t>
      </w:r>
      <w:r>
        <w:rPr>
          <w:rFonts w:ascii="Arial" w:hAnsi="Arial" w:cs="Arial" w:eastAsia="Arial"/>
          <w:sz w:val="21"/>
          <w:szCs w:val="21"/>
          <w:spacing w:val="3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déjà</w:t>
      </w:r>
      <w:r>
        <w:rPr>
          <w:rFonts w:ascii="Arial" w:hAnsi="Arial" w:cs="Arial" w:eastAsia="Arial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trés</w:t>
      </w:r>
      <w:r>
        <w:rPr>
          <w:rFonts w:ascii="Arial" w:hAnsi="Arial" w:cs="Arial" w:eastAsia="Arial"/>
          <w:sz w:val="21"/>
          <w:szCs w:val="21"/>
          <w:spacing w:val="2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3"/>
        </w:rPr>
        <w:t>anciennes.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pgSz w:w="16840" w:h="12000" w:orient="landscape"/>
          <w:pgMar w:top="140" w:bottom="280" w:left="840" w:right="100"/>
        </w:sectPr>
      </w:pPr>
      <w:rPr/>
    </w:p>
    <w:p>
      <w:pPr>
        <w:spacing w:before="58" w:after="0" w:line="330" w:lineRule="atLeast"/>
        <w:ind w:left="1792" w:right="-20" w:firstLine="7"/>
        <w:jc w:val="righ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FRUIT: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12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4"/>
          <w:i/>
        </w:rPr>
        <w:t>ARBRE: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65" w:after="0" w:line="255" w:lineRule="auto"/>
        <w:ind w:right="3808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PRUNE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8"/>
        </w:rPr>
        <w:t>PRUNIER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1000" w:bottom="0" w:left="1480" w:right="300"/>
          <w:cols w:num="2" w:equalWidth="0">
            <w:col w:w="2655" w:space="2424"/>
            <w:col w:w="5121"/>
          </w:cols>
        </w:sectPr>
      </w:pPr>
      <w:rPr/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4" w:after="0" w:line="316" w:lineRule="exact"/>
        <w:ind w:left="111" w:right="-20"/>
        <w:jc w:val="left"/>
        <w:rPr>
          <w:rFonts w:ascii="Times New Roman" w:hAnsi="Times New Roman" w:cs="Times New Roman" w:eastAsia="Times New Roman"/>
          <w:sz w:val="28"/>
          <w:szCs w:val="28"/>
        </w:rPr>
      </w:pPr>
      <w:rPr/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8"/>
          <w:szCs w:val="28"/>
          <w:spacing w:val="12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6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8"/>
          <w:szCs w:val="28"/>
          <w:spacing w:val="14"/>
          <w:w w:val="106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8"/>
          <w:szCs w:val="28"/>
          <w:spacing w:val="33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8"/>
          <w:szCs w:val="28"/>
          <w:spacing w:val="59"/>
          <w:w w:val="105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5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8"/>
          <w:szCs w:val="28"/>
          <w:spacing w:val="0"/>
          <w:w w:val="100"/>
          <w:position w:val="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29" w:after="0" w:line="259" w:lineRule="auto"/>
        <w:ind w:left="1155" w:right="-61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4"/>
          <w:szCs w:val="24"/>
          <w:spacing w:val="9"/>
          <w:w w:val="100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YS</w:t>
      </w:r>
      <w:r>
        <w:rPr>
          <w:rFonts w:ascii="Times New Roman" w:hAnsi="Times New Roman" w:cs="Times New Roman" w:eastAsia="Times New Roman"/>
          <w:sz w:val="24"/>
          <w:szCs w:val="24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</w:rPr>
        <w:t>D'ORIGINE</w:t>
      </w:r>
      <w:r>
        <w:rPr>
          <w:rFonts w:ascii="Times New Roman" w:hAnsi="Times New Roman" w:cs="Times New Roman" w:eastAsia="Times New Roman"/>
          <w:sz w:val="24"/>
          <w:szCs w:val="24"/>
          <w:spacing w:val="-14"/>
          <w:w w:val="10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SUPPOSES</w:t>
      </w:r>
      <w:r>
        <w:rPr>
          <w:rFonts w:ascii="Times New Roman" w:hAnsi="Times New Roman" w:cs="Times New Roman" w:eastAsia="Times New Roman"/>
          <w:sz w:val="24"/>
          <w:szCs w:val="24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4"/>
          <w:szCs w:val="2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BOTANIQUE</w:t>
      </w:r>
      <w:r>
        <w:rPr>
          <w:rFonts w:ascii="Times New Roman" w:hAnsi="Times New Roman" w:cs="Times New Roman" w:eastAsia="Times New Roman"/>
          <w:sz w:val="24"/>
          <w:szCs w:val="24"/>
          <w:spacing w:val="5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4"/>
        </w:rPr>
        <w:t>FAMILLE: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63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8"/>
        </w:rPr>
        <w:t>EUROPE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81" w:after="0" w:line="333" w:lineRule="auto"/>
        <w:ind w:left="7" w:right="320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PRUNUS</w:t>
      </w:r>
      <w:r>
        <w:rPr>
          <w:rFonts w:ascii="Times New Roman" w:hAnsi="Times New Roman" w:cs="Times New Roman" w:eastAsia="Times New Roman"/>
          <w:sz w:val="18"/>
          <w:szCs w:val="18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COMMUNIS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ROSACÉES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  <w:cols w:num="2" w:equalWidth="0">
            <w:col w:w="4526" w:space="574"/>
            <w:col w:w="5100"/>
          </w:cols>
        </w:sectPr>
      </w:pPr>
      <w:rPr/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62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10"/>
          <w:position w:val="-1"/>
        </w:rPr>
        <w:t>APPELLATIONS: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35" w:after="0" w:line="252" w:lineRule="auto"/>
        <w:ind w:left="1882" w:right="-58" w:firstLine="14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Grecque: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Latine: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Arabe: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9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Espagnole: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Italienne: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6" w:after="0" w:line="308" w:lineRule="auto"/>
        <w:ind w:right="378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COCCUMELA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2"/>
        </w:rPr>
        <w:t>PRUNA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0" w:after="0" w:line="216" w:lineRule="exact"/>
        <w:ind w:left="7"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GIAS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3" w:after="0" w:line="308" w:lineRule="auto"/>
        <w:ind w:left="7" w:right="4356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PRUNA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6"/>
        </w:rPr>
        <w:t>S</w:t>
      </w:r>
      <w:r>
        <w:rPr>
          <w:rFonts w:ascii="Times New Roman" w:hAnsi="Times New Roman" w:cs="Times New Roman" w:eastAsia="Times New Roman"/>
          <w:sz w:val="18"/>
          <w:szCs w:val="18"/>
          <w:spacing w:val="1"/>
          <w:w w:val="106"/>
        </w:rPr>
        <w:t>U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3"/>
        </w:rPr>
        <w:t>SINE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  <w:cols w:num="2" w:equalWidth="0">
            <w:col w:w="2949" w:space="2181"/>
            <w:col w:w="5070"/>
          </w:cols>
        </w:sectPr>
      </w:pPr>
      <w:rPr/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71" w:lineRule="exact"/>
        <w:ind w:left="119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5"/>
          <w:position w:val="-1"/>
        </w:rPr>
        <w:t>DESIGNATION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7"/>
          <w:position w:val="-1"/>
        </w:rPr>
        <w:t>DE: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35" w:after="0" w:line="240" w:lineRule="auto"/>
        <w:ind w:left="1882" w:right="1562"/>
        <w:jc w:val="center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6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52" w:lineRule="exact"/>
        <w:ind w:left="1918" w:right="-73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7"/>
          <w:i/>
        </w:rPr>
        <w:t>(Matthioli)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97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0" w:after="0" w:line="248" w:lineRule="exact"/>
        <w:ind w:left="1925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6"/>
          <w:i/>
          <w:position w:val="-1"/>
        </w:rPr>
        <w:t>Falcucci: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36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2"/>
        </w:rPr>
        <w:t>SUSINA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spacing w:before="52" w:after="0" w:line="308" w:lineRule="auto"/>
        <w:ind w:right="2936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SUSINE</w:t>
      </w:r>
      <w:r>
        <w:rPr>
          <w:rFonts w:ascii="Times New Roman" w:hAnsi="Times New Roman" w:cs="Times New Roman" w:eastAsia="Times New Roman"/>
          <w:sz w:val="18"/>
          <w:szCs w:val="18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18"/>
          <w:szCs w:val="1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LES</w:t>
      </w:r>
      <w:r>
        <w:rPr>
          <w:rFonts w:ascii="Times New Roman" w:hAnsi="Times New Roman" w:cs="Times New Roman" w:eastAsia="Times New Roman"/>
          <w:sz w:val="18"/>
          <w:szCs w:val="18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PRUNES</w:t>
      </w:r>
      <w:r>
        <w:rPr>
          <w:rFonts w:ascii="Times New Roman" w:hAnsi="Times New Roman" w:cs="Times New Roman" w:eastAsia="Times New Roman"/>
          <w:sz w:val="18"/>
          <w:szCs w:val="18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9"/>
        </w:rPr>
        <w:t>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9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  <w:t>SUSJNU</w:t>
      </w:r>
      <w:r>
        <w:rPr>
          <w:rFonts w:ascii="Times New Roman" w:hAnsi="Times New Roman" w:cs="Times New Roman" w:eastAsia="Times New Roman"/>
          <w:sz w:val="18"/>
          <w:szCs w:val="18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(LE</w:t>
      </w:r>
      <w:r>
        <w:rPr>
          <w:rFonts w:ascii="Times New Roman" w:hAnsi="Times New Roman" w:cs="Times New Roman" w:eastAsia="Times New Roman"/>
          <w:sz w:val="18"/>
          <w:szCs w:val="18"/>
          <w:spacing w:val="37"/>
          <w:w w:val="115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15"/>
        </w:rPr>
        <w:t>PRUNIER)</w:t>
      </w:r>
      <w:r>
        <w:rPr>
          <w:rFonts w:ascii="Times New Roman" w:hAnsi="Times New Roman" w:cs="Times New Roman" w:eastAsia="Times New Roman"/>
          <w:sz w:val="18"/>
          <w:szCs w:val="18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  <w:cols w:num="2" w:equalWidth="0">
            <w:col w:w="4121" w:space="1029"/>
            <w:col w:w="5050"/>
          </w:cols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1227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CARACTERES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6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  <w:position w:val="-1"/>
        </w:rPr>
        <w:t>SOMMAIRES: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67" w:after="0" w:line="250" w:lineRule="auto"/>
        <w:ind w:left="1947" w:right="-58" w:firstLine="-7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Fructification</w:t>
      </w:r>
      <w:r>
        <w:rPr>
          <w:rFonts w:ascii="Times New Roman" w:hAnsi="Times New Roman" w:cs="Times New Roman" w:eastAsia="Times New Roman"/>
          <w:sz w:val="22"/>
          <w:szCs w:val="22"/>
          <w:spacing w:val="-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Epoques</w:t>
      </w:r>
      <w:r>
        <w:rPr>
          <w:rFonts w:ascii="Times New Roman" w:hAnsi="Times New Roman" w:cs="Times New Roman" w:eastAsia="Times New Roman"/>
          <w:sz w:val="22"/>
          <w:szCs w:val="22"/>
          <w:spacing w:val="-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récolte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Multiplication</w:t>
      </w:r>
      <w:r>
        <w:rPr>
          <w:rFonts w:ascii="Times New Roman" w:hAnsi="Times New Roman" w:cs="Times New Roman" w:eastAsia="Times New Roman"/>
          <w:sz w:val="22"/>
          <w:szCs w:val="22"/>
          <w:spacing w:val="-1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Porte-greffes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Autofertile</w:t>
      </w:r>
      <w:r>
        <w:rPr>
          <w:rFonts w:ascii="Times New Roman" w:hAnsi="Times New Roman" w:cs="Times New Roman" w:eastAsia="Times New Roman"/>
          <w:sz w:val="22"/>
          <w:szCs w:val="22"/>
          <w:spacing w:val="2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1"/>
          <w:i/>
        </w:rPr>
        <w:t>lrérérofertile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Juillet</w:t>
      </w:r>
      <w:r>
        <w:rPr>
          <w:rFonts w:ascii="Times New Roman" w:hAnsi="Times New Roman" w:cs="Times New Roman" w:eastAsia="Times New Roman"/>
          <w:sz w:val="22"/>
          <w:szCs w:val="22"/>
          <w:spacing w:val="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  <w:i/>
        </w:rPr>
        <w:t>septembre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5" w:after="0" w:line="240" w:lineRule="auto"/>
        <w:ind w:left="1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Semis,</w:t>
      </w:r>
      <w:r>
        <w:rPr>
          <w:rFonts w:ascii="Times New Roman" w:hAnsi="Times New Roman" w:cs="Times New Roman" w:eastAsia="Times New Roman"/>
          <w:sz w:val="21"/>
          <w:szCs w:val="21"/>
          <w:spacing w:val="23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Drageonnage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  <w:b/>
          <w:bCs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2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b/>
          <w:bCs/>
          <w:i/>
        </w:rPr>
        <w:t>Prunier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b/>
          <w:bCs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  <w:b/>
          <w:bCs/>
          <w:i/>
        </w:rPr>
        <w:t>Sauvage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  <w:cols w:num="2" w:equalWidth="0">
            <w:col w:w="3710" w:space="1441"/>
            <w:col w:w="5049"/>
          </w:cols>
        </w:sectPr>
      </w:pPr>
      <w:rPr/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24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INDICES</w:t>
      </w:r>
      <w:r>
        <w:rPr>
          <w:rFonts w:ascii="Times New Roman" w:hAnsi="Times New Roman" w:cs="Times New Roman" w:eastAsia="Times New Roman"/>
          <w:sz w:val="24"/>
          <w:szCs w:val="24"/>
          <w:spacing w:val="5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INSULAIRES</w:t>
      </w:r>
      <w:r>
        <w:rPr>
          <w:rFonts w:ascii="Times New Roman" w:hAnsi="Times New Roman" w:cs="Times New Roman" w:eastAsia="Times New Roman"/>
          <w:sz w:val="24"/>
          <w:szCs w:val="24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9"/>
        </w:rPr>
        <w:t>D'ECOLOGIE</w:t>
      </w:r>
      <w:r>
        <w:rPr>
          <w:rFonts w:ascii="Times New Roman" w:hAnsi="Times New Roman" w:cs="Times New Roman" w:eastAsia="Times New Roman"/>
          <w:sz w:val="24"/>
          <w:szCs w:val="24"/>
          <w:spacing w:val="-5"/>
          <w:w w:val="109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38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5" w:lineRule="auto"/>
        <w:ind w:left="1961" w:right="3981"/>
        <w:jc w:val="left"/>
        <w:tabs>
          <w:tab w:pos="5160" w:val="left"/>
          <w:tab w:pos="52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96"/>
          <w:i/>
        </w:rPr>
        <w:t>spontanée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96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2"/>
          <w:szCs w:val="22"/>
          <w:spacing w:val="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3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Probable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Altitude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900</w:t>
      </w:r>
      <w:r>
        <w:rPr>
          <w:rFonts w:ascii="Times New Roman" w:hAnsi="Times New Roman" w:cs="Times New Roman" w:eastAsia="Times New Roman"/>
          <w:sz w:val="22"/>
          <w:szCs w:val="22"/>
          <w:spacing w:val="-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40" w:lineRule="auto"/>
        <w:ind w:left="1969" w:right="-20"/>
        <w:jc w:val="left"/>
        <w:tabs>
          <w:tab w:pos="518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Eau:</w:t>
      </w:r>
      <w:r>
        <w:rPr>
          <w:rFonts w:ascii="Times New Roman" w:hAnsi="Times New Roman" w:cs="Times New Roman" w:eastAsia="Times New Roman"/>
          <w:sz w:val="22"/>
          <w:szCs w:val="22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Pluviométrie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8"/>
          <w:i/>
        </w:rPr>
        <w:t>suffisante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27" w:after="0" w:line="240" w:lineRule="auto"/>
        <w:ind w:left="1983" w:right="-20"/>
        <w:jc w:val="left"/>
        <w:tabs>
          <w:tab w:pos="518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Lumière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spacing w:val="-4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  <w:i/>
        </w:rPr>
        <w:t>Indifférent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0" w:after="0" w:line="252" w:lineRule="exact"/>
        <w:ind w:left="1983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d'élection</w:t>
      </w:r>
      <w:r>
        <w:rPr>
          <w:rFonts w:ascii="Times New Roman" w:hAnsi="Times New Roman" w:cs="Times New Roman" w:eastAsia="Times New Roman"/>
          <w:sz w:val="22"/>
          <w:szCs w:val="22"/>
          <w:spacing w:val="-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éthno-géographines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:Jardins</w:t>
      </w:r>
      <w:r>
        <w:rPr>
          <w:rFonts w:ascii="Times New Roman" w:hAnsi="Times New Roman" w:cs="Times New Roman" w:eastAsia="Times New Roman"/>
          <w:sz w:val="22"/>
          <w:szCs w:val="22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nombreux</w:t>
      </w:r>
      <w:r>
        <w:rPr>
          <w:rFonts w:ascii="Times New Roman" w:hAnsi="Times New Roman" w:cs="Times New Roman" w:eastAsia="Times New Roman"/>
          <w:sz w:val="22"/>
          <w:szCs w:val="22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vergers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-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la</w:t>
      </w:r>
      <w:r>
        <w:rPr>
          <w:rFonts w:ascii="Times New Roman" w:hAnsi="Times New Roman" w:cs="Times New Roman" w:eastAsia="Times New Roman"/>
          <w:sz w:val="22"/>
          <w:szCs w:val="22"/>
          <w:spacing w:val="1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</w:rPr>
        <w:t>Pieve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42" w:after="0" w:line="240" w:lineRule="auto"/>
        <w:ind w:left="1990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  <w:i/>
        </w:rPr>
        <w:t>d'Ornano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03" w:lineRule="exact"/>
        <w:ind w:left="1292" w:right="-20"/>
        <w:jc w:val="left"/>
        <w:tabs>
          <w:tab w:pos="52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8"/>
          <w:position w:val="-1"/>
        </w:rPr>
        <w:t>CONVENANCE: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4"/>
        </w:rPr>
        <w:t>Bouche</w:t>
      </w:r>
      <w:r>
        <w:rPr>
          <w:rFonts w:ascii="Times New Roman" w:hAnsi="Times New Roman" w:cs="Times New Roman" w:eastAsia="Times New Roman"/>
          <w:sz w:val="22"/>
          <w:szCs w:val="22"/>
          <w:spacing w:val="6"/>
          <w:w w:val="100"/>
          <w:i/>
          <w:position w:val="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4"/>
        </w:rPr>
        <w:t>et</w:t>
      </w:r>
      <w:r>
        <w:rPr>
          <w:rFonts w:ascii="Times New Roman" w:hAnsi="Times New Roman" w:cs="Times New Roman" w:eastAsia="Times New Roman"/>
          <w:sz w:val="22"/>
          <w:szCs w:val="22"/>
          <w:spacing w:val="4"/>
          <w:w w:val="100"/>
          <w:i/>
          <w:position w:val="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4"/>
        </w:rPr>
        <w:t>séclwge</w:t>
      </w:r>
      <w:r>
        <w:rPr>
          <w:rFonts w:ascii="Times New Roman" w:hAnsi="Times New Roman" w:cs="Times New Roman" w:eastAsia="Times New Roman"/>
          <w:sz w:val="22"/>
          <w:szCs w:val="22"/>
          <w:spacing w:val="22"/>
          <w:w w:val="100"/>
          <w:i/>
          <w:position w:val="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4"/>
        </w:rPr>
        <w:t>dans</w:t>
      </w:r>
      <w:r>
        <w:rPr>
          <w:rFonts w:ascii="Times New Roman" w:hAnsi="Times New Roman" w:cs="Times New Roman" w:eastAsia="Times New Roman"/>
          <w:sz w:val="22"/>
          <w:szCs w:val="22"/>
          <w:spacing w:val="19"/>
          <w:w w:val="100"/>
          <w:i/>
          <w:position w:val="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4"/>
        </w:rPr>
        <w:t>certaines</w:t>
      </w:r>
      <w:r>
        <w:rPr>
          <w:rFonts w:ascii="Times New Roman" w:hAnsi="Times New Roman" w:cs="Times New Roman" w:eastAsia="Times New Roman"/>
          <w:sz w:val="22"/>
          <w:szCs w:val="22"/>
          <w:spacing w:val="16"/>
          <w:w w:val="100"/>
          <w:i/>
          <w:position w:val="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i/>
          <w:position w:val="4"/>
        </w:rPr>
        <w:t>pièves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2041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i/>
        </w:rPr>
        <w:t>CASATA</w:t>
      </w:r>
      <w:r>
        <w:rPr>
          <w:rFonts w:ascii="Times New Roman" w:hAnsi="Times New Roman" w:cs="Times New Roman" w:eastAsia="Times New Roman"/>
          <w:sz w:val="23"/>
          <w:szCs w:val="23"/>
          <w:spacing w:val="4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73" w:after="0" w:line="260" w:lineRule="exact"/>
        <w:ind w:left="2033" w:right="-74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spacing w:val="0"/>
          <w:w w:val="108"/>
          <w:i/>
          <w:position w:val="-1"/>
        </w:rPr>
        <w:t>FAMIGLIA: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0"/>
        </w:rPr>
      </w:r>
    </w:p>
    <w:p>
      <w:pPr>
        <w:spacing w:before="25" w:after="0" w:line="255" w:lineRule="auto"/>
        <w:ind w:right="2971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SUSINA,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9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10"/>
        </w:rPr>
        <w:t>ROSACHiATA</w:t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  <w:cols w:num="2" w:equalWidth="0">
            <w:col w:w="3261" w:space="2005"/>
            <w:col w:w="4934"/>
          </w:cols>
        </w:sectPr>
      </w:pPr>
      <w:rPr/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/>
        <w:pict>
          <v:group style="position:absolute;margin-left:101.873199pt;margin-top:0pt;width:494.606971pt;height:576.140892pt;mso-position-horizontal-relative:page;mso-position-vertical-relative:page;z-index:-13373" coordorigin="2037,0" coordsize="9892,11523">
            <v:group style="position:absolute;left:2045;top:11;width:9878;height:2" coordorigin="2045,11" coordsize="9878,2">
              <v:shape style="position:absolute;left:2045;top:11;width:9878;height:2" coordorigin="2045,11" coordsize="9878,0" path="m2045,11l11922,11e" filled="f" stroked="t" strokeweight=".719952pt" strokecolor="#000000">
                <v:path arrowok="t"/>
              </v:shape>
            </v:group>
            <v:group style="position:absolute;left:11915;top:0;width:2;height:11516" coordorigin="11915,0" coordsize="2,11516">
              <v:shape style="position:absolute;left:11915;top:0;width:2;height:11516" coordorigin="11915,0" coordsize="0,11516" path="m11915,11516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9.539363pt;margin-top:650.99231pt;width:.1pt;height:186.768934pt;mso-position-horizontal-relative:page;mso-position-vertical-relative:page;z-index:-13372" coordorigin="191,13020" coordsize="2,3735">
            <v:shape style="position:absolute;left:191;top:13020;width:2;height:3735" coordorigin="191,13020" coordsize="0,3735" path="m191,16755l191,13020e" filled="f" stroked="t" strokeweight="1.079928pt" strokecolor="#000000">
              <v:path arrowok="t"/>
            </v:shape>
          </v:group>
          <w10:wrap type="none"/>
        </w:pict>
      </w:r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90"/>
        </w:rPr>
        <w:t>1'39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76" w:after="0" w:line="240" w:lineRule="auto"/>
        <w:ind w:left="11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12.672478pt;margin-top:.179932pt;width:46.436899pt;height:.1pt;mso-position-horizontal-relative:page;mso-position-vertical-relative:page;z-index:-13371" coordorigin="2253,4" coordsize="929,2">
            <v:shape style="position:absolute;left:2253;top:4;width:929;height:2" coordorigin="2253,4" coordsize="929,0" path="m2253,4l318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25.704926pt;margin-top:.359863pt;width:82.434495pt;height:.1pt;mso-position-horizontal-relative:page;mso-position-vertical-relative:page;z-index:-13370" coordorigin="4514,7" coordsize="1649,2">
            <v:shape style="position:absolute;left:4514;top:7;width:1649;height:2" coordorigin="4514,7" coordsize="1649,0" path="m4514,7l6163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25.778259pt;margin-top:0pt;width:270.701923pt;height:841pt;mso-position-horizontal-relative:page;mso-position-vertical-relative:page;z-index:-13369" coordorigin="6516,0" coordsize="5414,16820">
            <v:group style="position:absolute;left:6523;top:7;width:5400;height:2" coordorigin="6523,7" coordsize="5400,2">
              <v:shape style="position:absolute;left:6523;top:7;width:5400;height:2" coordorigin="6523,7" coordsize="5400,0" path="m6523,7l11922,7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59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59"/>
        </w:rPr>
        <w:t>  </w:t>
      </w:r>
      <w:r>
        <w:rPr>
          <w:rFonts w:ascii="Times New Roman" w:hAnsi="Times New Roman" w:cs="Times New Roman" w:eastAsia="Times New Roman"/>
          <w:sz w:val="14"/>
          <w:szCs w:val="14"/>
          <w:spacing w:val="19"/>
          <w:w w:val="5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b/>
          <w:bCs/>
        </w:rPr>
        <w:t>SUSINI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6" w:lineRule="auto"/>
        <w:ind w:left="103" w:right="546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discerner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d'appellation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locale,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tenter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entendu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"Prunes"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sachant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famille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comporte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200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l'abricot,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l'amande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exemple.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8" w:lineRule="auto"/>
        <w:ind w:left="103" w:right="542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laquelle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MATTHIOLI</w:t>
      </w:r>
      <w:r>
        <w:rPr>
          <w:rFonts w:ascii="Arial" w:hAnsi="Arial" w:cs="Arial" w:eastAsia="Arial"/>
          <w:sz w:val="23"/>
          <w:szCs w:val="23"/>
          <w:spacing w:val="1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convenu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déterminer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habituel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vocable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"VERE</w:t>
      </w:r>
      <w:r>
        <w:rPr>
          <w:rFonts w:ascii="Arial" w:hAnsi="Arial" w:cs="Arial" w:eastAsia="Arial"/>
          <w:sz w:val="23"/>
          <w:szCs w:val="23"/>
          <w:spacing w:val="-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SUCCINI".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17" w:right="53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conséquence,</w:t>
      </w:r>
      <w:r>
        <w:rPr>
          <w:rFonts w:ascii="Arial" w:hAnsi="Arial" w:cs="Arial" w:eastAsia="Arial"/>
          <w:sz w:val="23"/>
          <w:szCs w:val="23"/>
          <w:spacing w:val="31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actuellement,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s'il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s'agit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"Pruniers"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paradoxalement</w:t>
      </w:r>
      <w:r>
        <w:rPr>
          <w:rFonts w:ascii="Arial" w:hAnsi="Arial" w:cs="Arial" w:eastAsia="Arial"/>
          <w:sz w:val="23"/>
          <w:szCs w:val="23"/>
          <w:spacing w:val="-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1" w:lineRule="auto"/>
        <w:ind w:left="117" w:right="54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s'agit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CARATINI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Pruneautiers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(prunes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insititia)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comprenant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pruniers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descendants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pruniers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bleus,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mirabelliers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claudianiers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(pruni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insititae,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nigra,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siriaca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italica)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auxquels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rajoutent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questchiers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(prunus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domestica).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distinguant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revient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PRUGNULU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1" w:lineRule="auto"/>
        <w:ind w:left="117" w:right="566" w:firstLine="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59"/>
        </w:rPr>
        <w:t>,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5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Prunellier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(prunus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spinosa)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répète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maintes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possible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tenter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36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36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VERI</w:t>
      </w:r>
      <w:r>
        <w:rPr>
          <w:rFonts w:ascii="Arial" w:hAnsi="Arial" w:cs="Arial" w:eastAsia="Arial"/>
          <w:sz w:val="23"/>
          <w:szCs w:val="23"/>
          <w:spacing w:val="-13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SUSINI</w:t>
      </w:r>
      <w:r>
        <w:rPr>
          <w:rFonts w:ascii="Arial" w:hAnsi="Arial" w:cs="Arial" w:eastAsia="Arial"/>
          <w:sz w:val="23"/>
          <w:szCs w:val="23"/>
          <w:spacing w:val="-6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CORS!.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....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délicat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17" w:right="538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effet,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botanistes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s'accorder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n'existait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l'état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spontané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insititia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rameaux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rabougris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fausses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épines,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pruniers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myrobolans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(prunus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cerasifera).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8" w:lineRule="auto"/>
        <w:ind w:left="125" w:right="541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donc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exclu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SUSINI</w:t>
      </w:r>
      <w:r>
        <w:rPr>
          <w:rFonts w:ascii="Arial" w:hAnsi="Arial" w:cs="Arial" w:eastAsia="Arial"/>
          <w:sz w:val="23"/>
          <w:szCs w:val="23"/>
          <w:spacing w:val="-6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CORS!</w:t>
      </w:r>
      <w:r>
        <w:rPr>
          <w:rFonts w:ascii="Arial" w:hAnsi="Arial" w:cs="Arial" w:eastAsia="Arial"/>
          <w:sz w:val="23"/>
          <w:szCs w:val="23"/>
          <w:spacing w:val="9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issus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provenance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Péninsule,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particularité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d'être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autofertile,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drageo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nantes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sujets.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SU</w:t>
      </w:r>
      <w:r>
        <w:rPr>
          <w:rFonts w:ascii="Arial" w:hAnsi="Arial" w:cs="Arial" w:eastAsia="Arial"/>
          <w:sz w:val="23"/>
          <w:szCs w:val="23"/>
          <w:spacing w:val="-4"/>
          <w:w w:val="95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INA</w:t>
      </w:r>
      <w:r>
        <w:rPr>
          <w:rFonts w:ascii="Arial" w:hAnsi="Arial" w:cs="Arial" w:eastAsia="Arial"/>
          <w:sz w:val="23"/>
          <w:szCs w:val="23"/>
          <w:spacing w:val="8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BOMBUCCONE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1" w:lineRule="auto"/>
        <w:ind w:left="132" w:right="535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plutôt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"générique"</w:t>
      </w:r>
      <w:r>
        <w:rPr>
          <w:rFonts w:ascii="Arial" w:hAnsi="Arial" w:cs="Arial" w:eastAsia="Arial"/>
          <w:sz w:val="23"/>
          <w:szCs w:val="23"/>
          <w:spacing w:val="3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-d'une</w:t>
      </w:r>
      <w:r>
        <w:rPr>
          <w:rFonts w:ascii="Arial" w:hAnsi="Arial" w:cs="Arial" w:eastAsia="Arial"/>
          <w:sz w:val="23"/>
          <w:szCs w:val="23"/>
          <w:spacing w:val="54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multiplication</w:t>
      </w:r>
      <w:r>
        <w:rPr>
          <w:rFonts w:ascii="Arial" w:hAnsi="Arial" w:cs="Arial" w:eastAsia="Arial"/>
          <w:sz w:val="23"/>
          <w:szCs w:val="23"/>
          <w:spacing w:val="-23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greffage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autofertilité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sucrés,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séchage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courte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1" w:lineRule="auto"/>
        <w:ind w:left="146" w:right="543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ébullition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rapide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trempages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l'eau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additionnée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feuilles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laurier.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Marana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3"/>
        </w:rPr>
        <w:t>-Casinca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Porto-Vecchio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4"/>
        </w:rPr>
        <w:t>-Alta</w:t>
      </w:r>
      <w:r>
        <w:rPr>
          <w:rFonts w:ascii="Arial" w:hAnsi="Arial" w:cs="Arial" w:eastAsia="Arial"/>
          <w:sz w:val="23"/>
          <w:szCs w:val="23"/>
          <w:spacing w:val="27"/>
          <w:w w:val="11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Rocca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2"/>
        </w:rPr>
        <w:t>-Bonifacio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Corté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surtout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Petreto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Bichisano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4" w:lineRule="auto"/>
        <w:ind w:left="161" w:right="517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qualificatif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tantôt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jaunes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s'apparentant</w:t>
      </w:r>
      <w:r>
        <w:rPr>
          <w:rFonts w:ascii="Arial" w:hAnsi="Arial" w:cs="Arial" w:eastAsia="Arial"/>
          <w:sz w:val="23"/>
          <w:szCs w:val="23"/>
          <w:spacing w:val="15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Claudianiers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Mirabelliers.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l'appelle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7"/>
        </w:rPr>
        <w:t>"SUSINELLA"</w:t>
      </w:r>
      <w:r>
        <w:rPr>
          <w:rFonts w:ascii="Arial" w:hAnsi="Arial" w:cs="Arial" w:eastAsia="Arial"/>
          <w:sz w:val="23"/>
          <w:szCs w:val="23"/>
          <w:spacing w:val="-5"/>
          <w:w w:val="9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Marana.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Délicieuse.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exact"/>
        <w:ind w:left="1556" w:right="5291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Maturité</w:t>
      </w:r>
      <w:r>
        <w:rPr>
          <w:rFonts w:ascii="Arial" w:hAnsi="Arial" w:cs="Arial" w:eastAsia="Arial"/>
          <w:sz w:val="23"/>
          <w:szCs w:val="23"/>
          <w:spacing w:val="4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fin</w:t>
      </w:r>
      <w:r>
        <w:rPr>
          <w:rFonts w:ascii="Arial" w:hAnsi="Arial" w:cs="Arial" w:eastAsia="Arial"/>
          <w:sz w:val="23"/>
          <w:szCs w:val="23"/>
          <w:spacing w:val="2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juillet,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début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août.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88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2"/>
        </w:rPr>
        <w:t>140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40" w:bottom="0" w:left="1560" w:right="340"/>
        </w:sectPr>
      </w:pPr>
      <w:rPr/>
    </w:p>
    <w:p>
      <w:pPr>
        <w:spacing w:before="76" w:after="0" w:line="240" w:lineRule="auto"/>
        <w:ind w:left="82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.899658pt;width:42.837139pt;height:.1pt;mso-position-horizontal-relative:page;mso-position-vertical-relative:page;z-index:-13368" coordorigin="22,18" coordsize="857,2">
            <v:shape style="position:absolute;left:22;top:18;width:857;height:2" coordorigin="22,18" coordsize="857,0" path="m22,18l878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10.872597pt;margin-top:.179932pt;width:69.115385pt;height:.1pt;mso-position-horizontal-relative:page;mso-position-vertical-relative:page;z-index:-13367" coordorigin="2217,4" coordsize="1382,2">
            <v:shape style="position:absolute;left:2217;top:4;width:1382;height:2" coordorigin="2217,4" coordsize="1382,0" path="m2217,4l3600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3.34375pt;margin-top:.539795pt;width:40.677284pt;height:.1pt;mso-position-horizontal-relative:page;mso-position-vertical-relative:page;z-index:-13366" coordorigin="4867,11" coordsize="814,2">
            <v:shape style="position:absolute;left:4867;top:11;width:814;height:2" coordorigin="4867,11" coordsize="814,0" path="m4867,11l5680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46.65686pt;margin-top:0pt;width:249.823317pt;height:258.741662pt;mso-position-horizontal-relative:page;mso-position-vertical-relative:page;z-index:-13365" coordorigin="6933,0" coordsize="4996,5175">
            <v:group style="position:absolute;left:6940;top:7;width:4982;height:2" coordorigin="6940,7" coordsize="4982,2">
              <v:shape style="position:absolute;left:6940;top:7;width:4982;height:2" coordorigin="6940,7" coordsize="4982,0" path="m6940,7l11922,7e" filled="f" stroked="t" strokeweight=".719952pt" strokecolor="#000000">
                <v:path arrowok="t"/>
              </v:shape>
            </v:group>
            <v:group style="position:absolute;left:11915;top:0;width:2;height:5168" coordorigin="11915,0" coordsize="2,5168">
              <v:shape style="position:absolute;left:11915;top:0;width:2;height:5168" coordorigin="11915,0" coordsize="0,5168" path="m11915,5168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940186pt;margin-top:484.375702pt;width:.1pt;height:158.699615pt;mso-position-horizontal-relative:page;mso-position-vertical-relative:page;z-index:-13364" coordorigin="11919,9688" coordsize="2,3174">
            <v:shape style="position:absolute;left:11919;top:9688;width:2;height:3174" coordorigin="11919,9688" coordsize="0,3174" path="m11919,12862l11919,9688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63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</w:t>
      </w:r>
      <w:r>
        <w:rPr>
          <w:rFonts w:ascii="Arial" w:hAnsi="Arial" w:cs="Arial" w:eastAsia="Arial"/>
          <w:sz w:val="23"/>
          <w:szCs w:val="23"/>
          <w:spacing w:val="4"/>
          <w:w w:val="96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INA</w:t>
      </w:r>
      <w:r>
        <w:rPr>
          <w:rFonts w:ascii="Arial" w:hAnsi="Arial" w:cs="Arial" w:eastAsia="Arial"/>
          <w:sz w:val="23"/>
          <w:szCs w:val="23"/>
          <w:spacing w:val="7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BALSICADA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8" w:lineRule="auto"/>
        <w:ind w:left="102" w:right="532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autofertile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rejets.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prospère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vocables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assez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quetsches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violettes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savoureuses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jaunes.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39" w:lineRule="exact"/>
        <w:ind w:left="82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BARSIRGADA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BARZICARDA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BASIRGARDA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BASIRGADA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VASIRGADA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sud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Levie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PRUNE</w:t>
      </w:r>
      <w:r>
        <w:rPr>
          <w:rFonts w:ascii="Arial" w:hAnsi="Arial" w:cs="Arial" w:eastAsia="Arial"/>
          <w:sz w:val="23"/>
          <w:szCs w:val="23"/>
          <w:spacing w:val="-1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BOUTEILLE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61" w:lineRule="auto"/>
        <w:ind w:left="124" w:right="519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BONIFACIO,</w:t>
      </w:r>
      <w:r>
        <w:rPr>
          <w:rFonts w:ascii="Arial" w:hAnsi="Arial" w:cs="Arial" w:eastAsia="Arial"/>
          <w:sz w:val="23"/>
          <w:szCs w:val="23"/>
          <w:spacing w:val="52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laisse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supposer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6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Naples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(Basilicada),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Gênes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d'autant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Bustanico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aurait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près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intact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vrai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BALSICADA</w:t>
      </w:r>
      <w:r>
        <w:rPr>
          <w:rFonts w:ascii="Arial" w:hAnsi="Arial" w:cs="Arial" w:eastAsia="Arial"/>
          <w:sz w:val="23"/>
          <w:szCs w:val="23"/>
          <w:spacing w:val="41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couleurs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tantôt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brune,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tantôt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jaune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reflets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roses.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8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ZUCCOTINA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61" w:lineRule="auto"/>
        <w:ind w:left="145" w:right="530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BALSICADA</w:t>
      </w:r>
      <w:r>
        <w:rPr>
          <w:rFonts w:ascii="Arial" w:hAnsi="Arial" w:cs="Arial" w:eastAsia="Arial"/>
          <w:sz w:val="23"/>
          <w:szCs w:val="23"/>
          <w:spacing w:val="27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d'après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description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longiligne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forme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légèrement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tourmentée.</w:t>
      </w:r>
      <w:r>
        <w:rPr>
          <w:rFonts w:ascii="Arial" w:hAnsi="Arial" w:cs="Arial" w:eastAsia="Arial"/>
          <w:sz w:val="23"/>
          <w:szCs w:val="23"/>
          <w:spacing w:val="-8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quetsche.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1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RENAGLOTTA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5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RENICULO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SU</w:t>
      </w:r>
      <w:r>
        <w:rPr>
          <w:rFonts w:ascii="Arial" w:hAnsi="Arial" w:cs="Arial" w:eastAsia="Arial"/>
          <w:sz w:val="23"/>
          <w:szCs w:val="23"/>
          <w:spacing w:val="4"/>
          <w:w w:val="95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INA</w:t>
      </w:r>
      <w:r>
        <w:rPr>
          <w:rFonts w:ascii="Arial" w:hAnsi="Arial" w:cs="Arial" w:eastAsia="Arial"/>
          <w:sz w:val="23"/>
          <w:szCs w:val="23"/>
          <w:spacing w:val="6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RINIGLOTTA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85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claudianes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3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BIRDONE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67" w:lineRule="auto"/>
        <w:ind w:left="160" w:right="529" w:firstLine="69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Casinca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verte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lorsqu'elle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mûre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être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claudiane.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3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BIANCAGHJA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61" w:lineRule="auto"/>
        <w:ind w:left="160" w:right="513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Blanche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dorée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Bastiaise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claudiane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mirabelle.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5" w:lineRule="auto"/>
        <w:ind w:left="880" w:right="6762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SU</w:t>
      </w:r>
      <w:r>
        <w:rPr>
          <w:rFonts w:ascii="Arial" w:hAnsi="Arial" w:cs="Arial" w:eastAsia="Arial"/>
          <w:sz w:val="23"/>
          <w:szCs w:val="23"/>
          <w:spacing w:val="4"/>
          <w:w w:val="95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INA</w:t>
      </w:r>
      <w:r>
        <w:rPr>
          <w:rFonts w:ascii="Arial" w:hAnsi="Arial" w:cs="Arial" w:eastAsia="Arial"/>
          <w:sz w:val="23"/>
          <w:szCs w:val="23"/>
          <w:spacing w:val="7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citée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Bastia.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8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2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SUMERAGHJA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88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Citée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Corté.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doute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délaissée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ânes.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8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SUSINA</w:t>
      </w:r>
      <w:r>
        <w:rPr>
          <w:rFonts w:ascii="Arial" w:hAnsi="Arial" w:cs="Arial" w:eastAsia="Arial"/>
          <w:sz w:val="23"/>
          <w:szCs w:val="23"/>
          <w:spacing w:val="9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SUMERINA</w:t>
      </w:r>
      <w:r>
        <w:rPr>
          <w:rFonts w:ascii="Arial" w:hAnsi="Arial" w:cs="Arial" w:eastAsia="Arial"/>
          <w:sz w:val="23"/>
          <w:szCs w:val="23"/>
          <w:spacing w:val="13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(précoce)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61" w:lineRule="auto"/>
        <w:ind w:left="174" w:right="523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TAVAGNA,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tirerait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rusticité,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assez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grosse,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allongée,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multipliée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drageonnage.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quetsche.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9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2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SUMERINA</w:t>
      </w:r>
      <w:r>
        <w:rPr>
          <w:rFonts w:ascii="Arial" w:hAnsi="Arial" w:cs="Arial" w:eastAsia="Arial"/>
          <w:sz w:val="23"/>
          <w:szCs w:val="23"/>
          <w:spacing w:val="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(tardive)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8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Violette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ronde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septembre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octobre.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0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56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SUSINA</w:t>
      </w:r>
      <w:r>
        <w:rPr>
          <w:rFonts w:ascii="Arial" w:hAnsi="Arial" w:cs="Arial" w:eastAsia="Arial"/>
          <w:sz w:val="23"/>
          <w:szCs w:val="23"/>
          <w:spacing w:val="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SCRISGIONE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59" w:lineRule="exact"/>
        <w:ind w:left="90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une</w:t>
      </w:r>
      <w:r>
        <w:rPr>
          <w:rFonts w:ascii="Arial" w:hAnsi="Arial" w:cs="Arial" w:eastAsia="Arial"/>
          <w:sz w:val="23"/>
          <w:szCs w:val="23"/>
          <w:spacing w:val="2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sorte</w:t>
      </w:r>
      <w:r>
        <w:rPr>
          <w:rFonts w:ascii="Arial" w:hAnsi="Arial" w:cs="Arial" w:eastAsia="Arial"/>
          <w:sz w:val="23"/>
          <w:szCs w:val="23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prune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position w:val="-1"/>
        </w:rPr>
        <w:t>Corté.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81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94"/>
          <w:b/>
          <w:bCs/>
        </w:rPr>
        <w:t>141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140" w:bottom="0" w:left="1460" w:right="460"/>
        </w:sectPr>
      </w:pPr>
      <w:rPr/>
    </w:p>
    <w:p>
      <w:pPr>
        <w:spacing w:before="67" w:after="0" w:line="240" w:lineRule="auto"/>
        <w:ind w:left="81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61.915867pt;margin-top:.539795pt;width:43.557092pt;height:.1pt;mso-position-horizontal-relative:page;mso-position-vertical-relative:page;z-index:-13363" coordorigin="1238,11" coordsize="871,2">
            <v:shape style="position:absolute;left:1238;top:11;width:871;height:2" coordorigin="1238,11" coordsize="871,0" path="m1238,11l210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8.712738pt;margin-top:.719726pt;width:86.754207pt;height:.1pt;mso-position-horizontal-relative:page;mso-position-vertical-relative:page;z-index:-13362" coordorigin="2174,14" coordsize="1735,2">
            <v:shape style="position:absolute;left:2174;top:14;width:1735;height:2" coordorigin="2174,14" coordsize="1735,0" path="m2174,14l3909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6.223557pt;margin-top:.539795pt;width:41.757211pt;height:.1pt;mso-position-horizontal-relative:page;mso-position-vertical-relative:page;z-index:-13361" coordorigin="4924,11" coordsize="835,2">
            <v:shape style="position:absolute;left:4924;top:11;width:835;height:2" coordorigin="4924,11" coordsize="835,0" path="m4924,11l5760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98.026733pt;margin-top:0pt;width:98.273437pt;height:609.608157pt;mso-position-horizontal-relative:page;mso-position-vertical-relative:page;z-index:-13360" coordorigin="9961,0" coordsize="1965,12192">
            <v:group style="position:absolute;left:9964;top:7;width:1958;height:2" coordorigin="9964,7" coordsize="1958,2">
              <v:shape style="position:absolute;left:9964;top:7;width:1958;height:2" coordorigin="9964,7" coordsize="1958,0" path="m9964,7l11922,7e" filled="f" stroked="t" strokeweight=".359976pt" strokecolor="#000000">
                <v:path arrowok="t"/>
              </v:shape>
            </v:group>
            <v:group style="position:absolute;left:11915;top:0;width:2;height:12185" coordorigin="11915,0" coordsize="2,12185">
              <v:shape style="position:absolute;left:11915;top:0;width:2;height:12185" coordorigin="11915,0" coordsize="0,12185" path="m11915,12185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SU</w:t>
      </w:r>
      <w:r>
        <w:rPr>
          <w:rFonts w:ascii="Arial" w:hAnsi="Arial" w:cs="Arial" w:eastAsia="Arial"/>
          <w:sz w:val="23"/>
          <w:szCs w:val="23"/>
          <w:spacing w:val="4"/>
          <w:w w:val="94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INA</w:t>
      </w:r>
      <w:r>
        <w:rPr>
          <w:rFonts w:ascii="Arial" w:hAnsi="Arial" w:cs="Arial" w:eastAsia="Arial"/>
          <w:sz w:val="23"/>
          <w:szCs w:val="23"/>
          <w:spacing w:val="-2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4"/>
        </w:rPr>
        <w:t>MADONA</w:t>
      </w:r>
      <w:r>
        <w:rPr>
          <w:rFonts w:ascii="Arial" w:hAnsi="Arial" w:cs="Arial" w:eastAsia="Arial"/>
          <w:sz w:val="23"/>
          <w:szCs w:val="23"/>
          <w:spacing w:val="16"/>
          <w:w w:val="9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MARIA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rouge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foncée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Ajaccio.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74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SUSINA</w:t>
      </w:r>
      <w:r>
        <w:rPr>
          <w:rFonts w:ascii="Arial" w:hAnsi="Arial" w:cs="Arial" w:eastAsia="Arial"/>
          <w:sz w:val="23"/>
          <w:szCs w:val="23"/>
          <w:spacing w:val="1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CATALINESCA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6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corté,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décrite.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question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suspens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savoir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Prunellier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Prunus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Spinosa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1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PUGNU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Porto-Vecchio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PRUGNULU</w:t>
      </w:r>
      <w:r>
        <w:rPr>
          <w:rFonts w:ascii="Arial" w:hAnsi="Arial" w:cs="Arial" w:eastAsia="Arial"/>
          <w:sz w:val="23"/>
          <w:szCs w:val="23"/>
          <w:spacing w:val="-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Marana-</w:t>
      </w:r>
      <w:r>
        <w:rPr>
          <w:rFonts w:ascii="Arial" w:hAnsi="Arial" w:cs="Arial" w:eastAsia="Arial"/>
          <w:sz w:val="23"/>
          <w:szCs w:val="23"/>
          <w:spacing w:val="32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Casinca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3" w:after="0" w:line="240" w:lineRule="auto"/>
        <w:ind w:left="8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</w:t>
      </w:r>
      <w:r>
        <w:rPr>
          <w:rFonts w:ascii="Arial" w:hAnsi="Arial" w:cs="Arial" w:eastAsia="Arial"/>
          <w:sz w:val="23"/>
          <w:szCs w:val="23"/>
          <w:spacing w:val="-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PRUGNULONE</w:t>
      </w:r>
      <w:r>
        <w:rPr>
          <w:rFonts w:ascii="Arial" w:hAnsi="Arial" w:cs="Arial" w:eastAsia="Arial"/>
          <w:sz w:val="23"/>
          <w:szCs w:val="23"/>
          <w:spacing w:val="-3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Balagne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03" w:right="450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PRUNALBELLU,</w:t>
      </w:r>
      <w:r>
        <w:rPr>
          <w:rFonts w:ascii="Arial" w:hAnsi="Arial" w:cs="Arial" w:eastAsia="Arial"/>
          <w:sz w:val="23"/>
          <w:szCs w:val="23"/>
          <w:spacing w:val="3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l'aubépine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(celle-ci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Crataegus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prunus)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porte-greffe,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malgré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compatibilité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laissent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pomologues.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1" w:lineRule="auto"/>
        <w:ind w:left="125" w:right="42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Cependant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LAZAROLU</w:t>
      </w:r>
      <w:r>
        <w:rPr>
          <w:rFonts w:ascii="Arial" w:hAnsi="Arial" w:cs="Arial" w:eastAsia="Arial"/>
          <w:sz w:val="23"/>
          <w:szCs w:val="23"/>
          <w:spacing w:val="22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désignant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"PRUNIER</w:t>
      </w:r>
      <w:r>
        <w:rPr>
          <w:rFonts w:ascii="Arial" w:hAnsi="Arial" w:cs="Arial" w:eastAsia="Arial"/>
          <w:sz w:val="23"/>
          <w:szCs w:val="23"/>
          <w:spacing w:val="1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5"/>
        </w:rPr>
        <w:t>SAUVAGE"</w:t>
      </w:r>
      <w:r>
        <w:rPr>
          <w:rFonts w:ascii="Arial" w:hAnsi="Arial" w:cs="Arial" w:eastAsia="Arial"/>
          <w:sz w:val="23"/>
          <w:szCs w:val="23"/>
          <w:spacing w:val="24"/>
          <w:w w:val="9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Bocognano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ailleurs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obligatoirement</w:t>
      </w:r>
      <w:r>
        <w:rPr>
          <w:rFonts w:ascii="Arial" w:hAnsi="Arial" w:cs="Arial" w:eastAsia="Arial"/>
          <w:sz w:val="23"/>
          <w:szCs w:val="23"/>
          <w:spacing w:val="1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spontané.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paraître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74" w:lineRule="exact"/>
        <w:ind w:left="79" w:right="3938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étrange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Nazarula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y</w:t>
      </w:r>
      <w:r>
        <w:rPr>
          <w:rFonts w:ascii="Arial" w:hAnsi="Arial" w:cs="Arial" w:eastAsia="Arial"/>
          <w:sz w:val="24"/>
          <w:szCs w:val="24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totalement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inconnue.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7" w:lineRule="auto"/>
        <w:ind w:left="117" w:right="440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Piéve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Nebbiu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d'appeler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Prunellier:</w:t>
      </w:r>
      <w:r>
        <w:rPr>
          <w:rFonts w:ascii="Arial" w:hAnsi="Arial" w:cs="Arial" w:eastAsia="Arial"/>
          <w:sz w:val="23"/>
          <w:szCs w:val="23"/>
          <w:spacing w:val="-11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PIRUGHJULU</w:t>
      </w:r>
      <w:r>
        <w:rPr>
          <w:rFonts w:ascii="Arial" w:hAnsi="Arial" w:cs="Arial" w:eastAsia="Arial"/>
          <w:sz w:val="23"/>
          <w:szCs w:val="23"/>
          <w:spacing w:val="7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extension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PIRUGHJU</w:t>
      </w:r>
      <w:r>
        <w:rPr>
          <w:rFonts w:ascii="Arial" w:hAnsi="Arial" w:cs="Arial" w:eastAsia="Arial"/>
          <w:sz w:val="23"/>
          <w:szCs w:val="23"/>
          <w:spacing w:val="1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sauvage.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4" w:lineRule="auto"/>
        <w:ind w:left="132" w:right="412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explication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parallèle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Bocognano.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Quand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NAZARULA</w:t>
      </w:r>
      <w:r>
        <w:rPr>
          <w:rFonts w:ascii="Arial" w:hAnsi="Arial" w:cs="Arial" w:eastAsia="Arial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domestique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ailleurs,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l'aubépine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parent.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bas,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communiqué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surnom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6"/>
        </w:rPr>
        <w:t>LAZAROLLU</w:t>
      </w:r>
      <w:r>
        <w:rPr>
          <w:rFonts w:ascii="Arial" w:hAnsi="Arial" w:cs="Arial" w:eastAsia="Arial"/>
          <w:sz w:val="23"/>
          <w:szCs w:val="23"/>
          <w:spacing w:val="6"/>
          <w:w w:val="9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prunellier.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49" w:lineRule="exact"/>
        <w:ind w:left="8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C'est</w:t>
      </w:r>
      <w:r>
        <w:rPr>
          <w:rFonts w:ascii="Arial" w:hAnsi="Arial" w:cs="Arial" w:eastAsia="Arial"/>
          <w:sz w:val="23"/>
          <w:szCs w:val="23"/>
          <w:spacing w:val="3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très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souvent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cas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piève</w:t>
      </w:r>
      <w:r>
        <w:rPr>
          <w:rFonts w:ascii="Arial" w:hAnsi="Arial" w:cs="Arial" w:eastAsia="Arial"/>
          <w:sz w:val="23"/>
          <w:szCs w:val="23"/>
          <w:spacing w:val="3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piève.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4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6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5"/>
        </w:rPr>
        <w:t>142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120" w:bottom="280" w:left="1560" w:right="460"/>
        </w:sectPr>
      </w:pPr>
      <w:rPr/>
    </w:p>
    <w:p>
      <w:pPr>
        <w:spacing w:before="73" w:after="0" w:line="240" w:lineRule="auto"/>
        <w:ind w:left="2055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2.872902pt;margin-top:1.436993pt;width:75.772781pt;height:.1pt;mso-position-horizontal-relative:page;mso-position-vertical-relative:page;z-index:-13358" coordorigin="57,29" coordsize="1515,2">
            <v:shape style="position:absolute;left:57;top:29;width:1515;height:2" coordorigin="57,29" coordsize="1515,0" path="m57,29l1573,29e" filled="f" stroked="t" strokeweight=".359113pt" strokecolor="#BFBFBF">
              <v:path arrowok="t"/>
            </v:shape>
          </v:group>
          <w10:wrap type="none"/>
        </w:pict>
      </w:r>
      <w:r>
        <w:rPr/>
        <w:pict>
          <v:group style="position:absolute;margin-left:87.264389pt;margin-top:1.436993pt;width:506.348921pt;height:.1pt;mso-position-horizontal-relative:page;mso-position-vertical-relative:page;z-index:-13357" coordorigin="1745,29" coordsize="10127,2">
            <v:shape style="position:absolute;left:1745;top:29;width:10127;height:2" coordorigin="1745,29" coordsize="10127,0" path="m1745,29l11872,29e" filled="f" stroked="t" strokeweight=".359113pt" strokecolor="#747474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6"/>
          <w:szCs w:val="26"/>
          <w:color w:val="313131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12121"/>
          <w:spacing w:val="0"/>
          <w:w w:val="100"/>
        </w:rPr>
        <w:t>SUSINA</w:t>
      </w:r>
      <w:r>
        <w:rPr>
          <w:rFonts w:ascii="Times New Roman" w:hAnsi="Times New Roman" w:cs="Times New Roman" w:eastAsia="Times New Roman"/>
          <w:sz w:val="26"/>
          <w:szCs w:val="26"/>
          <w:color w:val="212121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0"/>
          <w:b/>
          <w:bCs/>
        </w:rPr>
        <w:t>BERDONE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3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0"/>
          <w:b/>
          <w:bCs/>
        </w:rPr>
        <w:t>OU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2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12121"/>
          <w:spacing w:val="0"/>
          <w:w w:val="102"/>
          <w:b/>
          <w:bCs/>
        </w:rPr>
        <w:t>BIRZONE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left="3118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0"/>
          <w:w w:val="100"/>
        </w:rPr>
        <w:t>Serait</w:t>
      </w:r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0"/>
          <w:w w:val="100"/>
        </w:rPr>
        <w:t>Reine</w:t>
      </w:r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4"/>
          <w:w w:val="111"/>
        </w:rPr>
        <w:t>C</w:t>
      </w:r>
      <w:r>
        <w:rPr>
          <w:rFonts w:ascii="Times New Roman" w:hAnsi="Times New Roman" w:cs="Times New Roman" w:eastAsia="Times New Roman"/>
          <w:sz w:val="24"/>
          <w:szCs w:val="24"/>
          <w:color w:val="212121"/>
          <w:spacing w:val="10"/>
          <w:w w:val="92"/>
        </w:rPr>
        <w:t>l</w:t>
      </w:r>
      <w:r>
        <w:rPr>
          <w:rFonts w:ascii="Times New Roman" w:hAnsi="Times New Roman" w:cs="Times New Roman" w:eastAsia="Times New Roman"/>
          <w:sz w:val="24"/>
          <w:szCs w:val="24"/>
          <w:color w:val="444444"/>
          <w:spacing w:val="0"/>
          <w:w w:val="110"/>
        </w:rPr>
        <w:t>aude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0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39.839996pt;margin-top:7.199974pt;width:95.760003pt;height:98.28pt;mso-position-horizontal-relative:page;mso-position-vertical-relative:paragraph;z-index:-13359" type="#_x0000_t75">
            <v:imagedata r:id="rId212" o:title=""/>
          </v:shape>
        </w:pict>
      </w:r>
      <w:r>
        <w:rPr/>
        <w:pict>
          <v:shape style="width:99.719999pt;height:95.76pt;mso-position-horizontal-relative:char;mso-position-vertical-relative:line" type="#_x0000_t75">
            <v:imagedata r:id="rId21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879" w:right="-20"/>
        <w:jc w:val="left"/>
        <w:tabs>
          <w:tab w:pos="54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Arial" w:hAnsi="Arial" w:cs="Arial" w:eastAsia="Arial"/>
          <w:sz w:val="55"/>
          <w:szCs w:val="55"/>
          <w:color w:val="313131"/>
          <w:spacing w:val="0"/>
          <w:w w:val="183"/>
        </w:rPr>
        <w:t>C&gt;</w:t>
      </w:r>
      <w:r>
        <w:rPr>
          <w:rFonts w:ascii="Arial" w:hAnsi="Arial" w:cs="Arial" w:eastAsia="Arial"/>
          <w:sz w:val="55"/>
          <w:szCs w:val="55"/>
          <w:color w:val="313131"/>
          <w:spacing w:val="0"/>
          <w:w w:val="100"/>
        </w:rPr>
        <w:tab/>
      </w:r>
      <w:r>
        <w:rPr>
          <w:rFonts w:ascii="Arial" w:hAnsi="Arial" w:cs="Arial" w:eastAsia="Arial"/>
          <w:sz w:val="55"/>
          <w:szCs w:val="55"/>
          <w:color w:val="313131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82"/>
        </w:rPr>
        <w:t>N&lt;oyau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19"/>
          <w:w w:val="8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pointu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d'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10"/>
        </w:rPr>
        <w:t>côté.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785" w:lineRule="auto"/>
        <w:ind w:left="1545" w:right="3968" w:firstLine="-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App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és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57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42"/>
          <w:w w:val="15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BIRDONE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</w:rPr>
        <w:t>CORSU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6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92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8"/>
          <w:w w:val="84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5"/>
        </w:rPr>
        <w:t>RZONE.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Petite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0"/>
        </w:rPr>
        <w:t>Prune.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9" w:after="0" w:line="240" w:lineRule="auto"/>
        <w:ind w:left="154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5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hair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Jaune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7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4"/>
          <w:w w:val="123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4"/>
        </w:rPr>
        <w:t>ucré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2"/>
          <w:w w:val="104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27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55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Peau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verte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matur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7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té.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d'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7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ù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1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09"/>
        </w:rPr>
        <w:t>?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552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Mais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ne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serait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8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as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10"/>
        </w:rPr>
        <w:t>RINICLOT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-13"/>
          <w:w w:val="11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1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19"/>
          <w:w w:val="11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46464"/>
          <w:spacing w:val="0"/>
          <w:w w:val="110"/>
        </w:rPr>
        <w:t>??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36" w:after="0" w:line="860" w:lineRule="atLeast"/>
        <w:ind w:left="1566" w:right="4177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11"/>
        </w:rPr>
        <w:t>multiplie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8"/>
          <w:w w:val="1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comme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elle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facilement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par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4"/>
        </w:rPr>
        <w:t>rejet.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1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-5"/>
          <w:w w:val="11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10"/>
        </w:rPr>
        <w:t>mme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"/>
          <w:w w:val="11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Basilicade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45454"/>
          <w:spacing w:val="0"/>
          <w:w w:val="104"/>
        </w:rPr>
        <w:t>éga</w:t>
      </w:r>
      <w:r>
        <w:rPr>
          <w:rFonts w:ascii="Times New Roman" w:hAnsi="Times New Roman" w:cs="Times New Roman" w:eastAsia="Times New Roman"/>
          <w:sz w:val="21"/>
          <w:szCs w:val="21"/>
          <w:color w:val="212121"/>
          <w:spacing w:val="-5"/>
          <w:w w:val="105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3"/>
        </w:rPr>
        <w:t>ement.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40" w:lineRule="auto"/>
        <w:ind w:right="90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545454"/>
          <w:spacing w:val="0"/>
          <w:w w:val="96"/>
          <w:b/>
          <w:bCs/>
        </w:rPr>
        <w:t>143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640" w:bottom="0" w:left="1680" w:right="5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pgSz w:w="11980" w:h="16820"/>
          <w:pgMar w:top="0" w:bottom="280" w:left="1680" w:right="0"/>
        </w:sectPr>
      </w:pPr>
      <w:rPr/>
    </w:p>
    <w:p>
      <w:pPr>
        <w:spacing w:before="29" w:after="0" w:line="240" w:lineRule="auto"/>
        <w:ind w:left="2712" w:right="-76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241.543869pt;margin-top:-33.589306pt;width:43.557092pt;height:.1pt;mso-position-horizontal-relative:page;mso-position-vertical-relative:paragraph;z-index:-13353" coordorigin="4831,-672" coordsize="871,2">
            <v:shape style="position:absolute;left:4831;top:-672;width:871;height:2" coordorigin="4831,-672" coordsize="871,0" path="m4831,-672l5702,-672e" filled="f" stroked="t" strokeweight=".359976pt" strokecolor="#A3A3A3">
              <v:path arrowok="t"/>
            </v:shape>
          </v:group>
          <w10:wrap type="none"/>
        </w:pict>
      </w:r>
      <w:r>
        <w:rPr/>
        <w:pict>
          <v:group style="position:absolute;margin-left:353.856384pt;margin-top:-33.589306pt;width:54.716346pt;height:.1pt;mso-position-horizontal-relative:page;mso-position-vertical-relative:paragraph;z-index:-13352" coordorigin="7077,-672" coordsize="1094,2">
            <v:shape style="position:absolute;left:7077;top:-672;width:1094;height:2" coordorigin="7077,-672" coordsize="1094,0" path="m7077,-672l8171,-672e" filled="f" stroked="t" strokeweight=".359976pt" strokecolor="#ACACA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2F2F2F"/>
          <w:spacing w:val="0"/>
          <w:w w:val="110"/>
          <w:b/>
          <w:bCs/>
        </w:rPr>
        <w:t>SUSINA</w:t>
      </w:r>
      <w:r>
        <w:rPr>
          <w:rFonts w:ascii="Times New Roman" w:hAnsi="Times New Roman" w:cs="Times New Roman" w:eastAsia="Times New Roman"/>
          <w:sz w:val="24"/>
          <w:szCs w:val="24"/>
          <w:color w:val="2F2F2F"/>
          <w:spacing w:val="-2"/>
          <w:w w:val="11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F2F2F"/>
          <w:spacing w:val="0"/>
          <w:w w:val="110"/>
          <w:b/>
          <w:bCs/>
        </w:rPr>
        <w:t>RAPALINA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595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36.959991pt;margin-top:7.199997pt;width:92.879997pt;height:94.32pt;mso-position-horizontal-relative:page;mso-position-vertical-relative:paragraph;z-index:-13355" type="#_x0000_t75">
            <v:imagedata r:id="rId214" o:title=""/>
          </v:shape>
        </w:pict>
      </w:r>
      <w:r>
        <w:rPr/>
        <w:pict>
          <v:shape style="width:94.320001pt;height:93.96pt;mso-position-horizontal-relative:char;mso-position-vertical-relative:line" type="#_x0000_t75">
            <v:imagedata r:id="rId21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3172" w:right="-20"/>
        <w:jc w:val="left"/>
        <w:rPr>
          <w:rFonts w:ascii="Arial" w:hAnsi="Arial" w:cs="Arial" w:eastAsia="Arial"/>
          <w:sz w:val="125"/>
          <w:szCs w:val="125"/>
        </w:rPr>
      </w:pPr>
      <w:rPr/>
      <w:r>
        <w:rPr>
          <w:rFonts w:ascii="Arial" w:hAnsi="Arial" w:cs="Arial" w:eastAsia="Arial"/>
          <w:sz w:val="125"/>
          <w:szCs w:val="125"/>
          <w:color w:val="0C0C0C"/>
          <w:spacing w:val="0"/>
          <w:w w:val="115"/>
        </w:rPr>
        <w:t>0</w:t>
      </w:r>
      <w:r>
        <w:rPr>
          <w:rFonts w:ascii="Arial" w:hAnsi="Arial" w:cs="Arial" w:eastAsia="Arial"/>
          <w:sz w:val="125"/>
          <w:szCs w:val="1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251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  <w:position w:val="-1"/>
        </w:rPr>
        <w:t>Noyau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00"/>
          <w:position w:val="-1"/>
        </w:rPr>
        <w:t>rond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4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7"/>
          <w:position w:val="-1"/>
        </w:rPr>
        <w:t>ovale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594.680298pt;margin-top:-107.61953pt;width:.1pt;height:337.551562pt;mso-position-horizontal-relative:page;mso-position-vertical-relative:paragraph;z-index:-13351" coordorigin="11894,-2152" coordsize="2,6751">
            <v:shape style="position:absolute;left:11894;top:-2152;width:2;height:6751" coordorigin="11894,-2152" coordsize="0,6751" path="m11894,4599l11894,-2152e" filled="f" stroked="t" strokeweight=".719952pt" strokecolor="#BCBCBC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444444"/>
          <w:w w:val="116"/>
        </w:rPr>
        <w:t>Vi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5"/>
          <w:w w:val="116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0C0C0C"/>
          <w:spacing w:val="4"/>
          <w:w w:val="95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20"/>
        </w:rPr>
        <w:t>ette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0"/>
          <w:cols w:num="2" w:equalWidth="0">
            <w:col w:w="5137" w:space="800"/>
            <w:col w:w="4363"/>
          </w:cols>
        </w:sectPr>
      </w:pPr>
      <w:rPr/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/>
        <w:pict>
          <v:shape style="position:absolute;margin-left:512.640015pt;margin-top:.000015pt;width:84.239998pt;height:138.960007pt;mso-position-horizontal-relative:page;mso-position-vertical-relative:page;z-index:-13356" type="#_x0000_t75">
            <v:imagedata r:id="rId216" o:title=""/>
          </v:shape>
        </w:pict>
      </w:r>
      <w:r>
        <w:rPr/>
        <w:pict>
          <v:group style="position:absolute;margin-left:8.999399pt;margin-top:.899658pt;width:32.757813pt;height:.1pt;mso-position-horizontal-relative:page;mso-position-vertical-relative:page;z-index:-13354" coordorigin="180,18" coordsize="655,2">
            <v:shape style="position:absolute;left:180;top:18;width:655;height:2" coordorigin="180,18" coordsize="655,0" path="m180,18l835,18e" filled="f" stroked="t" strokeweight=".359976pt" strokecolor="#939790">
              <v:path arrowok="t"/>
            </v:shape>
          </v:group>
          <w10:wrap type="none"/>
        </w:pict>
      </w:r>
      <w:r>
        <w:rPr/>
        <w:pict>
          <v:group style="position:absolute;margin-left:594.680298pt;margin-top:803.214355pt;width:.1pt;height:34.906718pt;mso-position-horizontal-relative:page;mso-position-vertical-relative:page;z-index:-13348" coordorigin="11894,16064" coordsize="2,698">
            <v:shape style="position:absolute;left:11894;top:16064;width:2;height:698" coordorigin="11894,16064" coordsize="0,698" path="m11894,16762l11894,16064e" filled="f" stroked="t" strokeweight=".719952pt" strokecolor="#BCBCBC">
              <v:path arrowok="t"/>
            </v:shape>
          </v:group>
          <w10:wrap type="none"/>
        </w:pict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5237" w:right="370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3"/>
        </w:rPr>
        <w:t>Arbre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15"/>
          <w:w w:val="1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-8"/>
          <w:w w:val="124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0"/>
        </w:rPr>
        <w:t>pineux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289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4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D1D1D"/>
          <w:spacing w:val="0"/>
          <w:w w:val="100"/>
        </w:rPr>
        <w:t>ti</w:t>
      </w:r>
      <w:r>
        <w:rPr>
          <w:rFonts w:ascii="Times New Roman" w:hAnsi="Times New Roman" w:cs="Times New Roman" w:eastAsia="Times New Roman"/>
          <w:sz w:val="20"/>
          <w:szCs w:val="20"/>
          <w:color w:val="1D1D1D"/>
          <w:spacing w:val="1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00"/>
        </w:rPr>
        <w:t>Prune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09"/>
        </w:rPr>
        <w:t>ronde.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5254" w:right="3601"/>
        <w:jc w:val="center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2"/>
          <w:position w:val="-1"/>
        </w:rPr>
        <w:t>Rouge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-10"/>
          <w:w w:val="112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1"/>
          <w:position w:val="-1"/>
        </w:rPr>
        <w:t>vi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-1"/>
          <w:w w:val="111"/>
          <w:position w:val="-1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0C0C0C"/>
          <w:spacing w:val="4"/>
          <w:w w:val="95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4"/>
          <w:position w:val="-1"/>
        </w:rPr>
        <w:t>ette.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98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594.680298pt;margin-top:-42.943527pt;width:.1pt;height:85.647412pt;mso-position-horizontal-relative:page;mso-position-vertical-relative:paragraph;z-index:-13350" coordorigin="11894,-859" coordsize="2,1713">
            <v:shape style="position:absolute;left:11894;top:-859;width:2;height:1713" coordorigin="11894,-859" coordsize="0,1713" path="m11894,854l11894,-859e" filled="f" stroked="t" strokeweight=".719952pt" strokecolor="#BFBFBF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0"/>
        </w:rPr>
        <w:t>SUSINA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0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0"/>
        </w:rPr>
        <w:t>RAPALINA.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8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2"/>
        </w:rPr>
        <w:t>Ajacc</w:t>
      </w:r>
      <w:r>
        <w:rPr>
          <w:rFonts w:ascii="Times New Roman" w:hAnsi="Times New Roman" w:cs="Times New Roman" w:eastAsia="Times New Roman"/>
          <w:sz w:val="20"/>
          <w:szCs w:val="20"/>
          <w:color w:val="1D1D1D"/>
          <w:spacing w:val="3"/>
          <w:w w:val="96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17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8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</w:rPr>
        <w:t>Go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2"/>
          <w:w w:val="100"/>
        </w:rPr>
        <w:t>û</w:t>
      </w:r>
      <w:r>
        <w:rPr>
          <w:rFonts w:ascii="Times New Roman" w:hAnsi="Times New Roman" w:cs="Times New Roman" w:eastAsia="Times New Roman"/>
          <w:sz w:val="20"/>
          <w:szCs w:val="20"/>
          <w:color w:val="1D1D1D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1D1D1D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00"/>
        </w:rPr>
        <w:t>acidu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0C0C0C"/>
          <w:spacing w:val="5"/>
          <w:w w:val="79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24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98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594.680298pt;margin-top:29.848135pt;width:.1pt;height:38.865212pt;mso-position-horizontal-relative:page;mso-position-vertical-relative:paragraph;z-index:-13349" coordorigin="11894,597" coordsize="2,777">
            <v:shape style="position:absolute;left:11894;top:597;width:2;height:777" coordorigin="11894,597" coordsize="0,777" path="m11894,1374l11894,597e" filled="f" stroked="t" strokeweight=".719952pt" strokecolor="#C3C3C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2"/>
          <w:position w:val="-1"/>
        </w:rPr>
        <w:t>Maturité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3"/>
          <w:w w:val="112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0C0C0C"/>
          <w:spacing w:val="-3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44444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65656"/>
          <w:spacing w:val="-5"/>
          <w:w w:val="100"/>
          <w:position w:val="-1"/>
        </w:rPr>
        <w:t>2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00"/>
          <w:position w:val="-1"/>
        </w:rPr>
        <w:t>0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4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F2F2F"/>
          <w:spacing w:val="0"/>
          <w:w w:val="110"/>
          <w:position w:val="-1"/>
        </w:rPr>
        <w:t>Juillet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0" w:lineRule="auto"/>
        <w:ind w:right="481"/>
        <w:jc w:val="righ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2F2F2F"/>
          <w:spacing w:val="0"/>
          <w:w w:val="87"/>
          <w:i/>
        </w:rPr>
        <w:t>144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0"/>
        </w:sectPr>
      </w:pPr>
      <w:rPr/>
    </w:p>
    <w:p>
      <w:pPr>
        <w:spacing w:before="76" w:after="0" w:line="550" w:lineRule="auto"/>
        <w:ind w:left="2451" w:right="4239" w:firstLine="-84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7.559495pt;margin-top:0pt;width:44.277043pt;height:.1pt;mso-position-horizontal-relative:page;mso-position-vertical-relative:page;z-index:-13345" coordorigin="151,0" coordsize="886,2">
            <v:shape style="position:absolute;left:151;top:0;width:886;height:2" coordorigin="151,0" coordsize="886,0" path="m151,0l1037,0e" filled="f" stroked="t" strokeweight="0pt" strokecolor="#A7A5AA">
              <v:path arrowok="t"/>
            </v:shape>
          </v:group>
          <w10:wrap type="none"/>
        </w:pict>
      </w:r>
      <w:r>
        <w:rPr/>
        <w:pict>
          <v:group style="position:absolute;margin-left:234.70433pt;margin-top:.719726pt;width:56.15625pt;height:.1pt;mso-position-horizontal-relative:page;mso-position-vertical-relative:page;z-index:-13344" coordorigin="4694,14" coordsize="1123,2">
            <v:shape style="position:absolute;left:4694;top:14;width:1123;height:2" coordorigin="4694,14" coordsize="1123,0" path="m4694,14l5817,14e" filled="f" stroked="t" strokeweight=".359976pt" strokecolor="#807C7C">
              <v:path arrowok="t"/>
            </v:shape>
          </v:group>
          <w10:wrap type="none"/>
        </w:pict>
      </w:r>
      <w:r>
        <w:rPr/>
        <w:pict>
          <v:group style="position:absolute;margin-left:337.65744pt;margin-top:0pt;width:257.742788pt;height:841pt;mso-position-horizontal-relative:page;mso-position-vertical-relative:page;z-index:-13343" coordorigin="6753,0" coordsize="5155,16820">
            <v:group style="position:absolute;left:6760;top:18;width:5140;height:2" coordorigin="6760,18" coordsize="5140,2">
              <v:shape style="position:absolute;left:6760;top:18;width:5140;height:2" coordorigin="6760,18" coordsize="5140,0" path="m6760,18l11901,18e" filled="f" stroked="t" strokeweight=".719952pt" strokecolor="#5B5B5B">
                <v:path arrowok="t"/>
              </v:shape>
            </v:group>
            <v:group style="position:absolute;left:11894;top:0;width:2;height:16813" coordorigin="11894,0" coordsize="2,16813">
              <v:shape style="position:absolute;left:11894;top:0;width:2;height:16813" coordorigin="11894,0" coordsize="0,16813" path="m11894,16813l11894,0e" filled="f" stroked="t" strokeweight=".719952pt" strokecolor="#4B4B4B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0"/>
          <w:b/>
          <w:bCs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12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8"/>
          <w:b/>
          <w:bCs/>
        </w:rPr>
        <w:t>SUSINI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17"/>
          <w:w w:val="108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8"/>
          <w:b/>
          <w:bCs/>
        </w:rPr>
        <w:t>Comparaison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-8"/>
          <w:w w:val="108"/>
          <w:b/>
          <w:bCs/>
        </w:rPr>
        <w:t> </w:t>
      </w:r>
      <w:r>
        <w:rPr>
          <w:rFonts w:ascii="Arial" w:hAnsi="Arial" w:cs="Arial" w:eastAsia="Arial"/>
          <w:sz w:val="22"/>
          <w:szCs w:val="22"/>
          <w:color w:val="1F1F1F"/>
          <w:spacing w:val="0"/>
          <w:w w:val="100"/>
          <w:b/>
          <w:bCs/>
        </w:rPr>
        <w:t>à</w:t>
      </w:r>
      <w:r>
        <w:rPr>
          <w:rFonts w:ascii="Arial" w:hAnsi="Arial" w:cs="Arial" w:eastAsia="Arial"/>
          <w:sz w:val="22"/>
          <w:szCs w:val="22"/>
          <w:color w:val="1F1F1F"/>
          <w:spacing w:val="2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2"/>
          <w:b/>
          <w:bCs/>
        </w:rPr>
        <w:t>l'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0"/>
          <w:b/>
          <w:bCs/>
        </w:rPr>
        <w:t>echelle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7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0"/>
          <w:w w:val="100"/>
          <w:b/>
          <w:bCs/>
        </w:rPr>
        <w:t>entre</w:t>
      </w:r>
      <w:r>
        <w:rPr>
          <w:rFonts w:ascii="Times New Roman" w:hAnsi="Times New Roman" w:cs="Times New Roman" w:eastAsia="Times New Roman"/>
          <w:sz w:val="24"/>
          <w:szCs w:val="24"/>
          <w:color w:val="313131"/>
          <w:spacing w:val="5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F1F"/>
          <w:spacing w:val="0"/>
          <w:w w:val="165"/>
        </w:rPr>
        <w:t>: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13" w:right="-20"/>
        <w:jc w:val="left"/>
        <w:tabs>
          <w:tab w:pos="51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2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7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2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"/>
          <w:w w:val="100"/>
          <w:position w:val="-2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2"/>
        </w:rPr>
        <w:t>UGN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8"/>
          <w:w w:val="100"/>
          <w:position w:val="-2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2"/>
        </w:rPr>
        <w:t>LU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4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SUSINU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4"/>
          <w:position w:val="0"/>
        </w:rPr>
        <w:t>SA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4"/>
          <w:position w:val="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0"/>
          <w:w w:val="98"/>
          <w:position w:val="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02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7"/>
          <w:position w:val="0"/>
        </w:rPr>
        <w:t>TI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5"/>
          <w:w w:val="107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2"/>
          <w:position w:val="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3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49.920013pt;margin-top:-20.880016pt;width:64.800001pt;height:82.44pt;mso-position-horizontal-relative:page;mso-position-vertical-relative:paragraph;z-index:-13347" type="#_x0000_t75">
            <v:imagedata r:id="rId217" o:title=""/>
          </v:shape>
        </w:pict>
      </w:r>
      <w:r>
        <w:rPr/>
        <w:pict>
          <v:shape style="width:34.56pt;height:43.2pt;mso-position-horizontal-relative:char;mso-position-vertical-relative:line" type="#_x0000_t75">
            <v:imagedata r:id="rId21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27" w:right="-20"/>
        <w:jc w:val="left"/>
        <w:tabs>
          <w:tab w:pos="55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14141"/>
          <w:w w:val="103"/>
        </w:rPr>
        <w:t>fru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9"/>
          <w:w w:val="9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9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19"/>
          <w:w w:val="9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8"/>
          <w:w w:val="95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5"/>
          <w:w w:val="7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7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96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fonçé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1"/>
          <w:w w:val="100"/>
          <w:position w:val="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1"/>
        </w:rPr>
        <w:t>ruit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1"/>
        </w:rPr>
        <w:t>bleu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5"/>
          <w:position w:val="1"/>
        </w:rPr>
        <w:t>fonçé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7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72.959991pt;margin-top:-18.720011pt;width:66.599995pt;height:128.88pt;mso-position-horizontal-relative:page;mso-position-vertical-relative:paragraph;z-index:-13346" type="#_x0000_t75">
            <v:imagedata r:id="rId219" o:title=""/>
          </v:shape>
        </w:pict>
      </w:r>
      <w:r>
        <w:rPr/>
        <w:pict>
          <v:shape style="width:23.04pt;height:78.48pt;mso-position-horizontal-relative:char;mso-position-vertical-relative:line" type="#_x0000_t75">
            <v:imagedata r:id="rId22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tabs>
          <w:tab w:pos="60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6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uil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relat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8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ment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3"/>
          <w:w w:val="7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8"/>
        </w:rPr>
        <w:t>ancé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7"/>
          <w:w w:val="108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2"/>
          <w:w w:val="7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9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4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7"/>
          <w:w w:val="100"/>
          <w:position w:val="-4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4"/>
        </w:rPr>
        <w:t>uil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"/>
          <w:w w:val="100"/>
          <w:position w:val="-4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4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18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1"/>
          <w:w w:val="100"/>
          <w:position w:val="-4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7"/>
          <w:w w:val="100"/>
          <w:position w:val="-4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4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"/>
          <w:w w:val="100"/>
          <w:position w:val="-4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34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6"/>
          <w:position w:val="-4"/>
        </w:rPr>
        <w:t>pointue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605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4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5"/>
        </w:rPr>
        <w:t>lancé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"/>
          <w:w w:val="105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5"/>
          <w:w w:val="106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9"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445" w:lineRule="auto"/>
        <w:ind w:left="110" w:right="881"/>
        <w:jc w:val="left"/>
        <w:tabs>
          <w:tab w:pos="53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2"/>
          <w:w w:val="100"/>
          <w:position w:val="-4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4"/>
        </w:rPr>
        <w:t>et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8"/>
          <w:w w:val="100"/>
          <w:position w:val="-4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4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4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"/>
          <w:w w:val="100"/>
          <w:position w:val="-4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5"/>
          <w:w w:val="100"/>
          <w:position w:val="-4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-4"/>
        </w:rPr>
        <w:t>meaux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2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4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"/>
          <w:w w:val="100"/>
          <w:position w:val="-4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4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5"/>
          <w:w w:val="100"/>
          <w:position w:val="-4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4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49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4"/>
        </w:rPr>
        <w:t>très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4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4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0"/>
          <w:position w:val="-4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4"/>
        </w:rPr>
        <w:t>ine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3"/>
          <w:w w:val="100"/>
          <w:position w:val="-4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4"/>
        </w:rPr>
        <w:t>x.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9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4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-4"/>
        </w:rPr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Ra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00"/>
          <w:position w:val="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9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2"/>
          <w:w w:val="100"/>
          <w:position w:val="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6"/>
          <w:w w:val="100"/>
          <w:position w:val="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0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0"/>
          <w:position w:val="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1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1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8"/>
          <w:w w:val="100"/>
          <w:position w:val="0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6"/>
          <w:w w:val="100"/>
          <w:position w:val="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és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2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00"/>
          <w:position w:val="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13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95"/>
          <w:position w:val="0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9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0"/>
        </w:rPr>
        <w:t>'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3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pi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2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4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5"/>
          <w:w w:val="112"/>
          <w:position w:val="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6"/>
          <w:position w:val="0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6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7"/>
          <w:w w:val="100"/>
          <w:position w:val="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0"/>
        </w:rPr>
        <w:t>ort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"/>
          <w:w w:val="100"/>
          <w:position w:val="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0"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11"/>
          <w:position w:val="0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8"/>
          <w:w w:val="111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11"/>
          <w:position w:val="0"/>
        </w:rPr>
        <w:t>uill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3"/>
          <w:w w:val="111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1"/>
          <w:position w:val="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19"/>
          <w:w w:val="111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3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1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des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>fruits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1"/>
        </w:rPr>
        <w:t>bo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9"/>
          <w:w w:val="100"/>
          <w:position w:val="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3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1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1"/>
        </w:rPr>
        <w:t>deux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6"/>
          <w:position w:val="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1"/>
          <w:w w:val="106"/>
          <w:position w:val="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19"/>
          <w:position w:val="1"/>
        </w:rPr>
        <w:t>s.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976" w:right="2698"/>
        <w:jc w:val="center"/>
        <w:tabs>
          <w:tab w:pos="6680" w:val="left"/>
        </w:tabs>
        <w:rPr>
          <w:rFonts w:ascii="Arial" w:hAnsi="Arial" w:cs="Arial" w:eastAsia="Arial"/>
          <w:sz w:val="27"/>
          <w:szCs w:val="27"/>
        </w:rPr>
      </w:pPr>
      <w:rPr/>
      <w:r>
        <w:rPr>
          <w:rFonts w:ascii="Arial" w:hAnsi="Arial" w:cs="Arial" w:eastAsia="Arial"/>
          <w:sz w:val="27"/>
          <w:szCs w:val="27"/>
          <w:color w:val="1F1F1F"/>
          <w:w w:val="178"/>
          <w:b/>
          <w:bCs/>
        </w:rPr>
        <w:t>A</w:t>
      </w:r>
      <w:r>
        <w:rPr>
          <w:rFonts w:ascii="Arial" w:hAnsi="Arial" w:cs="Arial" w:eastAsia="Arial"/>
          <w:sz w:val="27"/>
          <w:szCs w:val="27"/>
          <w:color w:val="1F1F1F"/>
          <w:w w:val="100"/>
          <w:b/>
          <w:bCs/>
        </w:rPr>
        <w:tab/>
      </w:r>
      <w:r>
        <w:rPr>
          <w:rFonts w:ascii="Arial" w:hAnsi="Arial" w:cs="Arial" w:eastAsia="Arial"/>
          <w:sz w:val="27"/>
          <w:szCs w:val="27"/>
          <w:color w:val="1F1F1F"/>
          <w:w w:val="100"/>
          <w:b/>
          <w:bCs/>
        </w:rPr>
        <w:pict>
          <v:shape style="width:36pt;height:43.200001pt;mso-position-horizontal-relative:char;mso-position-vertical-relative:line" type="#_x0000_t75">
            <v:imagedata r:id="rId221" o:title=""/>
          </v:shape>
        </w:pict>
      </w:r>
      <w:r>
        <w:rPr>
          <w:rFonts w:ascii="Arial" w:hAnsi="Arial" w:cs="Arial" w:eastAsia="Arial"/>
          <w:sz w:val="27"/>
          <w:szCs w:val="27"/>
          <w:color w:val="000000"/>
          <w:w w:val="100"/>
          <w:position w:val="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75" w:right="-20"/>
        <w:jc w:val="left"/>
        <w:tabs>
          <w:tab w:pos="54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1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arron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9"/>
          <w:w w:val="100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peu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7"/>
        </w:rPr>
        <w:t>di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ssym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5"/>
          <w:w w:val="107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7"/>
        </w:rPr>
        <w:t>trique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53"/>
          <w:w w:val="107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1"/>
        </w:rPr>
        <w:t>Noyau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4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2"/>
          <w:w w:val="100"/>
          <w:position w:val="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  <w:position w:val="1"/>
        </w:rPr>
        <w:t>ordiforme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4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1"/>
        </w:rPr>
        <w:t>ès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2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8"/>
          <w:position w:val="1"/>
        </w:rPr>
        <w:t>dissymétrique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536" w:lineRule="auto"/>
        <w:ind w:left="168" w:right="5792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Pruni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0"/>
        </w:rPr>
        <w:t>cia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-3"/>
          <w:w w:val="100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tant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ronceraie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5"/>
        </w:rPr>
        <w:t>LAMAGHJO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8"/>
          <w:w w:val="105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0"/>
          <w:w w:val="10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Prunal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llu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</w:rPr>
        <w:t>l'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7"/>
        </w:rPr>
        <w:t>Aubé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1"/>
          <w:w w:val="107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6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2"/>
          <w:w w:val="106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8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5" w:after="0" w:line="237" w:lineRule="exact"/>
        <w:ind w:left="18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94"/>
          <w:b/>
          <w:bCs/>
          <w:position w:val="-1"/>
        </w:rPr>
        <w:t>Prunu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6"/>
          <w:w w:val="94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26"/>
          <w:position w:val="-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13"/>
          <w:w w:val="126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0"/>
          <w:position w:val="-1"/>
        </w:rPr>
        <w:t>l'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05050"/>
          <w:spacing w:val="9"/>
          <w:w w:val="100"/>
          <w:position w:val="-1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7"/>
          <w:position w:val="-1"/>
        </w:rPr>
        <w:t>pine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37" w:lineRule="exact"/>
        <w:ind w:right="386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0"/>
          <w:position w:val="-1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3"/>
          <w:w w:val="112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1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2"/>
          <w:w w:val="11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02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-3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0"/>
          <w:w w:val="111"/>
          <w:position w:val="-1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1F1F1F"/>
          <w:spacing w:val="-6"/>
          <w:w w:val="111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14141"/>
          <w:spacing w:val="0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0" w:after="0" w:line="240" w:lineRule="auto"/>
        <w:ind w:right="91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505050"/>
          <w:spacing w:val="0"/>
          <w:w w:val="88"/>
          <w:b/>
          <w:bCs/>
        </w:rPr>
        <w:t>145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20" w:bottom="0" w:left="1200" w:right="480"/>
        </w:sectPr>
      </w:pPr>
      <w:rPr/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6" w:after="0" w:line="240" w:lineRule="auto"/>
        <w:ind w:left="3316" w:right="-20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/>
        <w:pict>
          <v:shape style="position:absolute;margin-left:514.080017pt;margin-top:-25.068653pt;width:82.800003pt;height:675.719971pt;mso-position-horizontal-relative:page;mso-position-vertical-relative:paragraph;z-index:-13340" type="#_x0000_t75">
            <v:imagedata r:id="rId222" o:title=""/>
          </v:shape>
        </w:pict>
      </w:r>
      <w:r>
        <w:rPr/>
        <w:pict>
          <v:group style="position:absolute;margin-left:422.611786pt;margin-top:-24.528858pt;width:37.077524pt;height:.1pt;mso-position-horizontal-relative:page;mso-position-vertical-relative:paragraph;z-index:-13338" coordorigin="8452,-491" coordsize="742,2">
            <v:shape style="position:absolute;left:8452;top:-491;width:742;height:2" coordorigin="8452,-491" coordsize="742,0" path="m8452,-491l9194,-491e" filled="f" stroked="t" strokeweight=".359976pt" strokecolor="#93939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6"/>
          <w:szCs w:val="26"/>
          <w:color w:val="262626"/>
          <w:spacing w:val="0"/>
          <w:w w:val="108"/>
          <w:b/>
          <w:bCs/>
        </w:rPr>
        <w:t>ISUSINI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22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83.76001pt;margin-top:2.159958pt;width:71.279997pt;height:146.88pt;mso-position-horizontal-relative:page;mso-position-vertical-relative:paragraph;z-index:-13342" type="#_x0000_t75">
            <v:imagedata r:id="rId223" o:title=""/>
          </v:shape>
        </w:pict>
      </w:r>
      <w:r>
        <w:rPr/>
        <w:pict>
          <v:shape style="width:75.599994pt;height:147.96pt;mso-position-horizontal-relative:char;mso-position-vertical-relative:line" type="#_x0000_t75">
            <v:imagedata r:id="rId22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470" w:lineRule="atLeast"/>
        <w:ind w:left="696" w:right="2424" w:firstLine="-382"/>
        <w:jc w:val="left"/>
        <w:tabs>
          <w:tab w:pos="6000" w:val="left"/>
          <w:tab w:pos="68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  <w:position w:val="-2"/>
        </w:rPr>
        <w:t>BASILICATA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43"/>
          <w:w w:val="105"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  <w:position w:val="0"/>
        </w:rPr>
        <w:t>BASILICATA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2"/>
          <w:position w:val="0"/>
        </w:rPr>
        <w:t>Jaun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1"/>
          <w:w w:val="112"/>
          <w:position w:val="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12"/>
          <w:position w:val="0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54"/>
          <w:w w:val="112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  <w:position w:val="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  <w:position w:val="0"/>
        </w:rPr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0"/>
        </w:rPr>
        <w:t>Brune.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2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position w:val="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0"/>
          <w:position w:val="0"/>
        </w:rPr>
        <w:t>Que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1"/>
          <w:w w:val="110"/>
          <w:position w:val="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6"/>
          <w:w w:val="110"/>
          <w:position w:val="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0"/>
          <w:position w:val="0"/>
        </w:rPr>
        <w:t>he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2"/>
          <w:w w:val="11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B3B3B"/>
          <w:spacing w:val="0"/>
          <w:w w:val="110"/>
          <w:position w:val="0"/>
        </w:rPr>
        <w:t>??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9" w:after="0" w:line="240" w:lineRule="auto"/>
        <w:ind w:left="6755" w:right="3385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0E0E0E"/>
          <w:spacing w:val="0"/>
          <w:w w:val="86"/>
          <w:b/>
          <w:bCs/>
        </w:rPr>
        <w:t>1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0" w:after="0" w:line="267" w:lineRule="exact"/>
        <w:ind w:left="725" w:right="-20"/>
        <w:jc w:val="left"/>
        <w:tabs>
          <w:tab w:pos="6780" w:val="left"/>
        </w:tabs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14"/>
          <w:szCs w:val="14"/>
          <w:color w:val="0E0E0E"/>
          <w:spacing w:val="0"/>
          <w:w w:val="100"/>
          <w:position w:val="-5"/>
        </w:rPr>
        <w:t>\</w:t>
      </w:r>
      <w:r>
        <w:rPr>
          <w:rFonts w:ascii="Arial" w:hAnsi="Arial" w:cs="Arial" w:eastAsia="Arial"/>
          <w:sz w:val="14"/>
          <w:szCs w:val="14"/>
          <w:color w:val="0E0E0E"/>
          <w:spacing w:val="-35"/>
          <w:w w:val="100"/>
          <w:position w:val="-5"/>
        </w:rPr>
        <w:t> </w:t>
      </w:r>
      <w:r>
        <w:rPr>
          <w:rFonts w:ascii="Arial" w:hAnsi="Arial" w:cs="Arial" w:eastAsia="Arial"/>
          <w:sz w:val="14"/>
          <w:szCs w:val="14"/>
          <w:color w:val="0E0E0E"/>
          <w:spacing w:val="0"/>
          <w:w w:val="100"/>
          <w:position w:val="-5"/>
        </w:rPr>
        <w:tab/>
      </w:r>
      <w:r>
        <w:rPr>
          <w:rFonts w:ascii="Arial" w:hAnsi="Arial" w:cs="Arial" w:eastAsia="Arial"/>
          <w:sz w:val="14"/>
          <w:szCs w:val="14"/>
          <w:color w:val="0E0E0E"/>
          <w:spacing w:val="0"/>
          <w:w w:val="100"/>
          <w:position w:val="-5"/>
        </w:rPr>
      </w:r>
      <w:r>
        <w:rPr>
          <w:rFonts w:ascii="Arial" w:hAnsi="Arial" w:cs="Arial" w:eastAsia="Arial"/>
          <w:sz w:val="21"/>
          <w:szCs w:val="21"/>
          <w:color w:val="0E0E0E"/>
          <w:spacing w:val="0"/>
          <w:w w:val="66"/>
          <w:b/>
          <w:bCs/>
          <w:position w:val="2"/>
        </w:rPr>
        <w:t>1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56" w:lineRule="exact"/>
        <w:ind w:left="753" w:right="-20"/>
        <w:jc w:val="left"/>
        <w:tabs>
          <w:tab w:pos="6760" w:val="left"/>
        </w:tabs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2.251801pt;margin-top:7.546642pt;width:4.79465pt;height:24.5pt;mso-position-horizontal-relative:page;mso-position-vertical-relative:paragraph;z-index:-13337" type="#_x0000_t202" filled="f" stroked="f">
            <v:textbox inset="0,0,0,0">
              <w:txbxContent>
                <w:p>
                  <w:pPr>
                    <w:spacing w:before="0" w:after="0" w:line="490" w:lineRule="exact"/>
                    <w:ind w:right="-114"/>
                    <w:jc w:val="left"/>
                    <w:rPr>
                      <w:rFonts w:ascii="Arial" w:hAnsi="Arial" w:cs="Arial" w:eastAsia="Arial"/>
                      <w:sz w:val="49"/>
                      <w:szCs w:val="49"/>
                    </w:rPr>
                  </w:pPr>
                  <w:rPr/>
                  <w:r>
                    <w:rPr>
                      <w:rFonts w:ascii="Arial" w:hAnsi="Arial" w:cs="Arial" w:eastAsia="Arial"/>
                      <w:sz w:val="49"/>
                      <w:szCs w:val="49"/>
                      <w:color w:val="262626"/>
                      <w:spacing w:val="0"/>
                      <w:w w:val="103"/>
                      <w:position w:val="-1"/>
                    </w:rPr>
                    <w:t>'</w:t>
                  </w:r>
                  <w:r>
                    <w:rPr>
                      <w:rFonts w:ascii="Arial" w:hAnsi="Arial" w:cs="Arial" w:eastAsia="Arial"/>
                      <w:sz w:val="49"/>
                      <w:szCs w:val="49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19"/>
          <w:szCs w:val="19"/>
          <w:color w:val="0E0E0E"/>
          <w:spacing w:val="0"/>
          <w:w w:val="74"/>
          <w:position w:val="-1"/>
        </w:rPr>
        <w:t>\</w:t>
      </w:r>
      <w:r>
        <w:rPr>
          <w:rFonts w:ascii="Arial" w:hAnsi="Arial" w:cs="Arial" w:eastAsia="Arial"/>
          <w:sz w:val="19"/>
          <w:szCs w:val="19"/>
          <w:color w:val="0E0E0E"/>
          <w:spacing w:val="-35"/>
          <w:w w:val="74"/>
          <w:position w:val="-1"/>
        </w:rPr>
        <w:t> </w:t>
      </w:r>
      <w:r>
        <w:rPr>
          <w:rFonts w:ascii="Arial" w:hAnsi="Arial" w:cs="Arial" w:eastAsia="Arial"/>
          <w:sz w:val="19"/>
          <w:szCs w:val="19"/>
          <w:color w:val="0E0E0E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9"/>
          <w:szCs w:val="19"/>
          <w:color w:val="0E0E0E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8"/>
          <w:szCs w:val="18"/>
          <w:color w:val="0E0E0E"/>
          <w:spacing w:val="0"/>
          <w:w w:val="74"/>
          <w:b/>
          <w:bCs/>
          <w:position w:val="9"/>
        </w:rPr>
        <w:t>1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52" w:after="0" w:line="240" w:lineRule="auto"/>
        <w:ind w:left="782" w:right="-20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E0E0E"/>
          <w:spacing w:val="0"/>
          <w:w w:val="148"/>
        </w:rPr>
        <w:t>\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</w:rPr>
      </w:r>
    </w:p>
    <w:p>
      <w:pPr>
        <w:spacing w:before="22" w:after="0" w:line="181" w:lineRule="exact"/>
        <w:ind w:left="840" w:right="-2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0E0E0E"/>
          <w:spacing w:val="0"/>
          <w:w w:val="113"/>
        </w:rPr>
        <w:t>\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spacing w:before="65" w:after="0" w:line="240" w:lineRule="auto"/>
        <w:ind w:left="25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83.040009pt;margin-top:1.827893pt;width:72.719998pt;height:148.32pt;mso-position-horizontal-relative:page;mso-position-vertical-relative:paragraph;z-index:-13341" type="#_x0000_t75">
            <v:imagedata r:id="rId225" o:title=""/>
          </v:shape>
        </w:pict>
      </w:r>
      <w:r>
        <w:rPr/>
        <w:pict>
          <v:shape style="width:75.239995pt;height:147.6pt;mso-position-horizontal-relative:char;mso-position-vertical-relative:line" type="#_x0000_t75">
            <v:imagedata r:id="rId22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6" w:after="0" w:line="137" w:lineRule="exact"/>
        <w:ind w:left="1387" w:right="-20"/>
        <w:jc w:val="left"/>
        <w:rPr>
          <w:rFonts w:ascii="Arial" w:hAnsi="Arial" w:cs="Arial" w:eastAsia="Arial"/>
          <w:sz w:val="12"/>
          <w:szCs w:val="12"/>
        </w:rPr>
      </w:pPr>
      <w:rPr/>
      <w:r>
        <w:rPr>
          <w:rFonts w:ascii="Arial" w:hAnsi="Arial" w:cs="Arial" w:eastAsia="Arial"/>
          <w:sz w:val="12"/>
          <w:szCs w:val="12"/>
          <w:color w:val="0E0E0E"/>
          <w:spacing w:val="0"/>
          <w:w w:val="263"/>
          <w:b/>
          <w:bCs/>
        </w:rPr>
        <w:t>l</w:t>
      </w:r>
      <w:r>
        <w:rPr>
          <w:rFonts w:ascii="Arial" w:hAnsi="Arial" w:cs="Arial" w:eastAsia="Arial"/>
          <w:sz w:val="12"/>
          <w:szCs w:val="12"/>
          <w:color w:val="000000"/>
          <w:spacing w:val="0"/>
          <w:w w:val="100"/>
        </w:rPr>
      </w:r>
    </w:p>
    <w:p>
      <w:pPr>
        <w:spacing w:before="0" w:after="0" w:line="142" w:lineRule="exact"/>
        <w:ind w:left="1430" w:right="-20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E0E0E"/>
          <w:spacing w:val="0"/>
          <w:w w:val="130"/>
        </w:rPr>
        <w:t>\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</w:rPr>
      </w:r>
    </w:p>
    <w:p>
      <w:pPr>
        <w:spacing w:before="0" w:after="0" w:line="142" w:lineRule="exact"/>
        <w:ind w:left="1466" w:right="-20"/>
        <w:jc w:val="left"/>
        <w:rPr>
          <w:rFonts w:ascii="Times New Roman" w:hAnsi="Times New Roman" w:cs="Times New Roman" w:eastAsia="Times New Roman"/>
          <w:sz w:val="13"/>
          <w:szCs w:val="13"/>
        </w:rPr>
      </w:pPr>
      <w:rPr/>
      <w:r>
        <w:rPr>
          <w:rFonts w:ascii="Times New Roman" w:hAnsi="Times New Roman" w:cs="Times New Roman" w:eastAsia="Times New Roman"/>
          <w:sz w:val="13"/>
          <w:szCs w:val="13"/>
          <w:color w:val="0E0E0E"/>
          <w:spacing w:val="0"/>
          <w:w w:val="139"/>
        </w:rPr>
        <w:t>\</w:t>
      </w:r>
      <w:r>
        <w:rPr>
          <w:rFonts w:ascii="Times New Roman" w:hAnsi="Times New Roman" w:cs="Times New Roman" w:eastAsia="Times New Roman"/>
          <w:sz w:val="13"/>
          <w:szCs w:val="13"/>
          <w:color w:val="000000"/>
          <w:spacing w:val="0"/>
          <w:w w:val="100"/>
        </w:rPr>
      </w:r>
    </w:p>
    <w:p>
      <w:pPr>
        <w:spacing w:before="6" w:after="0" w:line="158" w:lineRule="exact"/>
        <w:ind w:left="1502" w:right="-20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E0E0E"/>
          <w:spacing w:val="0"/>
          <w:w w:val="148"/>
          <w:position w:val="-1"/>
        </w:rPr>
        <w:t>\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Sz w:w="11980" w:h="16820"/>
          <w:pgMar w:top="0" w:bottom="280" w:left="1680" w:right="0"/>
        </w:sectPr>
      </w:pPr>
      <w:rPr/>
    </w:p>
    <w:p>
      <w:pPr>
        <w:spacing w:before="33" w:after="0" w:line="240" w:lineRule="auto"/>
        <w:ind w:left="293" w:right="-75"/>
        <w:jc w:val="left"/>
        <w:tabs>
          <w:tab w:pos="598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group style="position:absolute;margin-left:0pt;margin-top:.899658pt;width:133.551082pt;height:.1pt;mso-position-horizontal-relative:page;mso-position-vertical-relative:page;z-index:-13339" coordorigin="0,18" coordsize="2671,2">
            <v:shape style="position:absolute;left:0;top:18;width:2671;height:2" coordorigin="0,18" coordsize="2671,0" path="m0,18l2671,18e" filled="f" stroked="t" strokeweight=".359976pt" strokecolor="#A3A3A3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2"/>
        </w:rPr>
        <w:t>AXE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8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2"/>
        </w:rPr>
        <w:t>OBLIQUE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3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0"/>
          <w:position w:val="0"/>
        </w:rPr>
        <w:t>AXE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2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9"/>
          <w:position w:val="0"/>
        </w:rPr>
        <w:t>VER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-5"/>
          <w:w w:val="109"/>
          <w:position w:val="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0E0E0E"/>
          <w:spacing w:val="-6"/>
          <w:w w:val="97"/>
          <w:position w:val="0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B3B3B"/>
          <w:spacing w:val="0"/>
          <w:w w:val="108"/>
          <w:position w:val="0"/>
        </w:rPr>
        <w:t>CAL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6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B3B3B"/>
          <w:spacing w:val="0"/>
          <w:w w:val="100"/>
          <w:b/>
          <w:bCs/>
        </w:rPr>
        <w:t>146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0"/>
          <w:cols w:num="2" w:equalWidth="0">
            <w:col w:w="7599" w:space="1003"/>
            <w:col w:w="1698"/>
          </w:cols>
        </w:sectPr>
      </w:pPr>
      <w:rPr/>
    </w:p>
    <w:p>
      <w:pPr>
        <w:spacing w:before="72" w:after="0" w:line="240" w:lineRule="auto"/>
        <w:ind w:left="1753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0pt;margin-top:0pt;width:593.972422pt;height:1.796106pt;mso-position-horizontal-relative:page;mso-position-vertical-relative:page;z-index:-13335" coordorigin="0,0" coordsize="11879,36">
            <v:group style="position:absolute;left:0;top:4;width:1724;height:2" coordorigin="0,4" coordsize="1724,2">
              <v:shape style="position:absolute;left:0;top:4;width:1724;height:2" coordorigin="0,4" coordsize="1724,0" path="m0,4l1724,4e" filled="f" stroked="t" strokeweight=".718225pt" strokecolor="#000000">
                <v:path arrowok="t"/>
              </v:shape>
            </v:group>
            <v:group style="position:absolute;left:0;top:29;width:11872;height:2" coordorigin="0,29" coordsize="11872,2">
              <v:shape style="position:absolute;left:0;top:29;width:11872;height:2" coordorigin="0,29" coordsize="11872,0" path="m0,29l11872,29e" filled="f" stroked="t" strokeweight=".718225pt" strokecolor="#706B7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4.511108pt;margin-top:323.323364pt;width:.1pt;height:516.239641pt;mso-position-horizontal-relative:page;mso-position-vertical-relative:page;z-index:-13334" coordorigin="11890,6466" coordsize="2,10325">
            <v:shape style="position:absolute;left:11890;top:6466;width:2;height:10325" coordorigin="11890,6466" coordsize="0,10325" path="m11890,16791l11890,6466e" filled="f" stroked="t" strokeweight=".718225pt" strokecolor="#979797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0"/>
        </w:rPr>
        <w:t>SUSINA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09"/>
        </w:rPr>
        <w:t>BASILICATA.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41"/>
          <w:w w:val="109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99"/>
        </w:rPr>
        <w:t>(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12"/>
          <w:w w:val="99"/>
        </w:rPr>
        <w:t>v</w:t>
      </w:r>
      <w:r>
        <w:rPr>
          <w:rFonts w:ascii="Times New Roman" w:hAnsi="Times New Roman" w:cs="Times New Roman" w:eastAsia="Times New Roman"/>
          <w:sz w:val="25"/>
          <w:szCs w:val="25"/>
          <w:color w:val="131313"/>
          <w:spacing w:val="-1"/>
          <w:w w:val="103"/>
        </w:rPr>
        <w:t>i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-2"/>
          <w:w w:val="106"/>
        </w:rPr>
        <w:t>o</w:t>
      </w:r>
      <w:r>
        <w:rPr>
          <w:rFonts w:ascii="Times New Roman" w:hAnsi="Times New Roman" w:cs="Times New Roman" w:eastAsia="Times New Roman"/>
          <w:sz w:val="25"/>
          <w:szCs w:val="25"/>
          <w:color w:val="131313"/>
          <w:spacing w:val="15"/>
          <w:w w:val="101"/>
        </w:rPr>
        <w:t>l</w:t>
      </w:r>
      <w:r>
        <w:rPr>
          <w:rFonts w:ascii="Times New Roman" w:hAnsi="Times New Roman" w:cs="Times New Roman" w:eastAsia="Times New Roman"/>
          <w:sz w:val="25"/>
          <w:szCs w:val="25"/>
          <w:color w:val="313131"/>
          <w:spacing w:val="0"/>
          <w:w w:val="110"/>
        </w:rPr>
        <w:t>ette)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76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34.799988pt;margin-top:-2.159973pt;width:82.800001pt;height:155.520pt;mso-position-horizontal-relative:page;mso-position-vertical-relative:paragraph;z-index:-13336" type="#_x0000_t75">
            <v:imagedata r:id="rId227" o:title=""/>
          </v:shape>
        </w:pict>
      </w:r>
      <w:r>
        <w:rPr/>
        <w:pict>
          <v:shape style="width:86.760003pt;height:152.640pt;mso-position-horizontal-relative:char;mso-position-vertical-relative:line" type="#_x0000_t75">
            <v:imagedata r:id="rId22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82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86.760005pt;height:97.2pt;mso-position-horizontal-relative:char;mso-position-vertical-relative:line" type="#_x0000_t75">
            <v:imagedata r:id="rId22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608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1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ina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basilicada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3"/>
        </w:rPr>
        <w:t>brun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-9"/>
          <w:w w:val="10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B6B6B"/>
          <w:spacing w:val="0"/>
          <w:w w:val="127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8" w:after="0" w:line="826" w:lineRule="exact"/>
        <w:ind w:left="2629" w:right="4286" w:firstLine="-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Ce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5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'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3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pas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pruneau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d'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5"/>
        </w:rPr>
        <w:t>Agen.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Matu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2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21"/>
          <w:szCs w:val="21"/>
          <w:color w:val="444444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0"/>
          <w:w w:val="106"/>
        </w:rPr>
        <w:t>Ao</w:t>
      </w:r>
      <w:r>
        <w:rPr>
          <w:rFonts w:ascii="Times New Roman" w:hAnsi="Times New Roman" w:cs="Times New Roman" w:eastAsia="Times New Roman"/>
          <w:sz w:val="21"/>
          <w:szCs w:val="21"/>
          <w:color w:val="575757"/>
          <w:spacing w:val="-2"/>
          <w:w w:val="106"/>
        </w:rPr>
        <w:t>û</w:t>
      </w:r>
      <w:r>
        <w:rPr>
          <w:rFonts w:ascii="Times New Roman" w:hAnsi="Times New Roman" w:cs="Times New Roman" w:eastAsia="Times New Roman"/>
          <w:sz w:val="21"/>
          <w:szCs w:val="21"/>
          <w:color w:val="313131"/>
          <w:spacing w:val="0"/>
          <w:w w:val="10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98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575757"/>
          <w:spacing w:val="0"/>
          <w:w w:val="89"/>
          <w:b/>
          <w:bCs/>
        </w:rPr>
        <w:t>147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700" w:bottom="0" w:left="1680" w:right="460"/>
        </w:sectPr>
      </w:pPr>
      <w:rPr/>
    </w:p>
    <w:p>
      <w:pPr>
        <w:spacing w:before="70" w:after="0" w:line="240" w:lineRule="auto"/>
        <w:ind w:left="2416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7.536848pt;margin-top:.898504pt;width:47.374476pt;height:.1pt;mso-position-horizontal-relative:page;mso-position-vertical-relative:page;z-index:-13332" coordorigin="151,18" coordsize="947,2">
            <v:shape style="position:absolute;left:151;top:18;width:947;height:2" coordorigin="151,18" coordsize="947,0" path="m151,18l1098,18e" filled="f" stroked="t" strokeweight=".358898pt" strokecolor="#8C8C90">
              <v:path arrowok="t"/>
            </v:shape>
          </v:group>
          <w10:wrap type="none"/>
        </w:pict>
      </w:r>
      <w:r>
        <w:rPr/>
        <w:pict>
          <v:group style="position:absolute;margin-left:236.513474pt;margin-top:1.078205pt;width:51.681246pt;height:.1pt;mso-position-horizontal-relative:page;mso-position-vertical-relative:page;z-index:-13331" coordorigin="4730,22" coordsize="1034,2">
            <v:shape style="position:absolute;left:4730;top:22;width:1034;height:2" coordorigin="4730,22" coordsize="1034,0" path="m4730,22l5764,22e" filled="f" stroked="t" strokeweight=".358898pt" strokecolor="#C3BFC8">
              <v:path arrowok="t"/>
            </v:shape>
          </v:group>
          <w10:wrap type="none"/>
        </w:pict>
      </w:r>
      <w:r>
        <w:rPr/>
        <w:pict>
          <v:group style="position:absolute;margin-left:320.136597pt;margin-top:1.437607pt;width:143.559017pt;height:.1pt;mso-position-horizontal-relative:page;mso-position-vertical-relative:page;z-index:-13330" coordorigin="6403,29" coordsize="2871,2">
            <v:shape style="position:absolute;left:6403;top:29;width:2871;height:2" coordorigin="6403,29" coordsize="2871,0" path="m6403,29l9274,29e" filled="f" stroked="t" strokeweight=".717795pt" strokecolor="#C8C3CC">
              <v:path arrowok="t"/>
            </v:shape>
          </v:group>
          <w10:wrap type="none"/>
        </w:pict>
      </w:r>
      <w:r>
        <w:rPr/>
        <w:pict>
          <v:group style="position:absolute;margin-left:502.456573pt;margin-top:1.437607pt;width:92.595566pt;height:.1pt;mso-position-horizontal-relative:page;mso-position-vertical-relative:page;z-index:-13329" coordorigin="10049,29" coordsize="1852,2">
            <v:shape style="position:absolute;left:10049;top:29;width:1852;height:2" coordorigin="10049,29" coordsize="1852,0" path="m10049,29l11901,29e" filled="f" stroked="t" strokeweight=".717795pt" strokecolor="#A8A8A8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0"/>
        </w:rPr>
        <w:t>SUSINA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6"/>
        </w:rPr>
        <w:t>BASILICATA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2F2F2F"/>
          <w:spacing w:val="3"/>
          <w:w w:val="106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F2F2F"/>
          <w:spacing w:val="0"/>
          <w:w w:val="117"/>
        </w:rPr>
        <w:t>üaune)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19.679993pt;margin-top:7.200013pt;width:89.28pt;height:205.92pt;mso-position-horizontal-relative:page;mso-position-vertical-relative:paragraph;z-index:-13333" type="#_x0000_t75">
            <v:imagedata r:id="rId230" o:title=""/>
          </v:shape>
        </w:pict>
      </w:r>
      <w:r>
        <w:rPr/>
        <w:pict>
          <v:shape style="width:100.800004pt;height:214.92pt;mso-position-horizontal-relative:char;mso-position-vertical-relative:line" type="#_x0000_t75">
            <v:imagedata r:id="rId23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81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00.799999pt;height:92.16pt;mso-position-horizontal-relative:char;mso-position-vertical-relative:line" type="#_x0000_t75">
            <v:imagedata r:id="rId23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75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3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turit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du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-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</w:rPr>
        <w:t>20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7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5"/>
          <w:w w:val="107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5"/>
          <w:w w:val="96"/>
        </w:rPr>
        <w:t>û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14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7" w:lineRule="exact"/>
        <w:ind w:left="2761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2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646464"/>
          <w:spacing w:val="-3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0"/>
          <w:position w:val="-1"/>
        </w:rPr>
        <w:t>ymétrie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3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7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1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3"/>
          <w:position w:val="-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1"/>
          <w:w w:val="103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0"/>
          <w:w w:val="103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F2F2F"/>
          <w:spacing w:val="8"/>
          <w:w w:val="103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4B4B4B"/>
          <w:spacing w:val="0"/>
          <w:w w:val="103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7" w:after="0" w:line="240" w:lineRule="auto"/>
        <w:ind w:right="93"/>
        <w:jc w:val="righ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646464"/>
          <w:spacing w:val="9"/>
          <w:w w:val="96"/>
          <w:i/>
        </w:rPr>
        <w:t>1</w:t>
      </w:r>
      <w:r>
        <w:rPr>
          <w:rFonts w:ascii="Arial" w:hAnsi="Arial" w:cs="Arial" w:eastAsia="Arial"/>
          <w:sz w:val="18"/>
          <w:szCs w:val="18"/>
          <w:color w:val="4B4B4B"/>
          <w:spacing w:val="0"/>
          <w:w w:val="111"/>
          <w:i/>
        </w:rPr>
        <w:t>48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420" w:bottom="0" w:left="1460" w:right="400"/>
        </w:sectPr>
      </w:pPr>
      <w:rPr/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/>
        <w:pict>
          <v:shape style="position:absolute;margin-left:314.640015pt;margin-top:93.599976pt;width:109.440002pt;height:126pt;mso-position-horizontal-relative:page;mso-position-vertical-relative:page;z-index:-13328" type="#_x0000_t75">
            <v:imagedata r:id="rId233" o:title=""/>
          </v:shape>
        </w:pict>
      </w:r>
      <w:r>
        <w:rPr/>
        <w:pict>
          <v:group style="position:absolute;margin-left:102.347122pt;margin-top:1.257369pt;width:491.266187pt;height:.1pt;mso-position-horizontal-relative:page;mso-position-vertical-relative:page;z-index:-13327" coordorigin="2047,25" coordsize="9825,2">
            <v:shape style="position:absolute;left:2047;top:25;width:9825;height:2" coordorigin="2047,25" coordsize="9825,0" path="m2047,25l11872,25e" filled="f" stroked="t" strokeweight=".718225pt" strokecolor="#838083">
              <v:path arrowok="t"/>
            </v:shape>
          </v:group>
          <w10:wrap type="none"/>
        </w:pict>
      </w:r>
      <w:r>
        <w:rPr/>
        <w:pict>
          <v:group style="position:absolute;margin-left:593.972412pt;margin-top:353.859467pt;width:.1pt;height:161.302435pt;mso-position-horizontal-relative:page;mso-position-vertical-relative:page;z-index:-13326" coordorigin="11879,7077" coordsize="2,3226">
            <v:shape style="position:absolute;left:11879;top:7077;width:2;height:3226" coordorigin="11879,7077" coordsize="0,3226" path="m11879,10303l11879,7077e" filled="f" stroked="t" strokeweight=".718225pt" strokecolor="#C3C3C3">
              <v:path arrowok="t"/>
            </v:shape>
          </v:group>
          <w10:wrap type="none"/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07.279997pt;height:122.76pt;mso-position-horizontal-relative:char;mso-position-vertical-relative:line" type="#_x0000_t75">
            <v:imagedata r:id="rId23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left="1135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8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3"/>
          <w:w w:val="100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ina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3"/>
          <w:w w:val="103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"/>
          <w:w w:val="11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5"/>
        </w:rPr>
        <w:t>mb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8"/>
          <w:w w:val="105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9"/>
        </w:rPr>
        <w:t>cc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"/>
          <w:w w:val="109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9"/>
          <w:w w:val="98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9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37" w:lineRule="exact"/>
        <w:ind w:left="1150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8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na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Rinic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5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6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7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6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2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5"/>
          <w:w w:val="109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7"/>
          <w:w w:val="101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09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5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9"/>
          <w:w w:val="105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27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38" w:lineRule="exact"/>
        <w:ind w:left="116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"/>
          <w:w w:val="108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8"/>
          <w:position w:val="-1"/>
        </w:rPr>
        <w:t>es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3"/>
          <w:w w:val="108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  <w:position w:val="-1"/>
        </w:rPr>
        <w:t>emb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"/>
          <w:w w:val="108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2"/>
          <w:w w:val="108"/>
          <w:position w:val="-1"/>
        </w:rPr>
        <w:t> </w:t>
      </w:r>
      <w:r>
        <w:rPr>
          <w:rFonts w:ascii="Arial" w:hAnsi="Arial" w:cs="Arial" w:eastAsia="Arial"/>
          <w:sz w:val="21"/>
          <w:szCs w:val="21"/>
          <w:color w:val="595959"/>
          <w:spacing w:val="0"/>
          <w:w w:val="100"/>
          <w:position w:val="-1"/>
        </w:rPr>
        <w:t>à</w:t>
      </w:r>
      <w:r>
        <w:rPr>
          <w:rFonts w:ascii="Arial" w:hAnsi="Arial" w:cs="Arial" w:eastAsia="Arial"/>
          <w:sz w:val="21"/>
          <w:szCs w:val="21"/>
          <w:color w:val="595959"/>
          <w:spacing w:val="-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9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2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8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ud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d'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ulli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2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lus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1"/>
          <w:position w:val="-1"/>
        </w:rPr>
        <w:t>q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0"/>
          <w:w w:val="111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11"/>
          <w:position w:val="-1"/>
        </w:rPr>
        <w:t>'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8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595959"/>
          <w:spacing w:val="2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6"/>
          <w:w w:val="75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9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"/>
          <w:w w:val="105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05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5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2"/>
          <w:w w:val="105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5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5"/>
          <w:w w:val="105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7"/>
          <w:w w:val="109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6"/>
          <w:w w:val="75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2"/>
          <w:w w:val="118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9"/>
          <w:position w:val="-1"/>
        </w:rPr>
        <w:t>ude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5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8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6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10"/>
          <w:position w:val="-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4"/>
          <w:w w:val="110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7"/>
          <w:w w:val="103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13"/>
          <w:position w:val="-1"/>
        </w:rPr>
        <w:t>ée.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37" w:lineRule="exact"/>
        <w:ind w:left="1164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4"/>
          <w:w w:val="108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3"/>
          <w:w w:val="108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8"/>
          <w:position w:val="-1"/>
        </w:rPr>
        <w:t>mbucco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0"/>
          <w:w w:val="108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7"/>
          <w:w w:val="108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3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b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6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6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4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"r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2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4"/>
          <w:w w:val="100"/>
          <w:position w:val="-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lott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16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37"/>
          <w:w w:val="100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8"/>
          <w:w w:val="10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5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2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-5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3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10"/>
          <w:position w:val="-1"/>
        </w:rPr>
        <w:t>ex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8"/>
          <w:w w:val="110"/>
          <w:position w:val="-1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5"/>
          <w:w w:val="11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1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"/>
          <w:w w:val="110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9"/>
          <w:w w:val="110"/>
          <w:position w:val="-1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10"/>
          <w:position w:val="-1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3"/>
          <w:w w:val="11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-11"/>
          <w:w w:val="110"/>
          <w:position w:val="-1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12"/>
          <w:w w:val="110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0"/>
          <w:w w:val="110"/>
          <w:position w:val="-1"/>
        </w:rPr>
        <w:t>nt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5"/>
          <w:w w:val="110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-2"/>
          <w:w w:val="112"/>
          <w:position w:val="-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F3F3F"/>
          <w:spacing w:val="5"/>
          <w:w w:val="109"/>
          <w:position w:val="-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7"/>
          <w:position w:val="-1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6"/>
          <w:w w:val="107"/>
          <w:position w:val="-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0"/>
          <w:w w:val="102"/>
          <w:position w:val="-1"/>
        </w:rPr>
        <w:t>ur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6"/>
          <w:w w:val="118"/>
          <w:position w:val="-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A2A2A"/>
          <w:spacing w:val="4"/>
          <w:w w:val="96"/>
          <w:position w:val="-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595959"/>
          <w:spacing w:val="0"/>
          <w:w w:val="107"/>
          <w:position w:val="-1"/>
        </w:rPr>
        <w:t>se.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right="92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595959"/>
          <w:spacing w:val="0"/>
          <w:w w:val="91"/>
          <w:b/>
          <w:bCs/>
        </w:rPr>
        <w:t>149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580" w:bottom="0" w:left="1680" w:right="480"/>
        </w:sectPr>
      </w:pPr>
      <w:rPr/>
    </w:p>
    <w:p>
      <w:pPr>
        <w:spacing w:before="58" w:after="0" w:line="240" w:lineRule="auto"/>
        <w:ind w:left="3800" w:right="4697"/>
        <w:jc w:val="center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v:group style="position:absolute;margin-left:241.543869pt;margin-top:.539795pt;width:38.157452pt;height:.1pt;mso-position-horizontal-relative:page;mso-position-vertical-relative:page;z-index:-13321" coordorigin="4831,11" coordsize="763,2">
            <v:shape style="position:absolute;left:4831;top:11;width:763;height:2" coordorigin="4831,11" coordsize="763,0" path="m4831,11l5594,11e" filled="f" stroked="t" strokeweight=".359976pt" strokecolor="#7C7C7C">
              <v:path arrowok="t"/>
            </v:shape>
          </v:group>
          <w10:wrap type="none"/>
        </w:pict>
      </w:r>
      <w:r>
        <w:rPr/>
        <w:pict>
          <v:group style="position:absolute;margin-left:333.337738pt;margin-top:.719726pt;width:68.395433pt;height:.1pt;mso-position-horizontal-relative:page;mso-position-vertical-relative:page;z-index:-13320" coordorigin="6667,14" coordsize="1368,2">
            <v:shape style="position:absolute;left:6667;top:14;width:1368;height:2" coordorigin="6667,14" coordsize="1368,0" path="m6667,14l8035,14e" filled="f" stroked="t" strokeweight=".359976pt" strokecolor="#808080">
              <v:path arrowok="t"/>
            </v:shape>
          </v:group>
          <w10:wrap type="none"/>
        </w:pict>
      </w:r>
      <w:r>
        <w:rPr/>
        <w:pict>
          <v:group style="position:absolute;margin-left:423.691711pt;margin-top:0pt;width:171.708533pt;height:823.726685pt;mso-position-horizontal-relative:page;mso-position-vertical-relative:page;z-index:-13319" coordorigin="8474,0" coordsize="3434,16475">
            <v:group style="position:absolute;left:8481;top:18;width:3420;height:2" coordorigin="8481,18" coordsize="3420,2">
              <v:shape style="position:absolute;left:8481;top:18;width:3420;height:2" coordorigin="8481,18" coordsize="3420,0" path="m8481,18l11901,18e" filled="f" stroked="t" strokeweight=".719952pt" strokecolor="#676767">
                <v:path arrowok="t"/>
              </v:shape>
            </v:group>
            <v:group style="position:absolute;left:11894;top:0;width:2;height:2361" coordorigin="11894,0" coordsize="2,2361">
              <v:shape style="position:absolute;left:11894;top:0;width:2;height:2361" coordorigin="11894,0" coordsize="0,2361" path="m11894,2361l11894,0e" filled="f" stroked="t" strokeweight=".719952pt" strokecolor="#AFAFAF">
                <v:path arrowok="t"/>
              </v:shape>
            </v:group>
            <v:group style="position:absolute;left:11894;top:2418;width:2;height:14049" coordorigin="11894,2418" coordsize="2,14049">
              <v:shape style="position:absolute;left:11894;top:2418;width:2;height:14049" coordorigin="11894,2418" coordsize="0,14049" path="m11894,16467l11894,2418e" filled="f" stroked="t" strokeweight=".719952pt" strokecolor="#9C9C9C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1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-19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b/>
          <w:bCs/>
        </w:rPr>
        <w:t>SUSINI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5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6"/>
          <w:b/>
          <w:bCs/>
        </w:rPr>
        <w:t>CORSI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spacing w:before="67" w:after="0" w:line="271" w:lineRule="exact"/>
        <w:ind w:left="3565" w:right="4453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  <w:position w:val="-1"/>
        </w:rPr>
        <w:t>Issues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7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11111"/>
          <w:spacing w:val="0"/>
          <w:w w:val="100"/>
          <w:b/>
          <w:bCs/>
          <w:position w:val="-1"/>
        </w:rPr>
        <w:t>tou</w:t>
      </w:r>
      <w:r>
        <w:rPr>
          <w:rFonts w:ascii="Times New Roman" w:hAnsi="Times New Roman" w:cs="Times New Roman" w:eastAsia="Times New Roman"/>
          <w:sz w:val="24"/>
          <w:szCs w:val="24"/>
          <w:color w:val="111111"/>
          <w:spacing w:val="-5"/>
          <w:w w:val="100"/>
          <w:b/>
          <w:bCs/>
          <w:position w:val="-1"/>
        </w:rPr>
        <w:t>t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0"/>
          <w:w w:val="100"/>
          <w:b/>
          <w:bCs/>
          <w:position w:val="-1"/>
        </w:rPr>
        <w:t>es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0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83838"/>
          <w:spacing w:val="9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0"/>
          <w:b/>
          <w:bCs/>
          <w:position w:val="-1"/>
        </w:rPr>
        <w:t>de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46"/>
          <w:w w:val="100"/>
          <w:b/>
          <w:bCs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62626"/>
          <w:spacing w:val="0"/>
          <w:w w:val="109"/>
          <w:b/>
          <w:bCs/>
          <w:position w:val="-1"/>
        </w:rPr>
        <w:t>rejets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653" w:lineRule="exact"/>
        <w:ind w:left="306" w:right="-20"/>
        <w:jc w:val="left"/>
        <w:tabs>
          <w:tab w:pos="2600" w:val="left"/>
          <w:tab w:pos="6020" w:val="left"/>
          <w:tab w:pos="816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Arial" w:hAnsi="Arial" w:cs="Arial" w:eastAsia="Arial"/>
          <w:sz w:val="62"/>
          <w:szCs w:val="62"/>
          <w:color w:val="262626"/>
          <w:spacing w:val="0"/>
          <w:w w:val="172"/>
          <w:position w:val="-4"/>
        </w:rPr>
        <w:t>0</w:t>
      </w:r>
      <w:r>
        <w:rPr>
          <w:rFonts w:ascii="Arial" w:hAnsi="Arial" w:cs="Arial" w:eastAsia="Arial"/>
          <w:sz w:val="62"/>
          <w:szCs w:val="62"/>
          <w:color w:val="262626"/>
          <w:spacing w:val="0"/>
          <w:w w:val="100"/>
          <w:position w:val="-4"/>
        </w:rPr>
        <w:tab/>
      </w:r>
      <w:r>
        <w:rPr>
          <w:rFonts w:ascii="Arial" w:hAnsi="Arial" w:cs="Arial" w:eastAsia="Arial"/>
          <w:sz w:val="62"/>
          <w:szCs w:val="62"/>
          <w:color w:val="262626"/>
          <w:spacing w:val="0"/>
          <w:w w:val="100"/>
          <w:position w:val="-4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  <w:position w:val="13"/>
        </w:rPr>
        <w:t>Petit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6"/>
          <w:w w:val="114"/>
          <w:position w:val="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4"/>
          <w:position w:val="13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10"/>
          <w:w w:val="114"/>
          <w:position w:val="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99"/>
          <w:position w:val="13"/>
        </w:rPr>
        <w:t>J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36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6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  <w:position w:val="13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00"/>
          <w:position w:val="13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8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  <w:position w:val="13"/>
        </w:rPr>
        <w:t>exces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"/>
          <w:w w:val="114"/>
          <w:position w:val="13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96"/>
          <w:position w:val="13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34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  <w:position w:val="13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13"/>
          <w:position w:val="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3"/>
          <w:position w:val="13"/>
        </w:rPr>
        <w:t>ment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13"/>
          <w:position w:val="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3"/>
          <w:position w:val="13"/>
        </w:rPr>
        <w:t>do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13"/>
          <w:position w:val="13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  <w:position w:val="13"/>
        </w:rPr>
        <w:t>ée.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13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13"/>
        </w:rPr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9"/>
          <w:w w:val="113"/>
          <w:position w:val="13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  <w:position w:val="13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2"/>
          <w:w w:val="113"/>
          <w:position w:val="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3"/>
          <w:position w:val="13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8"/>
          <w:w w:val="113"/>
          <w:position w:val="13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  <w:position w:val="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"/>
          <w:w w:val="113"/>
          <w:position w:val="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3"/>
          <w:position w:val="13"/>
        </w:rPr>
        <w:t>MORACHINI.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  <w:position w:val="13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  <w:position w:val="13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  <w:position w:val="13"/>
        </w:rPr>
        <w:t>CASINCA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704" w:lineRule="exact"/>
        <w:ind w:left="270" w:right="-20"/>
        <w:jc w:val="left"/>
        <w:tabs>
          <w:tab w:pos="2620" w:val="left"/>
          <w:tab w:pos="588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66.239998pt;margin-top:42.661194pt;width:33.480pt;height:121.32pt;mso-position-horizontal-relative:page;mso-position-vertical-relative:paragraph;z-index:-13324" type="#_x0000_t75">
            <v:imagedata r:id="rId235" o:title=""/>
          </v:shape>
        </w:pict>
      </w:r>
      <w:r>
        <w:rPr>
          <w:rFonts w:ascii="Times New Roman" w:hAnsi="Times New Roman" w:cs="Times New Roman" w:eastAsia="Times New Roman"/>
          <w:sz w:val="73"/>
          <w:szCs w:val="73"/>
          <w:color w:val="111111"/>
          <w:spacing w:val="0"/>
          <w:w w:val="154"/>
          <w:position w:val="1"/>
        </w:rPr>
        <w:t>0</w:t>
      </w:r>
      <w:r>
        <w:rPr>
          <w:rFonts w:ascii="Times New Roman" w:hAnsi="Times New Roman" w:cs="Times New Roman" w:eastAsia="Times New Roman"/>
          <w:sz w:val="73"/>
          <w:szCs w:val="73"/>
          <w:color w:val="111111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73"/>
          <w:szCs w:val="73"/>
          <w:color w:val="111111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  <w:position w:val="29"/>
        </w:rPr>
        <w:t>Précoce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  <w:position w:val="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1"/>
          <w:w w:val="100"/>
          <w:position w:val="29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29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"/>
          <w:w w:val="100"/>
          <w:position w:val="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3"/>
          <w:position w:val="29"/>
        </w:rPr>
        <w:t>Juille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"/>
          <w:w w:val="113"/>
          <w:position w:val="29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48"/>
          <w:position w:val="29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12"/>
          <w:w w:val="100"/>
          <w:position w:val="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  <w:position w:val="29"/>
        </w:rPr>
        <w:t>arbre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  <w:position w:val="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7"/>
          <w:w w:val="100"/>
          <w:position w:val="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3"/>
          <w:position w:val="29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8"/>
          <w:w w:val="113"/>
          <w:position w:val="29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113"/>
          <w:position w:val="2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7"/>
          <w:w w:val="113"/>
          <w:position w:val="29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13"/>
          <w:position w:val="29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13"/>
          <w:position w:val="29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  <w:position w:val="29"/>
        </w:rPr>
        <w:t>x.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56"/>
          <w:w w:val="113"/>
          <w:position w:val="2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29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29"/>
        </w:rPr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8"/>
          <w:position w:val="2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9"/>
          <w:w w:val="108"/>
          <w:position w:val="29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6"/>
          <w:w w:val="105"/>
          <w:position w:val="29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  <w:position w:val="29"/>
        </w:rPr>
        <w:t>incu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638" w:right="-20"/>
        <w:jc w:val="left"/>
        <w:tabs>
          <w:tab w:pos="592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9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7"/>
          <w:w w:val="109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9"/>
        </w:rPr>
        <w:t>écoce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4"/>
          <w:w w:val="109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fin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Juil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arbre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9"/>
          <w:w w:val="111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pine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3"/>
          <w:w w:val="11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1"/>
        </w:rPr>
        <w:t>x.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55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95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icol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4"/>
          <w:w w:val="114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7"/>
          <w:w w:val="114"/>
        </w:rPr>
        <w:t>Z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"/>
          <w:w w:val="108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</w:rPr>
        <w:t>zz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"/>
          <w:w w:val="113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0"/>
        </w:rPr>
        <w:t>ni.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45" w:right="-20"/>
        <w:jc w:val="left"/>
        <w:tabs>
          <w:tab w:pos="4580" w:val="left"/>
          <w:tab w:pos="588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1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1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10"/>
          <w:w w:val="111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1"/>
        </w:rPr>
        <w:t>oce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2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fin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5"/>
        </w:rPr>
        <w:t>Juillet.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9"/>
          <w:w w:val="115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5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15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5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"/>
          <w:w w:val="115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00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pi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Voir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Mor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"/>
          <w:w w:val="111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1"/>
          <w:w w:val="119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hini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653" w:right="-20"/>
        <w:jc w:val="left"/>
        <w:tabs>
          <w:tab w:pos="4400" w:val="left"/>
          <w:tab w:pos="5880" w:val="left"/>
          <w:tab w:pos="740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61.919998pt;margin-top:-9.622321pt;width:33.119999pt;height:67.680pt;mso-position-horizontal-relative:page;mso-position-vertical-relative:paragraph;z-index:-13323" type="#_x0000_t75">
            <v:imagedata r:id="rId236" o:title=""/>
          </v:shape>
        </w:pict>
      </w:r>
      <w:r>
        <w:rPr/>
        <w:pict>
          <v:shape style="position:absolute;margin-left:123.839996pt;margin-top:-10.342346pt;width:34.560001pt;height:71.279999pt;mso-position-horizontal-relative:page;mso-position-vertical-relative:paragraph;z-index:-13322" type="#_x0000_t75">
            <v:imagedata r:id="rId23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"/>
          <w:w w:val="111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2"/>
          <w:w w:val="111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ilicata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9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1"/>
        </w:rPr>
        <w:t>Jaune.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50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Noy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éff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"/>
          <w:w w:val="11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é.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6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Sbacca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8"/>
          <w:w w:val="114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114"/>
        </w:rPr>
        <w:t>hjo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3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a.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2"/>
          <w:w w:val="11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7"/>
        </w:rPr>
        <w:t>icol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"/>
          <w:w w:val="107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8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5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4"/>
          <w:w w:val="11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4"/>
          <w:w w:val="11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0"/>
        </w:rPr>
        <w:t>il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3"/>
          <w:w w:val="11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"/>
          <w:w w:val="11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0"/>
        </w:rPr>
        <w:t>ata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vio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63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3"/>
          <w:w w:val="118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8"/>
        </w:rPr>
        <w:t>tt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8"/>
        </w:rPr>
        <w:t>e,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"/>
          <w:w w:val="118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pl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1"/>
        </w:rPr>
        <w:t>sav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6"/>
          <w:w w:val="111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1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1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1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1"/>
        </w:rPr>
        <w:t>se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1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et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pl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fine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2"/>
        </w:rPr>
        <w:t>Jaune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3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67" w:right="-20"/>
        <w:jc w:val="left"/>
        <w:tabs>
          <w:tab w:pos="498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54.720001pt;margin-top:-12.107681pt;width:124.559998pt;height:248.759995pt;mso-position-horizontal-relative:page;mso-position-vertical-relative:paragraph;z-index:-13325" type="#_x0000_t75">
            <v:imagedata r:id="rId23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79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vraie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2"/>
          <w:w w:val="11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6"/>
          <w:w w:val="11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do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"/>
          <w:w w:val="111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1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8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1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3"/>
          <w:w w:val="111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1"/>
        </w:rPr>
        <w:t>y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2"/>
          <w:w w:val="111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2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7"/>
        </w:rPr>
        <w:t>éguisé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28"/>
          <w:w w:val="117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7"/>
        </w:rPr>
        <w:t>d'un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8"/>
          <w:w w:val="117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5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"/>
          <w:w w:val="115"/>
        </w:rPr>
        <w:t>ô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7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7"/>
        </w:rPr>
        <w:t>é.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4" w:lineRule="exact"/>
        <w:ind w:left="2667" w:right="2821"/>
        <w:jc w:val="left"/>
        <w:tabs>
          <w:tab w:pos="4760" w:val="left"/>
          <w:tab w:pos="5620" w:val="left"/>
        </w:tabs>
        <w:rPr>
          <w:rFonts w:ascii="Arial" w:hAnsi="Arial" w:cs="Arial" w:eastAsia="Arial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Il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111111"/>
          <w:spacing w:val="-12"/>
          <w:w w:val="150"/>
          <w:b/>
          <w:bCs/>
        </w:rPr>
        <w:t>l</w:t>
      </w:r>
      <w:r>
        <w:rPr>
          <w:rFonts w:ascii="Arial" w:hAnsi="Arial" w:cs="Arial" w:eastAsia="Arial"/>
          <w:sz w:val="21"/>
          <w:szCs w:val="21"/>
          <w:color w:val="383838"/>
          <w:spacing w:val="0"/>
          <w:w w:val="92"/>
          <w:b/>
          <w:bCs/>
        </w:rPr>
        <w:t>'</w:t>
      </w:r>
      <w:r>
        <w:rPr>
          <w:rFonts w:ascii="Arial" w:hAnsi="Arial" w:cs="Arial" w:eastAsia="Arial"/>
          <w:sz w:val="21"/>
          <w:szCs w:val="21"/>
          <w:color w:val="383838"/>
          <w:spacing w:val="-8"/>
          <w:w w:val="100"/>
          <w:b/>
          <w:bCs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7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pp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3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Bir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8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6"/>
        </w:rPr>
        <w:t>Epin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0"/>
          <w:w w:val="116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6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57"/>
          <w:w w:val="11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-5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éger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2"/>
        </w:rPr>
        <w:t>refl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2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38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5"/>
          <w:w w:val="11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3"/>
          <w:w w:val="118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1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7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une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9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8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12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1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7"/>
          <w:w w:val="112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0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"/>
          <w:w w:val="112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7"/>
          <w:w w:val="112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8"/>
          <w:w w:val="112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8"/>
          <w:w w:val="112"/>
        </w:rPr>
        <w:t> </w:t>
      </w:r>
      <w:r>
        <w:rPr>
          <w:rFonts w:ascii="Arial" w:hAnsi="Arial" w:cs="Arial" w:eastAsia="Arial"/>
          <w:sz w:val="26"/>
          <w:szCs w:val="26"/>
          <w:color w:val="383838"/>
          <w:spacing w:val="0"/>
          <w:w w:val="59"/>
        </w:rPr>
        <w:t>"*</w:t>
      </w:r>
      <w:r>
        <w:rPr>
          <w:rFonts w:ascii="Arial" w:hAnsi="Arial" w:cs="Arial" w:eastAsia="Arial"/>
          <w:sz w:val="26"/>
          <w:szCs w:val="2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82" w:lineRule="exact"/>
        <w:ind w:left="5026" w:right="5317"/>
        <w:jc w:val="center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color w:val="383838"/>
          <w:spacing w:val="0"/>
          <w:w w:val="56"/>
          <w:position w:val="-1"/>
        </w:rPr>
        <w:t>.,</w:t>
      </w:r>
      <w:r>
        <w:rPr>
          <w:rFonts w:ascii="Arial" w:hAnsi="Arial" w:cs="Arial" w:eastAsia="Arial"/>
          <w:sz w:val="34"/>
          <w:szCs w:val="34"/>
          <w:color w:val="000000"/>
          <w:spacing w:val="0"/>
          <w:w w:val="100"/>
          <w:position w:val="0"/>
        </w:rPr>
      </w:r>
    </w:p>
    <w:p>
      <w:pPr>
        <w:spacing w:before="0" w:after="0" w:line="196" w:lineRule="exact"/>
        <w:ind w:left="2681" w:right="-20"/>
        <w:jc w:val="left"/>
        <w:tabs>
          <w:tab w:pos="5380" w:val="left"/>
          <w:tab w:pos="624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Serait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Riniclot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9"/>
          <w:w w:val="112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1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jau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"/>
          <w:w w:val="112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49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2"/>
        </w:rPr>
        <w:t>Epin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7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67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0"/>
        </w:rPr>
        <w:t>Nicol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5"/>
          <w:w w:val="11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8"/>
        </w:rPr>
        <w:t>s.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68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3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2"/>
          <w:w w:val="11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3"/>
        </w:rPr>
        <w:t>rait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1"/>
          <w:w w:val="1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Riniclotte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2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1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"/>
          <w:w w:val="11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3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7"/>
          <w:w w:val="113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7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40" w:right="-20"/>
        <w:jc w:val="left"/>
        <w:tabs>
          <w:tab w:pos="268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14"/>
          <w:szCs w:val="14"/>
          <w:color w:val="262626"/>
          <w:spacing w:val="0"/>
          <w:w w:val="145"/>
          <w:b/>
          <w:bCs/>
          <w:position w:val="-5"/>
        </w:rPr>
        <w:t>0</w:t>
      </w:r>
      <w:r>
        <w:rPr>
          <w:rFonts w:ascii="Times New Roman" w:hAnsi="Times New Roman" w:cs="Times New Roman" w:eastAsia="Times New Roman"/>
          <w:sz w:val="14"/>
          <w:szCs w:val="14"/>
          <w:color w:val="262626"/>
          <w:spacing w:val="0"/>
          <w:w w:val="100"/>
          <w:b/>
          <w:bCs/>
          <w:position w:val="-5"/>
        </w:rPr>
        <w:tab/>
      </w:r>
      <w:r>
        <w:rPr>
          <w:rFonts w:ascii="Times New Roman" w:hAnsi="Times New Roman" w:cs="Times New Roman" w:eastAsia="Times New Roman"/>
          <w:sz w:val="14"/>
          <w:szCs w:val="14"/>
          <w:color w:val="262626"/>
          <w:spacing w:val="0"/>
          <w:w w:val="100"/>
          <w:b/>
          <w:bCs/>
          <w:position w:val="-5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  <w:position w:val="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4"/>
          <w:w w:val="112"/>
          <w:position w:val="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8"/>
          <w:w w:val="112"/>
          <w:position w:val="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8"/>
          <w:w w:val="112"/>
          <w:position w:val="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"/>
          <w:w w:val="112"/>
          <w:position w:val="0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112"/>
          <w:position w:val="0"/>
        </w:rPr>
        <w:t>ll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3"/>
          <w:w w:val="112"/>
          <w:position w:val="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  <w:position w:val="0"/>
        </w:rPr>
        <w:t>ca,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"/>
          <w:w w:val="112"/>
          <w:position w:val="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  <w:position w:val="0"/>
        </w:rPr>
        <w:t>usina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12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  <w:position w:val="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9"/>
          <w:w w:val="112"/>
          <w:position w:val="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0"/>
          <w:w w:val="112"/>
          <w:position w:val="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  <w:position w:val="0"/>
        </w:rPr>
        <w:t>va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"/>
          <w:w w:val="112"/>
          <w:position w:val="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12"/>
          <w:position w:val="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  <w:position w:val="0"/>
        </w:rPr>
        <w:t>ca.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9"/>
          <w:w w:val="112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  <w:position w:val="0"/>
        </w:rPr>
        <w:t>Peu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  <w:position w:val="0"/>
        </w:rPr>
        <w:t>ou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38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  <w:position w:val="0"/>
        </w:rPr>
        <w:t>fa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1"/>
          <w:w w:val="114"/>
          <w:position w:val="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  <w:position w:val="0"/>
        </w:rPr>
        <w:t>sses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2"/>
          <w:w w:val="114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6"/>
          <w:position w:val="0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"/>
          <w:w w:val="116"/>
          <w:position w:val="0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112"/>
          <w:position w:val="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-1"/>
          <w:w w:val="112"/>
          <w:position w:val="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  <w:position w:val="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96" w:right="-20"/>
        <w:jc w:val="left"/>
        <w:tabs>
          <w:tab w:pos="5780" w:val="left"/>
          <w:tab w:pos="740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22.751801pt;margin-top:4.446638pt;width:21.962001pt;height:50pt;mso-position-horizontal-relative:page;mso-position-vertical-relative:paragraph;z-index:-13318" type="#_x0000_t202" filled="f" stroked="f">
            <v:textbox inset="0,0,0,0">
              <w:txbxContent>
                <w:p>
                  <w:pPr>
                    <w:spacing w:before="0" w:after="0" w:line="1000" w:lineRule="exact"/>
                    <w:ind w:right="-190"/>
                    <w:jc w:val="left"/>
                    <w:rPr>
                      <w:rFonts w:ascii="Arial" w:hAnsi="Arial" w:cs="Arial" w:eastAsia="Arial"/>
                      <w:sz w:val="100"/>
                      <w:szCs w:val="100"/>
                    </w:rPr>
                  </w:pPr>
                  <w:rPr/>
                  <w:r>
                    <w:rPr>
                      <w:rFonts w:ascii="Arial" w:hAnsi="Arial" w:cs="Arial" w:eastAsia="Arial"/>
                      <w:sz w:val="100"/>
                      <w:szCs w:val="100"/>
                      <w:color w:val="111111"/>
                      <w:spacing w:val="0"/>
                      <w:w w:val="79"/>
                      <w:i/>
                      <w:position w:val="-1"/>
                    </w:rPr>
                    <w:t>0</w:t>
                  </w:r>
                  <w:r>
                    <w:rPr>
                      <w:rFonts w:ascii="Arial" w:hAnsi="Arial" w:cs="Arial" w:eastAsia="Arial"/>
                      <w:sz w:val="100"/>
                      <w:szCs w:val="100"/>
                      <w:color w:val="000000"/>
                      <w:spacing w:val="0"/>
                      <w:w w:val="100"/>
                      <w:position w:val="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2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ina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8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2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rdi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ve,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mau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ve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ou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verte.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rbre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3"/>
        </w:rPr>
        <w:t>épineux.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Noya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6"/>
        </w:rPr>
        <w:t>assez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4"/>
          <w:w w:val="11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lib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1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14" w:after="0" w:line="240" w:lineRule="auto"/>
        <w:ind w:left="589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5"/>
          <w:w w:val="114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7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z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1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Nic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"/>
          <w:w w:val="114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-6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as,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2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ez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son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fr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14"/>
        </w:rPr>
        <w:t>è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08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23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26" w:lineRule="exact"/>
        <w:ind w:left="270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  <w:position w:val="-1"/>
        </w:rPr>
        <w:t>Pour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0"/>
          <w:w w:val="114"/>
          <w:position w:val="-1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14"/>
          <w:position w:val="-1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  <w:position w:val="-1"/>
        </w:rPr>
        <w:t>moi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7"/>
          <w:w w:val="114"/>
          <w:position w:val="-1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8"/>
          <w:w w:val="114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  <w:position w:val="-1"/>
        </w:rPr>
        <w:t>(Prun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"/>
          <w:w w:val="114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107"/>
          <w:position w:val="-1"/>
        </w:rPr>
        <w:t>ll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3"/>
          <w:w w:val="107"/>
          <w:position w:val="-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24"/>
          <w:position w:val="-1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  <w:position w:val="-1"/>
        </w:rPr>
        <w:t>r)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3" w:after="0" w:line="377" w:lineRule="auto"/>
        <w:ind w:left="680" w:right="915" w:firstLine="-187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Arial" w:hAnsi="Arial" w:cs="Arial" w:eastAsia="Arial"/>
          <w:sz w:val="29"/>
          <w:szCs w:val="29"/>
          <w:color w:val="262626"/>
          <w:spacing w:val="0"/>
          <w:w w:val="100"/>
        </w:rPr>
        <w:t>*</w:t>
      </w:r>
      <w:r>
        <w:rPr>
          <w:rFonts w:ascii="Arial" w:hAnsi="Arial" w:cs="Arial" w:eastAsia="Arial"/>
          <w:sz w:val="29"/>
          <w:szCs w:val="29"/>
          <w:color w:val="262626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6"/>
        </w:rPr>
        <w:t>Cett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6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4"/>
          <w:w w:val="11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6"/>
        </w:rPr>
        <w:t>peti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8"/>
          <w:w w:val="116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6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6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Rei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8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4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ud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ès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joli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9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3"/>
        </w:rPr>
        <w:t>rosâtre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8"/>
          <w:w w:val="11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trouve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1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encore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4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chez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2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Ag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14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6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tini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7"/>
          <w:w w:val="114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"/>
          <w:w w:val="114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2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nt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5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1"/>
        </w:rPr>
        <w:t>Barc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2"/>
          <w:w w:val="111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2"/>
          <w:w w:val="133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6"/>
        </w:rPr>
        <w:t>tt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9"/>
          <w:w w:val="116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33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3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2"/>
        </w:rPr>
        <w:t>Maturité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4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7"/>
          <w:w w:val="112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12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ière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6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2"/>
          <w:w w:val="112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12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2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"/>
          <w:w w:val="112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0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1"/>
          <w:w w:val="118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8"/>
        </w:rPr>
        <w:t>'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12"/>
          <w:w w:val="118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8"/>
        </w:rPr>
        <w:t>oût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1"/>
          <w:w w:val="118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8"/>
        </w:rPr>
        <w:t>(délicieuse)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49" w:after="0" w:line="454" w:lineRule="auto"/>
        <w:ind w:left="694" w:right="834" w:firstLine="-187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Cette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6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8"/>
          <w:w w:val="114"/>
        </w:rPr>
        <w:t>g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2"/>
          <w:w w:val="114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osse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5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reine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"/>
          <w:w w:val="100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6"/>
          <w:w w:val="100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7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3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"/>
          <w:w w:val="11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14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jau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2"/>
          <w:w w:val="114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6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avec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es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ref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7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14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6"/>
          <w:w w:val="114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8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roses.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9"/>
          <w:w w:val="10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1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8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7"/>
          <w:w w:val="114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4"/>
        </w:rPr>
        <w:t>pineux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"/>
          <w:w w:val="11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vi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nt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2"/>
          <w:szCs w:val="22"/>
          <w:color w:val="494949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1"/>
          <w:w w:val="10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14"/>
        </w:rPr>
        <w:t>Juil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3"/>
          <w:w w:val="114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21"/>
        </w:rPr>
        <w:t>et.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2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4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6"/>
          <w:w w:val="10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ez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2"/>
        </w:rPr>
        <w:t>A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go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2"/>
          <w:w w:val="100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tini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3"/>
        </w:rPr>
        <w:t>V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6"/>
          <w:w w:val="100"/>
        </w:rPr>
        <w:t>n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12"/>
          <w:w w:val="100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nt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0"/>
        </w:rPr>
        <w:t>Barchetta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0"/>
          <w:w w:val="100"/>
        </w:rPr>
        <w:t>(dél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0"/>
          <w:w w:val="64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111111"/>
          <w:spacing w:val="-29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5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12"/>
          <w:w w:val="80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2"/>
          <w:w w:val="12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5"/>
          <w:w w:val="101"/>
        </w:rPr>
        <w:t>u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0"/>
          <w:w w:val="114"/>
        </w:rPr>
        <w:t>s</w:t>
      </w:r>
      <w:r>
        <w:rPr>
          <w:rFonts w:ascii="Times New Roman" w:hAnsi="Times New Roman" w:cs="Times New Roman" w:eastAsia="Times New Roman"/>
          <w:sz w:val="20"/>
          <w:szCs w:val="20"/>
          <w:color w:val="5D5D5D"/>
          <w:spacing w:val="-4"/>
          <w:w w:val="114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383838"/>
          <w:spacing w:val="-11"/>
          <w:w w:val="120"/>
        </w:rPr>
        <w:t>)</w:t>
      </w:r>
      <w:r>
        <w:rPr>
          <w:rFonts w:ascii="Times New Roman" w:hAnsi="Times New Roman" w:cs="Times New Roman" w:eastAsia="Times New Roman"/>
          <w:sz w:val="20"/>
          <w:szCs w:val="20"/>
          <w:color w:val="828280"/>
          <w:spacing w:val="0"/>
          <w:w w:val="167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415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3"/>
          <w:w w:val="112"/>
        </w:rPr>
        <w:t>c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12"/>
        </w:rPr>
        <w:t>t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6"/>
          <w:w w:val="112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1"/>
          <w:w w:val="112"/>
        </w:rPr>
        <w:t>r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2"/>
        </w:rPr>
        <w:t>e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10"/>
          <w:w w:val="11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0"/>
          <w:w w:val="96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262626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94949"/>
          <w:spacing w:val="0"/>
          <w:w w:val="115"/>
        </w:rPr>
        <w:t>983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89"/>
        <w:jc w:val="right"/>
        <w:rPr>
          <w:rFonts w:ascii="Courier New" w:hAnsi="Courier New" w:cs="Courier New" w:eastAsia="Courier New"/>
          <w:sz w:val="22"/>
          <w:szCs w:val="22"/>
        </w:rPr>
      </w:pPr>
      <w:rPr/>
      <w:r>
        <w:rPr>
          <w:rFonts w:ascii="Courier New" w:hAnsi="Courier New" w:cs="Courier New" w:eastAsia="Courier New"/>
          <w:sz w:val="22"/>
          <w:szCs w:val="22"/>
          <w:color w:val="383838"/>
          <w:spacing w:val="0"/>
          <w:w w:val="93"/>
        </w:rPr>
        <w:t>!50</w:t>
      </w:r>
      <w:r>
        <w:rPr>
          <w:rFonts w:ascii="Courier New" w:hAnsi="Courier New" w:cs="Courier New" w:eastAsia="Courier New"/>
          <w:sz w:val="22"/>
          <w:szCs w:val="22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500" w:bottom="0" w:left="1120" w:right="300"/>
        </w:sectPr>
      </w:pPr>
      <w:rPr/>
    </w:p>
    <w:p>
      <w:pPr>
        <w:spacing w:before="97" w:after="0" w:line="102" w:lineRule="exact"/>
        <w:ind w:right="91"/>
        <w:jc w:val="right"/>
        <w:rPr>
          <w:rFonts w:ascii="Times New Roman" w:hAnsi="Times New Roman" w:cs="Times New Roman" w:eastAsia="Times New Roman"/>
          <w:sz w:val="9"/>
          <w:szCs w:val="9"/>
        </w:rPr>
      </w:pPr>
      <w:rPr/>
      <w:r>
        <w:rPr/>
        <w:pict>
          <v:group style="position:absolute;margin-left:.179471pt;margin-top:0pt;width:.1pt;height:263.297858pt;mso-position-horizontal-relative:page;mso-position-vertical-relative:page;z-index:-13317" coordorigin="4,0" coordsize="2,5266">
            <v:shape style="position:absolute;left:4;top:0;width:2;height:5266" coordorigin="4,0" coordsize="0,5266" path="m4,5282l4,16e" filled="f" stroked="t" strokeweight=".717883pt" strokecolor="#000000">
              <v:path arrowok="t"/>
            </v:shape>
          </v:group>
          <w10:wrap type="none"/>
        </w:pict>
      </w:r>
      <w:r>
        <w:rPr/>
        <w:pict>
          <v:group style="position:absolute;margin-left:1.615237pt;margin-top:308.741699pt;width:.1pt;height:47.590801pt;mso-position-horizontal-relative:page;mso-position-vertical-relative:page;z-index:-13316" coordorigin="32,6175" coordsize="2,952">
            <v:shape style="position:absolute;left:32;top:6175;width:2;height:952" coordorigin="32,6175" coordsize="0,952" path="m32,7127l32,6175e" filled="f" stroked="t" strokeweight=".358942pt" strokecolor="#000000">
              <v:path arrowok="t"/>
            </v:shape>
          </v:group>
          <w10:wrap type="none"/>
        </w:pict>
      </w:r>
      <w:r>
        <w:rPr/>
        <w:pict>
          <v:group style="position:absolute;margin-left:.717883pt;margin-top:395.693329pt;width:.1pt;height:89.098567pt;mso-position-horizontal-relative:page;mso-position-vertical-relative:page;z-index:-13315" coordorigin="14,7914" coordsize="2,1782">
            <v:shape style="position:absolute;left:14;top:7914;width:2;height:1782" coordorigin="14,7914" coordsize="0,1782" path="m14,9696l14,7914e" filled="f" stroked="t" strokeweight=".717883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color w:val="565656"/>
          <w:spacing w:val="0"/>
          <w:w w:val="167"/>
        </w:rPr>
        <w:t>V)</w:t>
      </w:r>
      <w:r>
        <w:rPr>
          <w:rFonts w:ascii="Times New Roman" w:hAnsi="Times New Roman" w:cs="Times New Roman" w:eastAsia="Times New Roman"/>
          <w:sz w:val="9"/>
          <w:szCs w:val="9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8" w:lineRule="exact"/>
        <w:ind w:left="5831" w:right="6064"/>
        <w:jc w:val="center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3D3D3D"/>
          <w:spacing w:val="0"/>
          <w:w w:val="62"/>
          <w:position w:val="-1"/>
        </w:rPr>
        <w:t>1</w:t>
      </w:r>
      <w:r>
        <w:rPr>
          <w:rFonts w:ascii="Arial" w:hAnsi="Arial" w:cs="Arial" w:eastAsia="Arial"/>
          <w:sz w:val="22"/>
          <w:szCs w:val="22"/>
          <w:color w:val="3D3D3D"/>
          <w:spacing w:val="29"/>
          <w:w w:val="62"/>
          <w:position w:val="-1"/>
        </w:rPr>
        <w:t> </w:t>
      </w:r>
      <w:r>
        <w:rPr>
          <w:rFonts w:ascii="Arial" w:hAnsi="Arial" w:cs="Arial" w:eastAsia="Arial"/>
          <w:sz w:val="22"/>
          <w:szCs w:val="22"/>
          <w:color w:val="232323"/>
          <w:spacing w:val="-2"/>
          <w:w w:val="109"/>
          <w:position w:val="-1"/>
        </w:rPr>
        <w:t>S</w:t>
      </w:r>
      <w:r>
        <w:rPr>
          <w:rFonts w:ascii="Arial" w:hAnsi="Arial" w:cs="Arial" w:eastAsia="Arial"/>
          <w:sz w:val="22"/>
          <w:szCs w:val="22"/>
          <w:color w:val="3D3D3D"/>
          <w:spacing w:val="-2"/>
          <w:w w:val="110"/>
          <w:position w:val="-1"/>
        </w:rPr>
        <w:t>U</w:t>
      </w:r>
      <w:r>
        <w:rPr>
          <w:rFonts w:ascii="Arial" w:hAnsi="Arial" w:cs="Arial" w:eastAsia="Arial"/>
          <w:sz w:val="22"/>
          <w:szCs w:val="22"/>
          <w:color w:val="232323"/>
          <w:spacing w:val="-5"/>
          <w:w w:val="109"/>
          <w:position w:val="-1"/>
        </w:rPr>
        <w:t>S</w:t>
      </w:r>
      <w:r>
        <w:rPr>
          <w:rFonts w:ascii="Arial" w:hAnsi="Arial" w:cs="Arial" w:eastAsia="Arial"/>
          <w:sz w:val="22"/>
          <w:szCs w:val="22"/>
          <w:color w:val="3D3D3D"/>
          <w:spacing w:val="0"/>
          <w:w w:val="116"/>
          <w:position w:val="-1"/>
        </w:rPr>
        <w:t>INI</w:t>
      </w:r>
      <w:r>
        <w:rPr>
          <w:rFonts w:ascii="Arial" w:hAnsi="Arial" w:cs="Arial" w:eastAsia="Arial"/>
          <w:sz w:val="22"/>
          <w:szCs w:val="22"/>
          <w:color w:val="3D3D3D"/>
          <w:spacing w:val="-2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color w:val="3D3D3D"/>
          <w:spacing w:val="0"/>
          <w:w w:val="109"/>
          <w:position w:val="-1"/>
        </w:rPr>
        <w:t>C</w:t>
      </w:r>
      <w:r>
        <w:rPr>
          <w:rFonts w:ascii="Arial" w:hAnsi="Arial" w:cs="Arial" w:eastAsia="Arial"/>
          <w:sz w:val="22"/>
          <w:szCs w:val="22"/>
          <w:color w:val="3D3D3D"/>
          <w:spacing w:val="-1"/>
          <w:w w:val="109"/>
          <w:position w:val="-1"/>
        </w:rPr>
        <w:t>O</w:t>
      </w:r>
      <w:r>
        <w:rPr>
          <w:rFonts w:ascii="Arial" w:hAnsi="Arial" w:cs="Arial" w:eastAsia="Arial"/>
          <w:sz w:val="22"/>
          <w:szCs w:val="22"/>
          <w:color w:val="232323"/>
          <w:spacing w:val="0"/>
          <w:w w:val="109"/>
          <w:position w:val="-1"/>
        </w:rPr>
        <w:t>R</w:t>
      </w:r>
      <w:r>
        <w:rPr>
          <w:rFonts w:ascii="Arial" w:hAnsi="Arial" w:cs="Arial" w:eastAsia="Arial"/>
          <w:sz w:val="22"/>
          <w:szCs w:val="22"/>
          <w:color w:val="232323"/>
          <w:spacing w:val="-3"/>
          <w:w w:val="109"/>
          <w:position w:val="-1"/>
        </w:rPr>
        <w:t>S</w:t>
      </w:r>
      <w:r>
        <w:rPr>
          <w:rFonts w:ascii="Arial" w:hAnsi="Arial" w:cs="Arial" w:eastAsia="Arial"/>
          <w:sz w:val="22"/>
          <w:szCs w:val="22"/>
          <w:color w:val="3D3D3D"/>
          <w:spacing w:val="0"/>
          <w:w w:val="172"/>
          <w:position w:val="-1"/>
        </w:rPr>
        <w:t>I</w:t>
      </w:r>
      <w:r>
        <w:rPr>
          <w:rFonts w:ascii="Arial" w:hAnsi="Arial" w:cs="Arial" w:eastAsia="Arial"/>
          <w:sz w:val="22"/>
          <w:szCs w:val="22"/>
          <w:color w:val="3D3D3D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color w:val="3D3D3D"/>
          <w:spacing w:val="-26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color w:val="3D3D3D"/>
          <w:spacing w:val="0"/>
          <w:w w:val="120"/>
          <w:position w:val="-1"/>
        </w:rPr>
        <w:t>(Liste</w:t>
      </w:r>
      <w:r>
        <w:rPr>
          <w:rFonts w:ascii="Arial" w:hAnsi="Arial" w:cs="Arial" w:eastAsia="Arial"/>
          <w:sz w:val="22"/>
          <w:szCs w:val="22"/>
          <w:color w:val="3D3D3D"/>
          <w:spacing w:val="2"/>
          <w:w w:val="120"/>
          <w:position w:val="-1"/>
        </w:rPr>
        <w:t> </w:t>
      </w:r>
      <w:r>
        <w:rPr>
          <w:rFonts w:ascii="Arial" w:hAnsi="Arial" w:cs="Arial" w:eastAsia="Arial"/>
          <w:sz w:val="22"/>
          <w:szCs w:val="22"/>
          <w:color w:val="3D3D3D"/>
          <w:spacing w:val="0"/>
          <w:w w:val="115"/>
          <w:position w:val="-1"/>
        </w:rPr>
        <w:t>apparent</w:t>
      </w:r>
      <w:r>
        <w:rPr>
          <w:rFonts w:ascii="Arial" w:hAnsi="Arial" w:cs="Arial" w:eastAsia="Arial"/>
          <w:sz w:val="22"/>
          <w:szCs w:val="22"/>
          <w:color w:val="3D3D3D"/>
          <w:spacing w:val="5"/>
          <w:w w:val="115"/>
          <w:position w:val="-1"/>
        </w:rPr>
        <w:t>e</w:t>
      </w:r>
      <w:r>
        <w:rPr>
          <w:rFonts w:ascii="Arial" w:hAnsi="Arial" w:cs="Arial" w:eastAsia="Arial"/>
          <w:sz w:val="22"/>
          <w:szCs w:val="22"/>
          <w:color w:val="565656"/>
          <w:spacing w:val="0"/>
          <w:w w:val="97"/>
          <w:position w:val="-1"/>
        </w:rPr>
        <w:t>)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7" w:after="0" w:line="240" w:lineRule="auto"/>
        <w:ind w:left="2910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3.790867pt;margin-top:8.188714pt;width:764.545455pt;height:399.512804pt;mso-position-horizontal-relative:page;mso-position-vertical-relative:paragraph;z-index:-13314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984" w:hRule="exact"/>
                    </w:trPr>
                    <w:tc>
                      <w:tcPr>
                        <w:tcW w:w="1694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1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3"/>
                            <w:w w:val="106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5"/>
                          </w:rPr>
                          <w:t>LASSIFICAT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28"/>
                            <w:w w:val="115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8"/>
                            <w:w w:val="118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87" w:right="539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0"/>
                            <w:w w:val="11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9"/>
                            <w:w w:val="102"/>
                          </w:rPr>
                          <w:t>Y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"/>
                            <w:w w:val="107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0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7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w w:val="113"/>
                          </w:rPr>
                          <w:t>APP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4"/>
                            <w:w w:val="113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-6"/>
                            <w:w w:val="120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4"/>
                            <w:w w:val="130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4"/>
                            <w:w w:val="107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3"/>
                          </w:rPr>
                          <w:t>TIONS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3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w w:val="114"/>
                          </w:rPr>
                          <w:t>CARACTE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5"/>
                            <w:w w:val="114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-19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2"/>
                          </w:rPr>
                          <w:t>STIQ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9"/>
                            <w:w w:val="112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2"/>
                            <w:w w:val="118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6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8"/>
                            <w:w w:val="10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3"/>
                          </w:rPr>
                          <w:t>ULEUR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10" w:after="0" w:line="180" w:lineRule="exact"/>
                          <w:jc w:val="left"/>
                          <w:rPr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3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  <w:w w:val="118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4"/>
                          </w:rPr>
                          <w:t>ATURI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2"/>
                            <w:w w:val="114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0"/>
                            <w:w w:val="118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7" w:after="0" w:line="190" w:lineRule="exact"/>
                          <w:jc w:val="left"/>
                          <w:rPr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3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w w:val="116"/>
                          </w:rPr>
                          <w:t>MUL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5"/>
                            <w:w w:val="1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7"/>
                            <w:w w:val="14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7"/>
                          </w:rPr>
                          <w:t>PLICA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3"/>
                            <w:w w:val="117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3"/>
                            <w:w w:val="14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5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2.871536" w:space="0" w:color="000000"/>
                        </w:tcBorders>
                      </w:tcPr>
                      <w:p>
                        <w:pPr>
                          <w:spacing w:before="7" w:after="0" w:line="190" w:lineRule="exact"/>
                          <w:jc w:val="left"/>
                          <w:rPr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20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13"/>
                          </w:rPr>
                          <w:t>DETENTEUR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2.871536" w:space="0" w:color="000000"/>
                          <w:bottom w:val="single" w:sz="5.743064" w:space="0" w:color="000000"/>
                          <w:left w:val="single" w:sz="2.871536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7" w:after="0" w:line="190" w:lineRule="exact"/>
                          <w:jc w:val="left"/>
                          <w:rPr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7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w w:val="113"/>
                          </w:rPr>
                          <w:t>RE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6"/>
                            <w:w w:val="113"/>
                          </w:rPr>
                          <w:t>G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15"/>
                          </w:rPr>
                          <w:t>ION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22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PRIMATICCI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MIRABELLE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0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PETITE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1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RONDE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607" w:right="571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JAUNE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587" w:right="539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2"/>
                          </w:rPr>
                          <w:t>JUIN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5" w:after="0" w:line="120" w:lineRule="exact"/>
                          <w:jc w:val="left"/>
                          <w:rPr>
                            <w:sz w:val="12"/>
                            <w:szCs w:val="12"/>
                          </w:rPr>
                        </w:pPr>
                        <w:rPr/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7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REJETS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2.871536" w:space="0" w:color="000000"/>
                        </w:tcBorders>
                      </w:tcPr>
                      <w:p>
                        <w:pPr>
                          <w:spacing w:before="5" w:after="0" w:line="120" w:lineRule="exact"/>
                          <w:jc w:val="left"/>
                          <w:rPr>
                            <w:sz w:val="12"/>
                            <w:szCs w:val="12"/>
                          </w:rPr>
                        </w:pPr>
                        <w:rPr/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1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QUERCI-CARDO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2.871536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5" w:after="0" w:line="120" w:lineRule="exact"/>
                          <w:jc w:val="left"/>
                          <w:rPr>
                            <w:sz w:val="12"/>
                            <w:szCs w:val="12"/>
                          </w:rPr>
                        </w:pPr>
                        <w:rPr/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24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CAP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CORSE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708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4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LUGLINI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0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PETITE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1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1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RONDE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5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4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7"/>
                            <w:w w:val="92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3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5"/>
                            <w:w w:val="91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GE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6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0"/>
                            <w:w w:val="8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18"/>
                            <w:w w:val="8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VIOLETTE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34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6E6E6E"/>
                            <w:spacing w:val="13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6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99"/>
                          </w:rPr>
                          <w:t>JUIL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4"/>
                            <w:w w:val="9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7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1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8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7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4"/>
                          </w:rPr>
                          <w:t>RE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3"/>
                            <w:w w:val="104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2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5"/>
                          </w:rPr>
                          <w:t>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nil" w:sz="6" w:space="0" w:color="auto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382" w:lineRule="auto"/>
                          <w:ind w:left="628" w:right="76" w:firstLine="-459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2"/>
                          </w:rPr>
                          <w:t>RI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2"/>
                            <w:w w:val="102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NCO-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3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BOR-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5"/>
                          </w:rPr>
                          <w:t>GU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8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MARANA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696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40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LU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  <w:w w:val="101"/>
                          </w:rPr>
                          <w:t>G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1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5"/>
                            <w:w w:val="101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6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1"/>
                          </w:rPr>
                          <w:t>PR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5"/>
                            <w:w w:val="101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5"/>
                            <w:w w:val="103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64" w:lineRule="auto"/>
                          <w:ind w:left="465" w:right="333" w:firstLine="-72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SUMERONE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PRECOCE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1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</w:rPr>
                          <w:t>MO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1"/>
                          </w:rPr>
                          <w:t>Y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0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25"/>
                          </w:rPr>
                          <w:t>NE-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5"/>
                            <w:w w:val="125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"/>
                            <w:w w:val="100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LONGUE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85" w:right="557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BRUNE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46" w:after="0" w:line="240" w:lineRule="auto"/>
                          <w:ind w:left="33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1"/>
                            <w:w w:val="100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4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"/>
                            <w:w w:val="100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5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LLET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6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2"/>
                          </w:rPr>
                          <w:t>REJ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"/>
                            <w:w w:val="102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0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373" w:lineRule="auto"/>
                          <w:ind w:left="219" w:right="160" w:firstLine="129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ZUCCO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13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0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CASTELLARE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5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6"/>
                            <w:w w:val="10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4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NCA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696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5" w:after="0" w:line="240" w:lineRule="auto"/>
                          <w:ind w:left="533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LUGLINI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5" w:after="0" w:line="240" w:lineRule="auto"/>
                          <w:ind w:left="56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PRUNE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5" w:after="0" w:line="240" w:lineRule="auto"/>
                          <w:ind w:left="10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6"/>
                          </w:rPr>
                          <w:t>MOYENNE-OBLONGUE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2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78" w:right="565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BRUNE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nil" w:sz="6" w:space="0" w:color="auto"/>
                          <w:right w:val="single" w:sz="8.6146" w:space="0" w:color="000000"/>
                        </w:tcBorders>
                      </w:tcPr>
                      <w:p>
                        <w:pPr>
                          <w:spacing w:before="45" w:after="0" w:line="240" w:lineRule="auto"/>
                          <w:ind w:left="33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8"/>
                            <w:w w:val="100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IN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7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JUILLET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2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6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2"/>
                          </w:rPr>
                          <w:t>REJETS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2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73" w:lineRule="auto"/>
                          <w:ind w:left="255" w:right="149" w:firstLine="-36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MORACCHINI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QUERCIOLO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2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4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w w:val="101"/>
                          </w:rPr>
                          <w:t>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10"/>
                            <w:w w:val="101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97"/>
                          </w:rPr>
                          <w:t>NCA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508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3" w:after="0" w:line="240" w:lineRule="auto"/>
                          <w:ind w:left="5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AOSTINI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3" w:after="0" w:line="240" w:lineRule="auto"/>
                          <w:ind w:left="38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QUETSCHE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3" w:after="0" w:line="240" w:lineRule="auto"/>
                          <w:ind w:left="9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BASILICATA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1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GIALLA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0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6"/>
                          </w:rPr>
                          <w:t>MOYENNE-OBLONGUE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93" w:right="58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JAUNE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43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6E6E6E"/>
                            <w:spacing w:val="2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7"/>
                          </w:rPr>
                          <w:t>10AOUT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6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3"/>
                            <w:w w:val="114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4"/>
                          </w:rPr>
                          <w:t>ETS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2" w:lineRule="auto"/>
                          <w:ind w:left="334" w:right="283" w:firstLine="57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GUIDONI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LUC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6"/>
                            <w:w w:val="100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98"/>
                          </w:rPr>
                          <w:t>ANA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6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MARANA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505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2"/>
                          </w:rPr>
                          <w:t>AOST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37"/>
                            <w:w w:val="10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6"/>
                            <w:w w:val="111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93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BASILICATA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0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6"/>
                            <w:w w:val="105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OY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7"/>
                            <w:w w:val="103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5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4"/>
                            <w:w w:val="105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36"/>
                          </w:rPr>
                          <w:t>E-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3"/>
                            <w:w w:val="13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7"/>
                            <w:w w:val="108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3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3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GUE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78" w:right="564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43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17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AOUT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6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RE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4"/>
                            <w:w w:val="101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2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52" w:lineRule="auto"/>
                          <w:ind w:left="248" w:right="201" w:firstLine="115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w w:val="102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0"/>
                            <w:w w:val="102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CC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1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6"/>
                            <w:w w:val="111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0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0"/>
                            <w:w w:val="18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Q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5"/>
                            <w:w w:val="101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RCIOLO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5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4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CASINCA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11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6" w:after="0" w:line="240" w:lineRule="auto"/>
                          <w:ind w:left="51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AOSTINI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6" w:after="0" w:line="240" w:lineRule="auto"/>
                          <w:ind w:left="22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VERA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BIRDONE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6" w:after="0" w:line="240" w:lineRule="auto"/>
                          <w:ind w:left="39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PETITE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8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6"/>
                            <w:w w:val="8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RONDE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96" w:after="0" w:line="240" w:lineRule="auto"/>
                          <w:ind w:left="366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VERT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FRANC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9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AOUT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5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REJETS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501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AOSTINI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w w:val="103"/>
                          </w:rPr>
                          <w:t>CLA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14"/>
                            <w:w w:val="103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DIANE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27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BOMBUCCONE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9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PETITE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0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RONDE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5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VERT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AMBRE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3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10"/>
                          </w:rPr>
                          <w:t>15AO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10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5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REJE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4"/>
                            <w:w w:val="10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5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178" w:lineRule="exact"/>
                          <w:ind w:left="233" w:right="208" w:firstLine="115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ZUCCONI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QUER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2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OLO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3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w w:val="101"/>
                          </w:rPr>
                          <w:t>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2"/>
                            <w:w w:val="101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17"/>
                            <w:w w:val="14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97"/>
                          </w:rPr>
                          <w:t>NCA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701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</w:rPr>
                          <w:t>AO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0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7"/>
                          </w:rPr>
                          <w:t>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7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99"/>
                          </w:rPr>
                          <w:t>CL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3"/>
                            <w:w w:val="9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4"/>
                            <w:w w:val="112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0"/>
                            <w:w w:val="106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323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3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0"/>
                          </w:rPr>
                          <w:t>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73" w:lineRule="auto"/>
                          <w:ind w:left="379" w:right="218" w:firstLine="-108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1"/>
                          </w:rPr>
                          <w:t>BOMBUCCO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4"/>
                            <w:w w:val="101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RI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7"/>
                            <w:w w:val="101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3"/>
                            <w:w w:val="14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3"/>
                            <w:w w:val="9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"/>
                            <w:w w:val="100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99"/>
                          </w:rPr>
                          <w:t>OTTA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73" w:lineRule="auto"/>
                          <w:ind w:left="747" w:right="468" w:firstLine="-28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AS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6"/>
                            <w:w w:val="100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1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8"/>
                            <w:w w:val="102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OR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9"/>
                            <w:w w:val="10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5"/>
                            <w:w w:val="93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5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2"/>
                          </w:rPr>
                          <w:t>NDE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nil" w:sz="6" w:space="0" w:color="auto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73" w:lineRule="auto"/>
                          <w:ind w:left="589" w:right="588" w:firstLine="72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2"/>
                          </w:rPr>
                          <w:t>VERT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4"/>
                            <w:w w:val="100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  <w:w w:val="100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0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3" w:after="0" w:line="240" w:lineRule="auto"/>
                          <w:ind w:left="36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2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3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6"/>
                          </w:rPr>
                          <w:t>UT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5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3"/>
                            <w:w w:val="114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7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5"/>
                          </w:rPr>
                          <w:t>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694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0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AOSTINI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6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CLAUDIANE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64" w:lineRule="auto"/>
                          <w:ind w:left="364" w:right="232" w:firstLine="-101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BOMBUCCONE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3"/>
                            <w:w w:val="100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NICLOTTA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2" w:lineRule="auto"/>
                          <w:ind w:left="739" w:right="465" w:firstLine="-28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ASSEZ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2"/>
                            <w:w w:val="111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ORTE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RO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4"/>
                            <w:w w:val="102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3"/>
                          </w:rPr>
                          <w:t>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78" w:right="599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JAUNE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36" w:after="0" w:line="240" w:lineRule="auto"/>
                          <w:ind w:left="36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5"/>
                            <w:szCs w:val="15"/>
                            <w:color w:val="565656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5"/>
                            <w:szCs w:val="15"/>
                            <w:color w:val="565656"/>
                            <w:spacing w:val="17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6"/>
                            <w:w w:val="102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8"/>
                          </w:rPr>
                          <w:t>5AOUT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3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3"/>
                            <w:w w:val="114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7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5"/>
                          </w:rPr>
                          <w:t>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2" w:lineRule="auto"/>
                          <w:ind w:left="215" w:right="234" w:firstLine="115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ZUCCONI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4"/>
                          </w:rPr>
                          <w:t>Q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5"/>
                            <w:w w:val="104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7"/>
                            <w:w w:val="102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3"/>
                            <w:w w:val="14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OLO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0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3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w w:val="99"/>
                          </w:rPr>
                          <w:t>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2"/>
                            <w:w w:val="9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99"/>
                          </w:rPr>
                          <w:t>NCA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5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3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SITTEMBRINI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5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4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PRUNE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373" w:lineRule="auto"/>
                          <w:ind w:left="479" w:right="357" w:firstLine="-101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SUMERONE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TARDIVE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65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MOYENNE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 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OBLONGUE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8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BRUNE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3" w:after="0" w:line="240" w:lineRule="auto"/>
                          <w:ind w:left="7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#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65656"/>
                            <w:spacing w:val="2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0"/>
                          </w:rPr>
                          <w:t>30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1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7"/>
                            <w:w w:val="103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2"/>
                            <w:w w:val="10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6"/>
                            <w:w w:val="10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MB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  <w:w w:val="101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2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2"/>
                          </w:rPr>
                          <w:t>REJETS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52" w:lineRule="auto"/>
                          <w:ind w:left="201" w:right="239" w:firstLine="122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ZUCCONI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4"/>
                          </w:rPr>
                          <w:t>QU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7"/>
                            <w:w w:val="104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4"/>
                            <w:w w:val="100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CI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5"/>
                            <w:w w:val="101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8"/>
                            <w:w w:val="110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5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single" w:sz="5.743064" w:space="0" w:color="000000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1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w w:val="101"/>
                          </w:rPr>
                          <w:t>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10"/>
                            <w:w w:val="101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78787"/>
                            <w:spacing w:val="-4"/>
                            <w:w w:val="1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99"/>
                          </w:rPr>
                          <w:t>NCA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72" w:hRule="exact"/>
                    </w:trPr>
                    <w:tc>
                      <w:tcPr>
                        <w:tcW w:w="1694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2" w:after="0" w:line="120" w:lineRule="exact"/>
                          <w:jc w:val="left"/>
                          <w:rPr>
                            <w:sz w:val="12"/>
                            <w:szCs w:val="12"/>
                          </w:rPr>
                        </w:pPr>
                        <w:rPr/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31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SITTEMBRINI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691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5" w:after="0" w:line="110" w:lineRule="exact"/>
                          <w:jc w:val="left"/>
                          <w:rPr>
                            <w:sz w:val="11"/>
                            <w:szCs w:val="11"/>
                          </w:rPr>
                        </w:pPr>
                        <w:rPr/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3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PRU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5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0"/>
                            <w:w w:val="100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1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SAUVAGE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21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9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PRUGNU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2111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24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2"/>
                          </w:rPr>
                          <w:t>PE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3"/>
                            <w:w w:val="10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9"/>
                            <w:w w:val="14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97"/>
                          </w:rPr>
                          <w:t>TE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1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1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4"/>
                            <w:w w:val="111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3"/>
                          </w:rPr>
                          <w:t>DE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800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8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BRUNE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590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43" w:after="0" w:line="240" w:lineRule="auto"/>
                          <w:ind w:left="10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FIN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2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-7"/>
                            <w:w w:val="102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5"/>
                            <w:w w:val="107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9"/>
                            <w:w w:val="10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"/>
                            <w:w w:val="10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10"/>
                            <w:w w:val="105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"/>
                            <w:w w:val="108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RE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768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2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6E6E6E"/>
                            <w:spacing w:val="0"/>
                            <w:w w:val="101"/>
                          </w:rPr>
                          <w:t>REJETS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81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8.6146" w:space="0" w:color="000000"/>
                          <w:right w:val="single" w:sz="5.743064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201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w w:val="103"/>
                          </w:rPr>
                          <w:t>BAST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-6"/>
                            <w:w w:val="103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D3D3D"/>
                            <w:spacing w:val="-12"/>
                            <w:w w:val="110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LICA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80" w:type="dxa"/>
                        <w:tcBorders>
                          <w:top w:val="single" w:sz="5.743064" w:space="0" w:color="000000"/>
                          <w:bottom w:val="nil" w:sz="6" w:space="0" w:color="auto"/>
                          <w:left w:val="single" w:sz="5.743064" w:space="0" w:color="000000"/>
                          <w:right w:val="single" w:sz="8.6146" w:space="0" w:color="000000"/>
                        </w:tcBorders>
                      </w:tcPr>
                      <w:p>
                        <w:pPr>
                          <w:spacing w:before="8" w:after="0" w:line="100" w:lineRule="exact"/>
                          <w:jc w:val="left"/>
                          <w:rPr>
                            <w:sz w:val="10"/>
                            <w:szCs w:val="10"/>
                          </w:rPr>
                        </w:pPr>
                        <w:rPr/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188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65656"/>
                            <w:spacing w:val="0"/>
                            <w:w w:val="100"/>
                          </w:rPr>
                          <w:t>BASTELLICA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72" w:hRule="exact"/>
                    </w:trPr>
                    <w:tc>
                      <w:tcPr>
                        <w:tcW w:w="3385" w:type="dxa"/>
                        <w:gridSpan w:val="2"/>
                        <w:tcBorders>
                          <w:top w:val="nil" w:sz="6" w:space="0" w:color="auto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7222" w:type="dxa"/>
                        <w:gridSpan w:val="4"/>
                        <w:tcBorders>
                          <w:top w:val="nil" w:sz="6" w:space="0" w:color="auto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3248" w:type="dxa"/>
                        <w:gridSpan w:val="2"/>
                        <w:tcBorders>
                          <w:top w:val="nil" w:sz="6" w:space="0" w:color="auto"/>
                          <w:bottom w:val="nil" w:sz="6" w:space="0" w:color="auto"/>
                          <w:left w:val="single" w:sz="5.743064" w:space="0" w:color="000000"/>
                          <w:right w:val="single" w:sz="5.743064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80" w:type="dxa"/>
                        <w:tcBorders>
                          <w:top w:val="nil" w:sz="6" w:space="0" w:color="auto"/>
                          <w:bottom w:val="nil" w:sz="6" w:space="0" w:color="auto"/>
                          <w:left w:val="single" w:sz="5.743064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5"/>
          <w:szCs w:val="25"/>
          <w:color w:val="6E6E6E"/>
          <w:spacing w:val="0"/>
          <w:w w:val="113"/>
        </w:rPr>
        <w:t>-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</w:rPr>
      </w:r>
    </w:p>
    <w:p>
      <w:pPr>
        <w:jc w:val="left"/>
        <w:spacing w:after="0"/>
        <w:sectPr>
          <w:pgSz w:w="16840" w:h="12000" w:orient="landscape"/>
          <w:pgMar w:top="440" w:bottom="280" w:left="780" w:right="240"/>
        </w:sectPr>
      </w:pPr>
      <w:rPr/>
    </w:p>
    <w:p>
      <w:pPr>
        <w:spacing w:before="28" w:after="0" w:line="340" w:lineRule="atLeast"/>
        <w:ind w:left="1763" w:right="-20" w:firstLine="7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w w:val="110"/>
          <w:i/>
        </w:rPr>
        <w:t>FR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2"/>
          <w:w w:val="110"/>
          <w:i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36"/>
          <w:i/>
        </w:rPr>
        <w:t>IT: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3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3"/>
          <w:i/>
        </w:rPr>
        <w:t>ARBRE: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70" w:after="0" w:line="240" w:lineRule="auto"/>
        <w:ind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10"/>
        </w:rPr>
        <w:t>SORBE</w:t>
      </w:r>
      <w:r>
        <w:rPr>
          <w:rFonts w:ascii="Times New Roman" w:hAnsi="Times New Roman" w:cs="Times New Roman" w:eastAsia="Times New Roman"/>
          <w:sz w:val="27"/>
          <w:szCs w:val="27"/>
          <w:color w:val="000000"/>
          <w:spacing w:val="0"/>
          <w:w w:val="100"/>
        </w:rPr>
      </w:r>
    </w:p>
    <w:p>
      <w:pPr>
        <w:spacing w:before="20" w:after="0" w:line="305" w:lineRule="exact"/>
        <w:ind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11"/>
          <w:position w:val="-1"/>
        </w:rPr>
        <w:t>SORBIER</w: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-1"/>
          <w:w w:val="111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position w:val="-1"/>
        </w:rPr>
        <w:t>ou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262626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11"/>
          <w:position w:val="-1"/>
        </w:rPr>
        <w:t>CORMIER</w:t>
      </w:r>
      <w:r>
        <w:rPr>
          <w:rFonts w:ascii="Times New Roman" w:hAnsi="Times New Roman" w:cs="Times New Roman" w:eastAsia="Times New Roman"/>
          <w:sz w:val="27"/>
          <w:szCs w:val="27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800" w:bottom="0" w:left="1520" w:right="200"/>
          <w:cols w:num="2" w:equalWidth="0">
            <w:col w:w="2616" w:space="2444"/>
            <w:col w:w="5200"/>
          </w:cols>
        </w:sectPr>
      </w:pPr>
      <w:rPr/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5" w:after="0" w:line="305" w:lineRule="exact"/>
        <w:ind w:left="107" w:right="-20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0"/>
          <w:w w:val="109"/>
          <w:i/>
          <w:position w:val="-1"/>
        </w:rPr>
        <w:t>APPROCHE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-16"/>
          <w:w w:val="109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0"/>
          <w:w w:val="109"/>
          <w:i/>
          <w:position w:val="-1"/>
        </w:rPr>
        <w:t>MEDITERRANEENNE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63"/>
          <w:w w:val="109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0"/>
          <w:w w:val="100"/>
          <w:i/>
          <w:position w:val="-1"/>
        </w:rPr>
        <w:t>DE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49"/>
          <w:w w:val="10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0"/>
          <w:w w:val="110"/>
          <w:i/>
          <w:position w:val="-1"/>
        </w:rPr>
        <w:t>L'IDENTIFICATION</w:t>
      </w:r>
      <w:r>
        <w:rPr>
          <w:rFonts w:ascii="Times New Roman" w:hAnsi="Times New Roman" w:cs="Times New Roman" w:eastAsia="Times New Roman"/>
          <w:sz w:val="27"/>
          <w:szCs w:val="27"/>
          <w:color w:val="262626"/>
          <w:spacing w:val="18"/>
          <w:w w:val="110"/>
          <w:i/>
          <w:position w:val="-1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10"/>
          <w:i/>
          <w:position w:val="-1"/>
        </w:rPr>
        <w:t>CORSE</w:t>
      </w:r>
      <w:r>
        <w:rPr>
          <w:rFonts w:ascii="Times New Roman" w:hAnsi="Times New Roman" w:cs="Times New Roman" w:eastAsia="Times New Roman"/>
          <w:sz w:val="27"/>
          <w:szCs w:val="27"/>
          <w:color w:val="000000"/>
          <w:spacing w:val="0"/>
          <w:w w:val="100"/>
          <w:position w:val="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</w:sectPr>
      </w:pPr>
      <w:rPr/>
    </w:p>
    <w:p>
      <w:pPr>
        <w:spacing w:before="30" w:after="0" w:line="261" w:lineRule="auto"/>
        <w:ind w:left="1122" w:right="-60" w:firstLine="7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9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0"/>
        </w:rPr>
        <w:t>YS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11"/>
        </w:rPr>
        <w:t>D'ORIGINE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-1"/>
          <w:w w:val="11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11"/>
        </w:rPr>
        <w:t>SUPPOSES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-17"/>
          <w:w w:val="11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44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4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0"/>
        </w:rPr>
        <w:t>NOM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13"/>
        </w:rPr>
        <w:t>BOTANIQUE: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spacing w:before="8" w:after="0" w:line="260" w:lineRule="exact"/>
        <w:ind w:left="1129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17"/>
          <w:position w:val="-1"/>
        </w:rPr>
        <w:t>FAMILLE: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70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color w:val="3A3A3A"/>
          <w:spacing w:val="0"/>
          <w:w w:val="109"/>
        </w:rPr>
        <w:t>EUROPE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spacing w:before="5" w:after="0" w:line="296" w:lineRule="exact"/>
        <w:ind w:left="7" w:right="3235" w:firstLine="-7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color w:val="3A3A3A"/>
          <w:spacing w:val="0"/>
          <w:w w:val="100"/>
        </w:rPr>
        <w:t>SORBUS</w:t>
      </w:r>
      <w:r>
        <w:rPr>
          <w:rFonts w:ascii="Times New Roman" w:hAnsi="Times New Roman" w:cs="Times New Roman" w:eastAsia="Times New Roman"/>
          <w:sz w:val="18"/>
          <w:szCs w:val="18"/>
          <w:color w:val="3A3A3A"/>
          <w:spacing w:val="40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262626"/>
          <w:spacing w:val="0"/>
          <w:w w:val="109"/>
        </w:rPr>
        <w:t>DOMEST</w:t>
      </w:r>
      <w:r>
        <w:rPr>
          <w:rFonts w:ascii="Times New Roman" w:hAnsi="Times New Roman" w:cs="Times New Roman" w:eastAsia="Times New Roman"/>
          <w:sz w:val="18"/>
          <w:szCs w:val="18"/>
          <w:color w:val="262626"/>
          <w:spacing w:val="3"/>
          <w:w w:val="109"/>
        </w:rPr>
        <w:t>I</w:t>
      </w:r>
      <w:r>
        <w:rPr>
          <w:rFonts w:ascii="Times New Roman" w:hAnsi="Times New Roman" w:cs="Times New Roman" w:eastAsia="Times New Roman"/>
          <w:sz w:val="18"/>
          <w:szCs w:val="18"/>
          <w:color w:val="4F4F4F"/>
          <w:spacing w:val="0"/>
          <w:w w:val="96"/>
        </w:rPr>
        <w:t>CA</w:t>
      </w:r>
      <w:r>
        <w:rPr>
          <w:rFonts w:ascii="Times New Roman" w:hAnsi="Times New Roman" w:cs="Times New Roman" w:eastAsia="Times New Roman"/>
          <w:sz w:val="18"/>
          <w:szCs w:val="18"/>
          <w:color w:val="4F4F4F"/>
          <w:spacing w:val="0"/>
          <w:w w:val="96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262626"/>
          <w:spacing w:val="0"/>
          <w:w w:val="107"/>
        </w:rPr>
        <w:t>ROSACÉES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  <w:cols w:num="2" w:equalWidth="0">
            <w:col w:w="4519" w:space="556"/>
            <w:col w:w="5185"/>
          </w:cols>
        </w:sectPr>
      </w:pPr>
      <w:rPr/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260" w:lineRule="exact"/>
        <w:ind w:left="1129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10"/>
          <w:position w:val="-1"/>
        </w:rPr>
        <w:t>APPELLATIONS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-13"/>
          <w:w w:val="11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44"/>
          <w:position w:val="-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</w:sectPr>
      </w:pPr>
      <w:rPr/>
    </w:p>
    <w:p>
      <w:pPr>
        <w:spacing w:before="47" w:after="0" w:line="261" w:lineRule="auto"/>
        <w:ind w:left="1821" w:right="-56" w:firstLine="14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3"/>
          <w:i/>
        </w:rPr>
        <w:t>Grecque: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5"/>
          <w:w w:val="100"/>
          <w:i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0"/>
          <w:w w:val="100"/>
          <w:i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ti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0"/>
          <w:i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26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26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4"/>
          <w:i/>
        </w:rPr>
        <w:t>Arabe: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Espagnole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1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98"/>
          <w:i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7"/>
          <w:w w:val="98"/>
          <w:i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6"/>
          <w:i/>
        </w:rPr>
        <w:t>alienne: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41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4F4F4F"/>
          <w:spacing w:val="0"/>
          <w:w w:val="12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</w:rPr>
      </w:r>
    </w:p>
    <w:p>
      <w:pPr>
        <w:spacing w:before="19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7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5"/>
        </w:rPr>
        <w:t>?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60" w:after="0" w:line="240" w:lineRule="auto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color w:val="3A3A3A"/>
          <w:spacing w:val="0"/>
          <w:w w:val="100"/>
        </w:rPr>
        <w:t>SOR</w:t>
      </w:r>
      <w:r>
        <w:rPr>
          <w:rFonts w:ascii="Times New Roman" w:hAnsi="Times New Roman" w:cs="Times New Roman" w:eastAsia="Times New Roman"/>
          <w:sz w:val="18"/>
          <w:szCs w:val="18"/>
          <w:color w:val="3A3A3A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3A3A3A"/>
          <w:spacing w:val="0"/>
          <w:w w:val="100"/>
        </w:rPr>
        <w:t>BA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  <w:cols w:num="2" w:equalWidth="0">
            <w:col w:w="2884" w:space="2205"/>
            <w:col w:w="5171"/>
          </w:cols>
        </w:sectPr>
      </w:pPr>
      <w:rPr/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0" w:after="0" w:line="240" w:lineRule="auto"/>
        <w:ind w:left="1144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09"/>
        </w:rPr>
        <w:t>DESIGNATION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3"/>
          <w:w w:val="109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72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5" w:lineRule="auto"/>
        <w:ind w:left="1849" w:right="4981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Pline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                                                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3A3A3A"/>
          <w:spacing w:val="0"/>
          <w:w w:val="154"/>
        </w:rPr>
        <w:t>?</w:t>
      </w:r>
      <w:r>
        <w:rPr>
          <w:rFonts w:ascii="Times New Roman" w:hAnsi="Times New Roman" w:cs="Times New Roman" w:eastAsia="Times New Roman"/>
          <w:sz w:val="17"/>
          <w:szCs w:val="17"/>
          <w:color w:val="3A3A3A"/>
          <w:spacing w:val="0"/>
          <w:w w:val="15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Dioscordide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2"/>
          <w:w w:val="100"/>
          <w:i/>
        </w:rPr>
        <w:t>(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Matthioli)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                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3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14"/>
        </w:rPr>
        <w:t>?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1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Falcucci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6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                                           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F4F4F"/>
          <w:spacing w:val="0"/>
          <w:w w:val="110"/>
        </w:rPr>
        <w:t>?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60" w:lineRule="exact"/>
        <w:ind w:left="1165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9"/>
          <w:position w:val="-1"/>
        </w:rPr>
        <w:t>CARACTERES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6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9"/>
          <w:position w:val="-1"/>
        </w:rPr>
        <w:t>AGRO-BOTANIQUE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-19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9"/>
          <w:position w:val="-1"/>
        </w:rPr>
        <w:t>SOMMAIRES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15"/>
          <w:w w:val="109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72"/>
          <w:position w:val="-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</w:sectPr>
      </w:pPr>
      <w:rPr/>
    </w:p>
    <w:p>
      <w:pPr>
        <w:spacing w:before="40" w:after="0" w:line="262" w:lineRule="auto"/>
        <w:ind w:left="1864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7"/>
          <w:w w:val="103"/>
          <w:i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3"/>
          <w:i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2"/>
          <w:w w:val="103"/>
          <w:i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5"/>
          <w:w w:val="103"/>
          <w:i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3"/>
          <w:i/>
        </w:rPr>
        <w:t>tifi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3"/>
          <w:i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3"/>
          <w:w w:val="103"/>
          <w:i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3"/>
          <w:i/>
        </w:rPr>
        <w:t>ti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5"/>
          <w:w w:val="103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3"/>
          <w:i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4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808080"/>
          <w:spacing w:val="0"/>
          <w:w w:val="103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808080"/>
          <w:spacing w:val="0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4"/>
          <w:w w:val="100"/>
          <w:i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oques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"/>
          <w:w w:val="100"/>
          <w:i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éc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1"/>
          <w:w w:val="10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6"/>
          <w:w w:val="100"/>
          <w:i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3"/>
          <w:i/>
        </w:rPr>
        <w:t>Multipl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3"/>
          <w:i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3"/>
          <w:i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0"/>
          <w:w w:val="103"/>
          <w:i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3"/>
          <w:i/>
        </w:rPr>
        <w:t>ti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3"/>
          <w:i/>
        </w:rPr>
        <w:t>on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32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3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Porte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0"/>
          <w:i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1"/>
          <w:w w:val="100"/>
          <w:i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reffes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5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1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33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color w:val="3A3A3A"/>
          <w:w w:val="110"/>
          <w:i/>
        </w:rPr>
        <w:t>Aut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2"/>
          <w:w w:val="11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7"/>
          <w:i/>
        </w:rPr>
        <w:t>fertile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5"/>
          <w:i/>
        </w:rPr>
        <w:t>Octobre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7" w:after="0" w:line="240" w:lineRule="auto"/>
        <w:ind w:left="7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3"/>
          <w:i/>
        </w:rPr>
        <w:t>Semis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4"/>
          <w:w w:val="113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ou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0"/>
          <w:i/>
        </w:rPr>
        <w:t>greffage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5" w:after="0" w:line="240" w:lineRule="auto"/>
        <w:ind w:left="22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6"/>
          <w:i/>
        </w:rPr>
        <w:t>Franc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  <w:cols w:num="2" w:equalWidth="0">
            <w:col w:w="3650" w:space="1446"/>
            <w:col w:w="5164"/>
          </w:cols>
        </w:sectPr>
      </w:pPr>
      <w:rPr/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0" w:after="0" w:line="240" w:lineRule="auto"/>
        <w:ind w:left="1180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10"/>
        </w:rPr>
        <w:t>INDICES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-23"/>
          <w:w w:val="11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10"/>
        </w:rPr>
        <w:t>INSULAIRES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-10"/>
          <w:w w:val="11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0"/>
          <w:w w:val="110"/>
        </w:rPr>
        <w:t>D'ECOLOGIE</w:t>
      </w:r>
      <w:r>
        <w:rPr>
          <w:rFonts w:ascii="Times New Roman" w:hAnsi="Times New Roman" w:cs="Times New Roman" w:eastAsia="Times New Roman"/>
          <w:sz w:val="23"/>
          <w:szCs w:val="23"/>
          <w:color w:val="262626"/>
          <w:spacing w:val="38"/>
          <w:w w:val="11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F4F4F"/>
          <w:spacing w:val="0"/>
          <w:w w:val="172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4" w:lineRule="auto"/>
        <w:ind w:left="1871" w:right="4105" w:firstLine="7"/>
        <w:jc w:val="left"/>
        <w:tabs>
          <w:tab w:pos="510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Présence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i/>
        </w:rPr>
        <w:t>sp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7"/>
          <w:w w:val="10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i/>
        </w:rPr>
        <w:t>nta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1"/>
          <w:w w:val="100"/>
          <w:i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ée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4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8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l'espèce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3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15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54"/>
          <w:w w:val="115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</w:rPr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5"/>
          <w:i/>
        </w:rPr>
        <w:t>Probable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5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Altitu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9"/>
          <w:w w:val="100"/>
          <w:i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2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38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i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9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i/>
        </w:rPr>
        <w:t>800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1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4"/>
          <w:i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4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i/>
        </w:rPr>
        <w:t>Sol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0"/>
          <w:i/>
        </w:rPr>
        <w:t>Indifférent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35" w:lineRule="exact"/>
        <w:ind w:left="1878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0"/>
          <w:i/>
        </w:rPr>
        <w:t>Eau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11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4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7"/>
          <w:i/>
        </w:rPr>
        <w:t>Pluviométrie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7"/>
          <w:w w:val="107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11"/>
          <w:i/>
        </w:rPr>
        <w:t>suffisante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5" w:after="0" w:line="240" w:lineRule="auto"/>
        <w:ind w:left="1878" w:right="-20"/>
        <w:jc w:val="left"/>
        <w:tabs>
          <w:tab w:pos="512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Lum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0"/>
          <w:w w:val="100"/>
          <w:i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è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"/>
          <w:w w:val="100"/>
          <w:i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37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52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ab/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0"/>
          <w:i/>
        </w:rPr>
        <w:t>Indiffé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-3"/>
          <w:w w:val="110"/>
          <w:i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1"/>
          <w:w w:val="112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15"/>
          <w:i/>
        </w:rPr>
        <w:t>nt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17" w:after="0" w:line="240" w:lineRule="auto"/>
        <w:ind w:left="1893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Lieux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d'é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2"/>
          <w:w w:val="100"/>
          <w:i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0"/>
          <w:i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6"/>
          <w:w w:val="100"/>
          <w:i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"/>
          <w:w w:val="100"/>
          <w:i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2"/>
          <w:w w:val="100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5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"/>
          <w:w w:val="106"/>
          <w:i/>
        </w:rPr>
        <w:t>é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6"/>
          <w:i/>
        </w:rPr>
        <w:t>thn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6"/>
          <w:i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color w:val="808080"/>
          <w:spacing w:val="-1"/>
          <w:w w:val="106"/>
          <w:i/>
        </w:rPr>
        <w:t>-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6"/>
          <w:i/>
        </w:rPr>
        <w:t>géog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"/>
          <w:w w:val="106"/>
          <w:i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6"/>
          <w:i/>
        </w:rPr>
        <w:t>aphines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4"/>
          <w:w w:val="100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Est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0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-4"/>
          <w:w w:val="100"/>
          <w:i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i/>
        </w:rPr>
        <w:t>ultivée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4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</w:rPr>
        <w:t>en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1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i/>
        </w:rPr>
        <w:t>tous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3"/>
          <w:w w:val="100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7"/>
          <w:i/>
        </w:rPr>
        <w:t>secteurs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0" w:lineRule="exact"/>
        <w:ind w:left="1209" w:right="-20"/>
        <w:jc w:val="left"/>
        <w:tabs>
          <w:tab w:pos="5140" w:val="left"/>
        </w:tabs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12"/>
          <w:position w:val="-1"/>
        </w:rPr>
        <w:t>CONVENANCE:</w:t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3"/>
          <w:szCs w:val="23"/>
          <w:color w:val="3A3A3A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5"/>
          <w:i/>
          <w:position w:val="2"/>
        </w:rPr>
        <w:t>Bouc/t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-1"/>
          <w:w w:val="105"/>
          <w:i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44"/>
          <w:i/>
          <w:position w:val="2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-13"/>
          <w:w w:val="100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8"/>
          <w:i/>
          <w:position w:val="2"/>
        </w:rPr>
        <w:t>consommation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2"/>
          <w:w w:val="108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0"/>
          <w:i/>
          <w:position w:val="2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5"/>
          <w:w w:val="100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0"/>
          <w:i/>
          <w:position w:val="2"/>
        </w:rPr>
        <w:t>l'état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46"/>
          <w:w w:val="100"/>
          <w:i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262626"/>
          <w:spacing w:val="0"/>
          <w:w w:val="107"/>
          <w:i/>
          <w:position w:val="2"/>
        </w:rPr>
        <w:t>blet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</w:sectPr>
      </w:pPr>
      <w:rPr/>
    </w:p>
    <w:p>
      <w:pPr>
        <w:spacing w:before="11" w:after="0" w:line="332" w:lineRule="exact"/>
        <w:ind w:left="1936" w:right="-56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0"/>
          <w:w w:val="106"/>
          <w:i/>
        </w:rPr>
        <w:t>CA</w:t>
      </w:r>
      <w:r>
        <w:rPr>
          <w:rFonts w:ascii="Times New Roman" w:hAnsi="Times New Roman" w:cs="Times New Roman" w:eastAsia="Times New Roman"/>
          <w:sz w:val="21"/>
          <w:szCs w:val="21"/>
          <w:color w:val="606060"/>
          <w:spacing w:val="6"/>
          <w:w w:val="106"/>
          <w:i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6"/>
          <w:i/>
        </w:rPr>
        <w:t>ATA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3A3A3A"/>
          <w:spacing w:val="4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808080"/>
          <w:spacing w:val="0"/>
          <w:w w:val="106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808080"/>
          <w:spacing w:val="0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0"/>
          <w:w w:val="106"/>
          <w:i/>
        </w:rPr>
        <w:t>FAM!GLIA</w:t>
      </w:r>
      <w:r>
        <w:rPr>
          <w:rFonts w:ascii="Times New Roman" w:hAnsi="Times New Roman" w:cs="Times New Roman" w:eastAsia="Times New Roman"/>
          <w:sz w:val="21"/>
          <w:szCs w:val="21"/>
          <w:color w:val="4F4F4F"/>
          <w:spacing w:val="53"/>
          <w:w w:val="106"/>
          <w:i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808080"/>
          <w:spacing w:val="0"/>
          <w:w w:val="106"/>
          <w:i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000000"/>
          <w:spacing w:val="0"/>
          <w:w w:val="100"/>
        </w:rPr>
      </w:r>
    </w:p>
    <w:p>
      <w:pPr>
        <w:spacing w:before="25" w:after="0" w:line="255" w:lineRule="auto"/>
        <w:ind w:right="3123"/>
        <w:jc w:val="left"/>
        <w:rPr>
          <w:rFonts w:ascii="Times New Roman" w:hAnsi="Times New Roman" w:cs="Times New Roman" w:eastAsia="Times New Roman"/>
          <w:sz w:val="27"/>
          <w:szCs w:val="2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06"/>
        </w:rPr>
        <w:t>SORBULA</w: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27"/>
          <w:szCs w:val="27"/>
          <w:color w:val="3A3A3A"/>
          <w:spacing w:val="0"/>
          <w:w w:val="108"/>
        </w:rPr>
        <w:t>ROSACHJATA</w:t>
      </w:r>
      <w:r>
        <w:rPr>
          <w:rFonts w:ascii="Times New Roman" w:hAnsi="Times New Roman" w:cs="Times New Roman" w:eastAsia="Times New Roman"/>
          <w:sz w:val="27"/>
          <w:szCs w:val="27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20" w:right="200"/>
          <w:cols w:num="2" w:equalWidth="0">
            <w:col w:w="3141" w:space="2034"/>
            <w:col w:w="5085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241.543869pt;margin-top:.539795pt;width:49.676683pt;height:.1pt;mso-position-horizontal-relative:page;mso-position-vertical-relative:page;z-index:-13313" coordorigin="4831,11" coordsize="994,2">
            <v:shape style="position:absolute;left:4831;top:11;width:994;height:2" coordorigin="4831,11" coordsize="994,0" path="m4831,11l5824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37.65744pt;margin-top:.719726pt;width:71.995192pt;height:.1pt;mso-position-horizontal-relative:page;mso-position-vertical-relative:page;z-index:-13312" coordorigin="6753,14" coordsize="1440,2">
            <v:shape style="position:absolute;left:6753;top:14;width:1440;height:2" coordorigin="6753,14" coordsize="1440,0" path="m6753,14l8193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31.431183pt;margin-top:0pt;width:163.609074pt;height:726.203793pt;mso-position-horizontal-relative:page;mso-position-vertical-relative:page;z-index:-13311" coordorigin="8629,0" coordsize="3272,14524">
            <v:group style="position:absolute;left:8632;top:14;width:3261;height:2" coordorigin="8632,14" coordsize="3261,2">
              <v:shape style="position:absolute;left:8632;top:14;width:3261;height:2" coordorigin="8632,14" coordsize="3261,0" path="m8632,14l11894,14e" filled="f" stroked="t" strokeweight=".359976pt" strokecolor="#000000">
                <v:path arrowok="t"/>
              </v:shape>
            </v:group>
            <v:group style="position:absolute;left:11894;top:7;width:2;height:14510" coordorigin="11894,7" coordsize="2,14510">
              <v:shape style="position:absolute;left:11894;top:7;width:2;height:14510" coordorigin="11894,7" coordsize="0,14510" path="m11894,14517l11894,7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0" w:after="0" w:line="240" w:lineRule="auto"/>
        <w:ind w:right="89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606060"/>
          <w:w w:val="93"/>
          <w:i/>
        </w:rPr>
        <w:t>1</w:t>
      </w:r>
      <w:r>
        <w:rPr>
          <w:rFonts w:ascii="Arial" w:hAnsi="Arial" w:cs="Arial" w:eastAsia="Arial"/>
          <w:sz w:val="23"/>
          <w:szCs w:val="23"/>
          <w:color w:val="606060"/>
          <w:spacing w:val="-10"/>
          <w:w w:val="93"/>
          <w:i/>
        </w:rPr>
        <w:t>5</w:t>
      </w:r>
      <w:r>
        <w:rPr>
          <w:rFonts w:ascii="Arial" w:hAnsi="Arial" w:cs="Arial" w:eastAsia="Arial"/>
          <w:sz w:val="23"/>
          <w:szCs w:val="23"/>
          <w:color w:val="808080"/>
          <w:spacing w:val="0"/>
          <w:w w:val="93"/>
          <w:i/>
        </w:rPr>
        <w:t>2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20" w:right="200"/>
        </w:sectPr>
      </w:pPr>
      <w:rPr/>
    </w:p>
    <w:p>
      <w:pPr>
        <w:spacing w:before="73" w:after="0" w:line="240" w:lineRule="auto"/>
        <w:ind w:left="11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241.543869pt;margin-top:.539795pt;width:52.916467pt;height:.1pt;mso-position-horizontal-relative:page;mso-position-vertical-relative:page;z-index:-13310" coordorigin="4831,11" coordsize="1058,2">
            <v:shape style="position:absolute;left:4831;top:11;width:1058;height:2" coordorigin="4831,11" coordsize="1058,0" path="m4831,11l5889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32.077820pt;margin-top:0pt;width:262.962439pt;height:599.172128pt;mso-position-horizontal-relative:page;mso-position-vertical-relative:page;z-index:-13309" coordorigin="6642,0" coordsize="5259,11983">
            <v:group style="position:absolute;left:6645;top:14;width:5248;height:2" coordorigin="6645,14" coordsize="5248,2">
              <v:shape style="position:absolute;left:6645;top:14;width:5248;height:2" coordorigin="6645,14" coordsize="5248,0" path="m6645,14l11894,14e" filled="f" stroked="t" strokeweight=".359976pt" strokecolor="#000000">
                <v:path arrowok="t"/>
              </v:shape>
            </v:group>
            <v:group style="position:absolute;left:11894;top:7;width:2;height:11969" coordorigin="11894,7" coordsize="2,11969">
              <v:shape style="position:absolute;left:11894;top:7;width:2;height:11969" coordorigin="11894,7" coordsize="0,11969" path="m11894,11976l11894,7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color w:val="181818"/>
          <w:b/>
          <w:bCs/>
        </w:rPr>
      </w:r>
      <w:r>
        <w:rPr>
          <w:rFonts w:ascii="Arial" w:hAnsi="Arial" w:cs="Arial" w:eastAsia="Arial"/>
          <w:sz w:val="23"/>
          <w:szCs w:val="23"/>
          <w:color w:val="181818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3"/>
          <w:szCs w:val="23"/>
          <w:color w:val="181818"/>
          <w:spacing w:val="22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color w:val="2B2B2B"/>
          <w:spacing w:val="0"/>
          <w:w w:val="105"/>
          <w:b/>
          <w:bCs/>
          <w:u w:val="single" w:color="000000"/>
        </w:rPr>
        <w:t>SORBULA</w:t>
      </w:r>
      <w:r>
        <w:rPr>
          <w:rFonts w:ascii="Arial" w:hAnsi="Arial" w:cs="Arial" w:eastAsia="Arial"/>
          <w:sz w:val="23"/>
          <w:szCs w:val="23"/>
          <w:color w:val="2B2B2B"/>
          <w:spacing w:val="0"/>
          <w:w w:val="105"/>
          <w:b/>
          <w:bCs/>
        </w:rPr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auto"/>
        <w:ind w:left="133" w:right="722" w:firstLine="734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181818"/>
          <w:spacing w:val="-14"/>
          <w:w w:val="100"/>
        </w:rPr>
        <w:t>L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5"/>
          <w:w w:val="100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rb</w:t>
      </w:r>
      <w:r>
        <w:rPr>
          <w:rFonts w:ascii="Arial" w:hAnsi="Arial" w:cs="Arial" w:eastAsia="Arial"/>
          <w:sz w:val="22"/>
          <w:szCs w:val="22"/>
          <w:color w:val="181818"/>
          <w:spacing w:val="-16"/>
          <w:w w:val="100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C</w:t>
      </w:r>
      <w:r>
        <w:rPr>
          <w:rFonts w:ascii="Arial" w:hAnsi="Arial" w:cs="Arial" w:eastAsia="Arial"/>
          <w:sz w:val="22"/>
          <w:szCs w:val="22"/>
          <w:color w:val="3B3B3B"/>
          <w:spacing w:val="-1"/>
          <w:w w:val="100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3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un</w:t>
      </w:r>
      <w:r>
        <w:rPr>
          <w:rFonts w:ascii="Arial" w:hAnsi="Arial" w:cs="Arial" w:eastAsia="Arial"/>
          <w:sz w:val="22"/>
          <w:szCs w:val="22"/>
          <w:color w:val="2B2B2B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arbre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2"/>
        </w:rPr>
        <w:t>fruit</w:t>
      </w:r>
      <w:r>
        <w:rPr>
          <w:rFonts w:ascii="Arial" w:hAnsi="Arial" w:cs="Arial" w:eastAsia="Arial"/>
          <w:sz w:val="22"/>
          <w:szCs w:val="22"/>
          <w:color w:val="181818"/>
          <w:spacing w:val="-6"/>
          <w:w w:val="112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12"/>
        </w:rPr>
        <w:t>er</w:t>
      </w:r>
      <w:r>
        <w:rPr>
          <w:rFonts w:ascii="Arial" w:hAnsi="Arial" w:cs="Arial" w:eastAsia="Arial"/>
          <w:sz w:val="22"/>
          <w:szCs w:val="22"/>
          <w:color w:val="3B3B3B"/>
          <w:spacing w:val="53"/>
          <w:w w:val="112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-2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i</w:t>
      </w:r>
      <w:r>
        <w:rPr>
          <w:rFonts w:ascii="Arial" w:hAnsi="Arial" w:cs="Arial" w:eastAsia="Arial"/>
          <w:sz w:val="22"/>
          <w:szCs w:val="22"/>
          <w:color w:val="181818"/>
          <w:spacing w:val="-2"/>
          <w:w w:val="100"/>
        </w:rPr>
        <w:t>t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uant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souvent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6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B3B3B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color w:val="3B3B3B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B3B3B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l</w:t>
      </w:r>
      <w:r>
        <w:rPr>
          <w:rFonts w:ascii="Arial" w:hAnsi="Arial" w:cs="Arial" w:eastAsia="Arial"/>
          <w:sz w:val="22"/>
          <w:szCs w:val="22"/>
          <w:color w:val="181818"/>
          <w:spacing w:val="-10"/>
          <w:w w:val="100"/>
        </w:rPr>
        <w:t>'</w:t>
      </w:r>
      <w:r>
        <w:rPr>
          <w:rFonts w:ascii="Arial" w:hAnsi="Arial" w:cs="Arial" w:eastAsia="Arial"/>
          <w:sz w:val="22"/>
          <w:szCs w:val="22"/>
          <w:color w:val="3B3B3B"/>
          <w:spacing w:val="-2"/>
          <w:w w:val="100"/>
        </w:rPr>
        <w:t>é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t</w:t>
      </w:r>
      <w:r>
        <w:rPr>
          <w:rFonts w:ascii="Arial" w:hAnsi="Arial" w:cs="Arial" w:eastAsia="Arial"/>
          <w:sz w:val="22"/>
          <w:szCs w:val="22"/>
          <w:color w:val="181818"/>
          <w:spacing w:val="-1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t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9"/>
        </w:rPr>
        <w:t>spontané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9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14"/>
        </w:rPr>
        <w:t>(s</w:t>
      </w:r>
      <w:r>
        <w:rPr>
          <w:rFonts w:ascii="Arial" w:hAnsi="Arial" w:cs="Arial" w:eastAsia="Arial"/>
          <w:sz w:val="22"/>
          <w:szCs w:val="22"/>
          <w:color w:val="3B3B3B"/>
          <w:spacing w:val="-6"/>
          <w:w w:val="114"/>
        </w:rPr>
        <w:t>e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4"/>
        </w:rPr>
        <w:t>m</w:t>
      </w:r>
      <w:r>
        <w:rPr>
          <w:rFonts w:ascii="Arial" w:hAnsi="Arial" w:cs="Arial" w:eastAsia="Arial"/>
          <w:sz w:val="22"/>
          <w:szCs w:val="22"/>
          <w:color w:val="181818"/>
          <w:spacing w:val="-17"/>
          <w:w w:val="114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14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11"/>
          <w:w w:val="114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color w:val="2B2B2B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-6"/>
          <w:w w:val="100"/>
        </w:rPr>
        <w:t>l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es</w:t>
      </w:r>
      <w:r>
        <w:rPr>
          <w:rFonts w:ascii="Arial" w:hAnsi="Arial" w:cs="Arial" w:eastAsia="Arial"/>
          <w:sz w:val="22"/>
          <w:szCs w:val="22"/>
          <w:color w:val="3B3B3B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oiseaux</w:t>
      </w:r>
      <w:r>
        <w:rPr>
          <w:rFonts w:ascii="Arial" w:hAnsi="Arial" w:cs="Arial" w:eastAsia="Arial"/>
          <w:sz w:val="22"/>
          <w:szCs w:val="22"/>
          <w:color w:val="3B3B3B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color w:val="2B2B2B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color w:val="3B3B3B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7"/>
        </w:rPr>
        <w:t>ma</w:t>
      </w:r>
      <w:r>
        <w:rPr>
          <w:rFonts w:ascii="Arial" w:hAnsi="Arial" w:cs="Arial" w:eastAsia="Arial"/>
          <w:sz w:val="22"/>
          <w:szCs w:val="22"/>
          <w:color w:val="3B3B3B"/>
          <w:spacing w:val="-1"/>
          <w:w w:val="107"/>
        </w:rPr>
        <w:t>q</w:t>
      </w:r>
      <w:r>
        <w:rPr>
          <w:rFonts w:ascii="Arial" w:hAnsi="Arial" w:cs="Arial" w:eastAsia="Arial"/>
          <w:sz w:val="22"/>
          <w:szCs w:val="22"/>
          <w:color w:val="181818"/>
          <w:spacing w:val="-4"/>
          <w:w w:val="109"/>
        </w:rPr>
        <w:t>u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5"/>
        </w:rPr>
        <w:t>is).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8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color w:val="181818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n'est</w:t>
      </w:r>
      <w:r>
        <w:rPr>
          <w:rFonts w:ascii="Arial" w:hAnsi="Arial" w:cs="Arial" w:eastAsia="Arial"/>
          <w:sz w:val="22"/>
          <w:szCs w:val="22"/>
          <w:color w:val="2B2B2B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-6"/>
          <w:w w:val="100"/>
        </w:rPr>
        <w:t>p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as</w:t>
      </w:r>
      <w:r>
        <w:rPr>
          <w:rFonts w:ascii="Arial" w:hAnsi="Arial" w:cs="Arial" w:eastAsia="Arial"/>
          <w:sz w:val="22"/>
          <w:szCs w:val="22"/>
          <w:color w:val="3B3B3B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-3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re</w:t>
      </w:r>
      <w:r>
        <w:rPr>
          <w:rFonts w:ascii="Arial" w:hAnsi="Arial" w:cs="Arial" w:eastAsia="Arial"/>
          <w:sz w:val="22"/>
          <w:szCs w:val="22"/>
          <w:color w:val="181818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00"/>
        </w:rPr>
        <w:t>d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</w:t>
      </w:r>
      <w:r>
        <w:rPr>
          <w:rFonts w:ascii="Arial" w:hAnsi="Arial" w:cs="Arial" w:eastAsia="Arial"/>
          <w:sz w:val="22"/>
          <w:szCs w:val="22"/>
          <w:color w:val="3B3B3B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4"/>
          <w:w w:val="100"/>
        </w:rPr>
        <w:t>e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00"/>
        </w:rPr>
        <w:t>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c</w:t>
      </w:r>
      <w:r>
        <w:rPr>
          <w:rFonts w:ascii="Arial" w:hAnsi="Arial" w:cs="Arial" w:eastAsia="Arial"/>
          <w:sz w:val="22"/>
          <w:szCs w:val="22"/>
          <w:color w:val="3B3B3B"/>
          <w:spacing w:val="6"/>
          <w:w w:val="100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nt</w:t>
      </w:r>
      <w:r>
        <w:rPr>
          <w:rFonts w:ascii="Arial" w:hAnsi="Arial" w:cs="Arial" w:eastAsia="Arial"/>
          <w:sz w:val="22"/>
          <w:szCs w:val="22"/>
          <w:color w:val="181818"/>
          <w:spacing w:val="10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er</w:t>
      </w:r>
      <w:r>
        <w:rPr>
          <w:rFonts w:ascii="Arial" w:hAnsi="Arial" w:cs="Arial" w:eastAsia="Arial"/>
          <w:sz w:val="22"/>
          <w:szCs w:val="22"/>
          <w:color w:val="3B3B3B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ses</w:t>
      </w:r>
      <w:r>
        <w:rPr>
          <w:rFonts w:ascii="Arial" w:hAnsi="Arial" w:cs="Arial" w:eastAsia="Arial"/>
          <w:sz w:val="22"/>
          <w:szCs w:val="22"/>
          <w:color w:val="3B3B3B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fruits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-2"/>
          <w:w w:val="100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-6"/>
          <w:w w:val="100"/>
        </w:rPr>
        <w:t>u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l'aspect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color w:val="3B3B3B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petites</w:t>
      </w:r>
      <w:r>
        <w:rPr>
          <w:rFonts w:ascii="Arial" w:hAnsi="Arial" w:cs="Arial" w:eastAsia="Arial"/>
          <w:sz w:val="22"/>
          <w:szCs w:val="22"/>
          <w:color w:val="2B2B2B"/>
          <w:spacing w:val="6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9"/>
        </w:rPr>
        <w:t>pommes</w:t>
      </w:r>
      <w:r>
        <w:rPr>
          <w:rFonts w:ascii="Arial" w:hAnsi="Arial" w:cs="Arial" w:eastAsia="Arial"/>
          <w:sz w:val="22"/>
          <w:szCs w:val="22"/>
          <w:color w:val="5D5D5D"/>
          <w:spacing w:val="0"/>
          <w:w w:val="98"/>
        </w:rPr>
        <w:t>.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auto"/>
        <w:ind w:left="133" w:right="723" w:firstLine="742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color w:val="2B2B2B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fruit</w:t>
      </w:r>
      <w:r>
        <w:rPr>
          <w:rFonts w:ascii="Arial" w:hAnsi="Arial" w:cs="Arial" w:eastAsia="Arial"/>
          <w:sz w:val="22"/>
          <w:szCs w:val="22"/>
          <w:color w:val="181818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ne</w:t>
      </w:r>
      <w:r>
        <w:rPr>
          <w:rFonts w:ascii="Arial" w:hAnsi="Arial" w:cs="Arial" w:eastAsia="Arial"/>
          <w:sz w:val="22"/>
          <w:szCs w:val="22"/>
          <w:color w:val="2B2B2B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color w:val="3B3B3B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7"/>
        </w:rPr>
        <w:t>c</w:t>
      </w:r>
      <w:r>
        <w:rPr>
          <w:rFonts w:ascii="Arial" w:hAnsi="Arial" w:cs="Arial" w:eastAsia="Arial"/>
          <w:sz w:val="22"/>
          <w:szCs w:val="22"/>
          <w:color w:val="3B3B3B"/>
          <w:spacing w:val="-3"/>
          <w:w w:val="107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-3"/>
          <w:w w:val="107"/>
        </w:rPr>
        <w:t>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7"/>
        </w:rPr>
        <w:t>somme</w:t>
      </w:r>
      <w:r>
        <w:rPr>
          <w:rFonts w:ascii="Arial" w:hAnsi="Arial" w:cs="Arial" w:eastAsia="Arial"/>
          <w:sz w:val="22"/>
          <w:szCs w:val="22"/>
          <w:color w:val="3B3B3B"/>
          <w:spacing w:val="5"/>
          <w:w w:val="107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color w:val="2B2B2B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3B3B3B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color w:val="3B3B3B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-7"/>
          <w:w w:val="100"/>
        </w:rPr>
        <w:t>l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'état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fra</w:t>
      </w:r>
      <w:r>
        <w:rPr>
          <w:rFonts w:ascii="Arial" w:hAnsi="Arial" w:cs="Arial" w:eastAsia="Arial"/>
          <w:sz w:val="22"/>
          <w:szCs w:val="22"/>
          <w:color w:val="181818"/>
          <w:spacing w:val="-4"/>
          <w:w w:val="100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c</w:t>
      </w:r>
      <w:r>
        <w:rPr>
          <w:rFonts w:ascii="Arial" w:hAnsi="Arial" w:cs="Arial" w:eastAsia="Arial"/>
          <w:sz w:val="22"/>
          <w:szCs w:val="22"/>
          <w:color w:val="3B3B3B"/>
          <w:spacing w:val="-4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181818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color w:val="181818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color w:val="3B3B3B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tr</w:t>
      </w:r>
      <w:r>
        <w:rPr>
          <w:rFonts w:ascii="Arial" w:hAnsi="Arial" w:cs="Arial" w:eastAsia="Arial"/>
          <w:sz w:val="22"/>
          <w:szCs w:val="22"/>
          <w:color w:val="181818"/>
          <w:spacing w:val="-4"/>
          <w:w w:val="100"/>
        </w:rPr>
        <w:t>è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3B3B3B"/>
          <w:spacing w:val="-5"/>
          <w:w w:val="100"/>
        </w:rPr>
        <w:t>p</w:t>
      </w:r>
      <w:r>
        <w:rPr>
          <w:rFonts w:ascii="Arial" w:hAnsi="Arial" w:cs="Arial" w:eastAsia="Arial"/>
          <w:sz w:val="22"/>
          <w:szCs w:val="22"/>
          <w:color w:val="181818"/>
          <w:spacing w:val="2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e.</w:t>
      </w:r>
      <w:r>
        <w:rPr>
          <w:rFonts w:ascii="Arial" w:hAnsi="Arial" w:cs="Arial" w:eastAsia="Arial"/>
          <w:sz w:val="22"/>
          <w:szCs w:val="22"/>
          <w:color w:val="3B3B3B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3B3B3B"/>
          <w:spacing w:val="5"/>
          <w:w w:val="100"/>
        </w:rPr>
        <w:t>p</w:t>
      </w:r>
      <w:r>
        <w:rPr>
          <w:rFonts w:ascii="Arial" w:hAnsi="Arial" w:cs="Arial" w:eastAsia="Arial"/>
          <w:sz w:val="22"/>
          <w:szCs w:val="22"/>
          <w:color w:val="181818"/>
          <w:spacing w:val="-7"/>
          <w:w w:val="100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ès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color w:val="3B3B3B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4"/>
          <w:w w:val="109"/>
        </w:rPr>
        <w:t>p</w:t>
      </w:r>
      <w:r>
        <w:rPr>
          <w:rFonts w:ascii="Arial" w:hAnsi="Arial" w:cs="Arial" w:eastAsia="Arial"/>
          <w:sz w:val="22"/>
          <w:szCs w:val="22"/>
          <w:color w:val="181818"/>
          <w:spacing w:val="2"/>
          <w:w w:val="104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9"/>
        </w:rPr>
        <w:t>e</w:t>
      </w:r>
      <w:r>
        <w:rPr>
          <w:rFonts w:ascii="Arial" w:hAnsi="Arial" w:cs="Arial" w:eastAsia="Arial"/>
          <w:sz w:val="22"/>
          <w:szCs w:val="22"/>
          <w:color w:val="3B3B3B"/>
          <w:spacing w:val="-11"/>
          <w:w w:val="109"/>
        </w:rPr>
        <w:t>m</w:t>
      </w:r>
      <w:r>
        <w:rPr>
          <w:rFonts w:ascii="Arial" w:hAnsi="Arial" w:cs="Arial" w:eastAsia="Arial"/>
          <w:sz w:val="22"/>
          <w:szCs w:val="22"/>
          <w:color w:val="181818"/>
          <w:spacing w:val="-16"/>
          <w:w w:val="149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7"/>
        </w:rPr>
        <w:t>ers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7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froi</w:t>
      </w:r>
      <w:r>
        <w:rPr>
          <w:rFonts w:ascii="Arial" w:hAnsi="Arial" w:cs="Arial" w:eastAsia="Arial"/>
          <w:sz w:val="22"/>
          <w:szCs w:val="22"/>
          <w:color w:val="181818"/>
          <w:spacing w:val="3"/>
          <w:w w:val="100"/>
        </w:rPr>
        <w:t>d</w:t>
      </w:r>
      <w:r>
        <w:rPr>
          <w:rFonts w:ascii="Arial" w:hAnsi="Arial" w:cs="Arial" w:eastAsia="Arial"/>
          <w:sz w:val="22"/>
          <w:szCs w:val="22"/>
          <w:color w:val="3B3B3B"/>
          <w:spacing w:val="2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5D5D5D"/>
          <w:spacing w:val="0"/>
          <w:w w:val="100"/>
        </w:rPr>
        <w:t>,</w:t>
      </w:r>
      <w:r>
        <w:rPr>
          <w:rFonts w:ascii="Arial" w:hAnsi="Arial" w:cs="Arial" w:eastAsia="Arial"/>
          <w:sz w:val="22"/>
          <w:szCs w:val="22"/>
          <w:color w:val="5D5D5D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5D5D5D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color w:val="181818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ch</w:t>
      </w:r>
      <w:r>
        <w:rPr>
          <w:rFonts w:ascii="Arial" w:hAnsi="Arial" w:cs="Arial" w:eastAsia="Arial"/>
          <w:sz w:val="22"/>
          <w:szCs w:val="22"/>
          <w:color w:val="3B3B3B"/>
          <w:spacing w:val="4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ir</w:t>
      </w:r>
      <w:r>
        <w:rPr>
          <w:rFonts w:ascii="Arial" w:hAnsi="Arial" w:cs="Arial" w:eastAsia="Arial"/>
          <w:sz w:val="22"/>
          <w:szCs w:val="22"/>
          <w:color w:val="181818"/>
          <w:spacing w:val="3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4"/>
        </w:rPr>
        <w:t>de</w:t>
      </w:r>
      <w:r>
        <w:rPr>
          <w:rFonts w:ascii="Arial" w:hAnsi="Arial" w:cs="Arial" w:eastAsia="Arial"/>
          <w:sz w:val="22"/>
          <w:szCs w:val="22"/>
          <w:color w:val="3B3B3B"/>
          <w:spacing w:val="-2"/>
          <w:w w:val="104"/>
        </w:rPr>
        <w:t>v</w:t>
      </w:r>
      <w:r>
        <w:rPr>
          <w:rFonts w:ascii="Arial" w:hAnsi="Arial" w:cs="Arial" w:eastAsia="Arial"/>
          <w:sz w:val="22"/>
          <w:szCs w:val="22"/>
          <w:color w:val="181818"/>
          <w:spacing w:val="-16"/>
          <w:w w:val="149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-4"/>
          <w:w w:val="110"/>
        </w:rPr>
        <w:t>e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8"/>
        </w:rPr>
        <w:t>nt</w:t>
      </w:r>
      <w:r>
        <w:rPr>
          <w:rFonts w:ascii="Arial" w:hAnsi="Arial" w:cs="Arial" w:eastAsia="Arial"/>
          <w:sz w:val="22"/>
          <w:szCs w:val="22"/>
          <w:color w:val="181818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molle</w:t>
      </w:r>
      <w:r>
        <w:rPr>
          <w:rFonts w:ascii="Arial" w:hAnsi="Arial" w:cs="Arial" w:eastAsia="Arial"/>
          <w:sz w:val="22"/>
          <w:szCs w:val="22"/>
          <w:color w:val="2B2B2B"/>
          <w:spacing w:val="4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color w:val="3B3B3B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pâteus</w:t>
      </w:r>
      <w:r>
        <w:rPr>
          <w:rFonts w:ascii="Arial" w:hAnsi="Arial" w:cs="Arial" w:eastAsia="Arial"/>
          <w:sz w:val="22"/>
          <w:szCs w:val="22"/>
          <w:color w:val="2B2B2B"/>
          <w:spacing w:val="-1"/>
          <w:w w:val="100"/>
        </w:rPr>
        <w:t>e</w:t>
      </w:r>
      <w:r>
        <w:rPr>
          <w:rFonts w:ascii="Arial" w:hAnsi="Arial" w:cs="Arial" w:eastAsia="Arial"/>
          <w:sz w:val="22"/>
          <w:szCs w:val="22"/>
          <w:color w:val="727272"/>
          <w:spacing w:val="0"/>
          <w:w w:val="100"/>
        </w:rPr>
        <w:t>,</w:t>
      </w:r>
      <w:r>
        <w:rPr>
          <w:rFonts w:ascii="Arial" w:hAnsi="Arial" w:cs="Arial" w:eastAsia="Arial"/>
          <w:sz w:val="22"/>
          <w:szCs w:val="22"/>
          <w:color w:val="72727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color w:val="3B3B3B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qui</w:t>
      </w:r>
      <w:r>
        <w:rPr>
          <w:rFonts w:ascii="Arial" w:hAnsi="Arial" w:cs="Arial" w:eastAsia="Arial"/>
          <w:sz w:val="22"/>
          <w:szCs w:val="22"/>
          <w:color w:val="2B2B2B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color w:val="181818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1"/>
          <w:w w:val="100"/>
        </w:rPr>
        <w:t>f</w:t>
      </w:r>
      <w:r>
        <w:rPr>
          <w:rFonts w:ascii="Arial" w:hAnsi="Arial" w:cs="Arial" w:eastAsia="Arial"/>
          <w:sz w:val="22"/>
          <w:szCs w:val="22"/>
          <w:color w:val="3B3B3B"/>
          <w:spacing w:val="-3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it</w:t>
      </w:r>
      <w:r>
        <w:rPr>
          <w:rFonts w:ascii="Arial" w:hAnsi="Arial" w:cs="Arial" w:eastAsia="Arial"/>
          <w:sz w:val="22"/>
          <w:szCs w:val="22"/>
          <w:color w:val="181818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apprécier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color w:val="2B2B2B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8"/>
        </w:rPr>
        <w:t>c</w:t>
      </w:r>
      <w:r>
        <w:rPr>
          <w:rFonts w:ascii="Arial" w:hAnsi="Arial" w:cs="Arial" w:eastAsia="Arial"/>
          <w:sz w:val="22"/>
          <w:szCs w:val="22"/>
          <w:color w:val="3B3B3B"/>
          <w:spacing w:val="-3"/>
          <w:w w:val="108"/>
        </w:rPr>
        <w:t>e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0"/>
        </w:rPr>
        <w:t>r</w:t>
      </w:r>
      <w:r>
        <w:rPr>
          <w:rFonts w:ascii="Arial" w:hAnsi="Arial" w:cs="Arial" w:eastAsia="Arial"/>
          <w:sz w:val="22"/>
          <w:szCs w:val="22"/>
          <w:color w:val="181818"/>
          <w:spacing w:val="3"/>
          <w:w w:val="110"/>
        </w:rPr>
        <w:t>t</w:t>
      </w:r>
      <w:r>
        <w:rPr>
          <w:rFonts w:ascii="Arial" w:hAnsi="Arial" w:cs="Arial" w:eastAsia="Arial"/>
          <w:sz w:val="22"/>
          <w:szCs w:val="22"/>
          <w:color w:val="3B3B3B"/>
          <w:spacing w:val="-4"/>
          <w:w w:val="11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2"/>
        </w:rPr>
        <w:t>i</w:t>
      </w:r>
      <w:r>
        <w:rPr>
          <w:rFonts w:ascii="Arial" w:hAnsi="Arial" w:cs="Arial" w:eastAsia="Arial"/>
          <w:sz w:val="22"/>
          <w:szCs w:val="22"/>
          <w:color w:val="181818"/>
          <w:spacing w:val="-6"/>
          <w:w w:val="112"/>
        </w:rPr>
        <w:t>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9"/>
        </w:rPr>
        <w:t>s.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86" w:lineRule="auto"/>
        <w:ind w:left="140" w:right="720" w:firstLine="742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181818"/>
          <w:spacing w:val="0"/>
          <w:w w:val="109"/>
        </w:rPr>
        <w:t>B</w:t>
      </w:r>
      <w:r>
        <w:rPr>
          <w:rFonts w:ascii="Arial" w:hAnsi="Arial" w:cs="Arial" w:eastAsia="Arial"/>
          <w:sz w:val="22"/>
          <w:szCs w:val="22"/>
          <w:color w:val="181818"/>
          <w:spacing w:val="1"/>
          <w:w w:val="109"/>
        </w:rPr>
        <w:t>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9"/>
        </w:rPr>
        <w:t>auc</w:t>
      </w:r>
      <w:r>
        <w:rPr>
          <w:rFonts w:ascii="Arial" w:hAnsi="Arial" w:cs="Arial" w:eastAsia="Arial"/>
          <w:sz w:val="22"/>
          <w:szCs w:val="22"/>
          <w:color w:val="3B3B3B"/>
          <w:spacing w:val="-2"/>
          <w:w w:val="109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9"/>
        </w:rPr>
        <w:t>up</w:t>
      </w:r>
      <w:r>
        <w:rPr>
          <w:rFonts w:ascii="Arial" w:hAnsi="Arial" w:cs="Arial" w:eastAsia="Arial"/>
          <w:sz w:val="22"/>
          <w:szCs w:val="22"/>
          <w:color w:val="181818"/>
          <w:spacing w:val="16"/>
          <w:w w:val="109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color w:val="2B2B2B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greffaient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color w:val="3B3B3B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2"/>
          <w:w w:val="106"/>
        </w:rPr>
        <w:t>c</w:t>
      </w:r>
      <w:r>
        <w:rPr>
          <w:rFonts w:ascii="Arial" w:hAnsi="Arial" w:cs="Arial" w:eastAsia="Arial"/>
          <w:sz w:val="22"/>
          <w:szCs w:val="22"/>
          <w:color w:val="181818"/>
          <w:spacing w:val="-11"/>
          <w:w w:val="106"/>
        </w:rPr>
        <w:t>'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6"/>
        </w:rPr>
        <w:t>est</w:t>
      </w:r>
      <w:r>
        <w:rPr>
          <w:rFonts w:ascii="Arial" w:hAnsi="Arial" w:cs="Arial" w:eastAsia="Arial"/>
          <w:sz w:val="22"/>
          <w:szCs w:val="22"/>
          <w:color w:val="3B3B3B"/>
          <w:spacing w:val="21"/>
          <w:w w:val="106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d</w:t>
      </w:r>
      <w:r>
        <w:rPr>
          <w:rFonts w:ascii="Arial" w:hAnsi="Arial" w:cs="Arial" w:eastAsia="Arial"/>
          <w:sz w:val="22"/>
          <w:szCs w:val="22"/>
          <w:color w:val="3B3B3B"/>
          <w:spacing w:val="3"/>
          <w:w w:val="10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4"/>
          <w:w w:val="100"/>
        </w:rPr>
        <w:t>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5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jardi</w:t>
      </w:r>
      <w:r>
        <w:rPr>
          <w:rFonts w:ascii="Arial" w:hAnsi="Arial" w:cs="Arial" w:eastAsia="Arial"/>
          <w:sz w:val="22"/>
          <w:szCs w:val="22"/>
          <w:color w:val="181818"/>
          <w:spacing w:val="4"/>
          <w:w w:val="100"/>
        </w:rPr>
        <w:t>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sous</w:t>
      </w:r>
      <w:r>
        <w:rPr>
          <w:rFonts w:ascii="Arial" w:hAnsi="Arial" w:cs="Arial" w:eastAsia="Arial"/>
          <w:sz w:val="22"/>
          <w:szCs w:val="22"/>
          <w:color w:val="3B3B3B"/>
          <w:spacing w:val="5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une</w:t>
      </w:r>
      <w:r>
        <w:rPr>
          <w:rFonts w:ascii="Arial" w:hAnsi="Arial" w:cs="Arial" w:eastAsia="Arial"/>
          <w:sz w:val="22"/>
          <w:szCs w:val="22"/>
          <w:color w:val="2B2B2B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for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00"/>
        </w:rPr>
        <w:t>m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color w:val="2B2B2B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poire</w:t>
      </w:r>
      <w:r>
        <w:rPr>
          <w:rFonts w:ascii="Arial" w:hAnsi="Arial" w:cs="Arial" w:eastAsia="Arial"/>
          <w:sz w:val="22"/>
          <w:szCs w:val="22"/>
          <w:color w:val="2B2B2B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color w:val="2B2B2B"/>
          <w:spacing w:val="53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8"/>
        </w:rPr>
        <w:t>ce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8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fruit</w:t>
      </w:r>
      <w:r>
        <w:rPr>
          <w:rFonts w:ascii="Arial" w:hAnsi="Arial" w:cs="Arial" w:eastAsia="Arial"/>
          <w:sz w:val="22"/>
          <w:szCs w:val="22"/>
          <w:color w:val="181818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est</w:t>
      </w:r>
      <w:r>
        <w:rPr>
          <w:rFonts w:ascii="Arial" w:hAnsi="Arial" w:cs="Arial" w:eastAsia="Arial"/>
          <w:sz w:val="22"/>
          <w:szCs w:val="22"/>
          <w:color w:val="2B2B2B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color w:val="181818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color w:val="2B2B2B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souv</w:t>
      </w:r>
      <w:r>
        <w:rPr>
          <w:rFonts w:ascii="Arial" w:hAnsi="Arial" w:cs="Arial" w:eastAsia="Arial"/>
          <w:sz w:val="22"/>
          <w:szCs w:val="22"/>
          <w:color w:val="3B3B3B"/>
          <w:spacing w:val="3"/>
          <w:w w:val="100"/>
        </w:rPr>
        <w:t>e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nt</w:t>
      </w:r>
      <w:r>
        <w:rPr>
          <w:rFonts w:ascii="Arial" w:hAnsi="Arial" w:cs="Arial" w:eastAsia="Arial"/>
          <w:sz w:val="22"/>
          <w:szCs w:val="22"/>
          <w:color w:val="181818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0"/>
        </w:rPr>
        <w:t>re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10"/>
        </w:rPr>
        <w:t>n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4"/>
        </w:rPr>
        <w:t>c</w:t>
      </w:r>
      <w:r>
        <w:rPr>
          <w:rFonts w:ascii="Arial" w:hAnsi="Arial" w:cs="Arial" w:eastAsia="Arial"/>
          <w:sz w:val="22"/>
          <w:szCs w:val="22"/>
          <w:color w:val="3B3B3B"/>
          <w:spacing w:val="6"/>
          <w:w w:val="104"/>
        </w:rPr>
        <w:t>o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6"/>
        </w:rPr>
        <w:t>nt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06"/>
        </w:rPr>
        <w:t>r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11"/>
        </w:rPr>
        <w:t>é.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00" w:lineRule="atLeast"/>
        <w:ind w:left="147" w:right="724" w:firstLine="734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Sa</w:t>
      </w:r>
      <w:r>
        <w:rPr>
          <w:rFonts w:ascii="Arial" w:hAnsi="Arial" w:cs="Arial" w:eastAsia="Arial"/>
          <w:sz w:val="22"/>
          <w:szCs w:val="22"/>
          <w:color w:val="2B2B2B"/>
          <w:spacing w:val="4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présence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fréquente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color w:val="2B2B2B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-16"/>
          <w:w w:val="149"/>
        </w:rPr>
        <w:t>l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3"/>
        </w:rPr>
        <w:t>e</w:t>
      </w:r>
      <w:r>
        <w:rPr>
          <w:rFonts w:ascii="Arial" w:hAnsi="Arial" w:cs="Arial" w:eastAsia="Arial"/>
          <w:sz w:val="22"/>
          <w:szCs w:val="22"/>
          <w:color w:val="3B3B3B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maquis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peut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révéler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8"/>
        </w:rPr>
        <w:t>quelquefois</w:t>
      </w:r>
      <w:r>
        <w:rPr>
          <w:rFonts w:ascii="Arial" w:hAnsi="Arial" w:cs="Arial" w:eastAsia="Arial"/>
          <w:sz w:val="22"/>
          <w:szCs w:val="22"/>
          <w:color w:val="2B2B2B"/>
          <w:spacing w:val="12"/>
          <w:w w:val="108"/>
        </w:rPr>
        <w:t> 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color w:val="3B3B3B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00"/>
        </w:rPr>
        <w:t>l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00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0"/>
        </w:rPr>
        <w:t>eu</w:t>
      </w:r>
      <w:r>
        <w:rPr>
          <w:rFonts w:ascii="Arial" w:hAnsi="Arial" w:cs="Arial" w:eastAsia="Arial"/>
          <w:sz w:val="22"/>
          <w:szCs w:val="22"/>
          <w:color w:val="3B3B3B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2B2B2B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color w:val="2B2B2B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-1"/>
          <w:w w:val="98"/>
        </w:rPr>
        <w:t>j</w:t>
      </w:r>
      <w:r>
        <w:rPr>
          <w:rFonts w:ascii="Arial" w:hAnsi="Arial" w:cs="Arial" w:eastAsia="Arial"/>
          <w:sz w:val="22"/>
          <w:szCs w:val="22"/>
          <w:color w:val="3B3B3B"/>
          <w:spacing w:val="-4"/>
          <w:w w:val="110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3"/>
        </w:rPr>
        <w:t>r</w:t>
      </w:r>
      <w:r>
        <w:rPr>
          <w:rFonts w:ascii="Arial" w:hAnsi="Arial" w:cs="Arial" w:eastAsia="Arial"/>
          <w:sz w:val="22"/>
          <w:szCs w:val="22"/>
          <w:color w:val="181818"/>
          <w:spacing w:val="-5"/>
          <w:w w:val="113"/>
        </w:rPr>
        <w:t>d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6"/>
        </w:rPr>
        <w:t>ins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6"/>
        </w:rPr>
        <w:t> 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6"/>
        </w:rPr>
        <w:t>d</w:t>
      </w:r>
      <w:r>
        <w:rPr>
          <w:rFonts w:ascii="Arial" w:hAnsi="Arial" w:cs="Arial" w:eastAsia="Arial"/>
          <w:sz w:val="22"/>
          <w:szCs w:val="22"/>
          <w:color w:val="181818"/>
          <w:spacing w:val="-15"/>
          <w:w w:val="116"/>
        </w:rPr>
        <w:t>i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13"/>
        </w:rPr>
        <w:t>sp</w:t>
      </w:r>
      <w:r>
        <w:rPr>
          <w:rFonts w:ascii="Arial" w:hAnsi="Arial" w:cs="Arial" w:eastAsia="Arial"/>
          <w:sz w:val="22"/>
          <w:szCs w:val="22"/>
          <w:color w:val="3B3B3B"/>
          <w:spacing w:val="3"/>
          <w:w w:val="113"/>
        </w:rPr>
        <w:t>a</w:t>
      </w:r>
      <w:r>
        <w:rPr>
          <w:rFonts w:ascii="Arial" w:hAnsi="Arial" w:cs="Arial" w:eastAsia="Arial"/>
          <w:sz w:val="22"/>
          <w:szCs w:val="22"/>
          <w:color w:val="181818"/>
          <w:spacing w:val="0"/>
          <w:w w:val="113"/>
        </w:rPr>
        <w:t>r</w:t>
      </w:r>
      <w:r>
        <w:rPr>
          <w:rFonts w:ascii="Arial" w:hAnsi="Arial" w:cs="Arial" w:eastAsia="Arial"/>
          <w:sz w:val="22"/>
          <w:szCs w:val="22"/>
          <w:color w:val="181818"/>
          <w:spacing w:val="1"/>
          <w:w w:val="113"/>
        </w:rPr>
        <w:t>u</w:t>
      </w:r>
      <w:r>
        <w:rPr>
          <w:rFonts w:ascii="Arial" w:hAnsi="Arial" w:cs="Arial" w:eastAsia="Arial"/>
          <w:sz w:val="22"/>
          <w:szCs w:val="22"/>
          <w:color w:val="3B3B3B"/>
          <w:spacing w:val="0"/>
          <w:w w:val="109"/>
        </w:rPr>
        <w:t>s.</w:t>
      </w:r>
      <w:r>
        <w:rPr>
          <w:rFonts w:ascii="Arial" w:hAnsi="Arial" w:cs="Arial" w:eastAsia="Arial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98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color w:val="3B3B3B"/>
          <w:spacing w:val="8"/>
          <w:w w:val="95"/>
        </w:rPr>
        <w:t>1</w:t>
      </w:r>
      <w:r>
        <w:rPr>
          <w:rFonts w:ascii="Arial" w:hAnsi="Arial" w:cs="Arial" w:eastAsia="Arial"/>
          <w:sz w:val="20"/>
          <w:szCs w:val="20"/>
          <w:color w:val="5D5D5D"/>
          <w:spacing w:val="0"/>
          <w:w w:val="91"/>
        </w:rPr>
        <w:t>53</w:t>
      </w:r>
      <w:r>
        <w:rPr>
          <w:rFonts w:ascii="Arial" w:hAnsi="Arial" w:cs="Arial" w:eastAsia="Arial"/>
          <w:sz w:val="20"/>
          <w:szCs w:val="20"/>
          <w:color w:val="00000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20" w:bottom="0" w:left="1480" w:right="300"/>
        </w:sectPr>
      </w:pPr>
      <w:rPr/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1980" w:h="16820"/>
          <w:pgMar w:top="0" w:bottom="0" w:left="1680" w:right="0"/>
        </w:sectPr>
      </w:pPr>
      <w:rPr/>
    </w:p>
    <w:p>
      <w:pPr>
        <w:spacing w:before="30" w:after="0" w:line="240" w:lineRule="auto"/>
        <w:ind w:left="3028" w:right="-20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/>
        <w:pict>
          <v:group style="position:absolute;margin-left:241.543869pt;margin-top:-47.680847pt;width:60.475962pt;height:.1pt;mso-position-horizontal-relative:page;mso-position-vertical-relative:paragraph;z-index:-13304" coordorigin="4831,-954" coordsize="1210,2">
            <v:shape style="position:absolute;left:4831;top:-954;width:1210;height:2" coordorigin="4831,-954" coordsize="1210,0" path="m4831,-954l6040,-954e" filled="f" stroked="t" strokeweight=".359976pt" strokecolor="#A8A3A8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0"/>
          <w:w w:val="117"/>
          <w:b/>
          <w:bCs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color w:val="333333"/>
          <w:spacing w:val="0"/>
          <w:w w:val="117"/>
          <w:b/>
          <w:bCs/>
        </w:rPr>
        <w:t>ORil</w:t>
      </w:r>
      <w:r>
        <w:rPr>
          <w:rFonts w:ascii="Times New Roman" w:hAnsi="Times New Roman" w:cs="Times New Roman" w:eastAsia="Times New Roman"/>
          <w:sz w:val="23"/>
          <w:szCs w:val="23"/>
          <w:color w:val="333333"/>
          <w:spacing w:val="-27"/>
          <w:w w:val="117"/>
          <w:b/>
          <w:bCs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0"/>
          <w:w w:val="92"/>
          <w:b/>
          <w:bCs/>
        </w:rPr>
        <w:t>U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-17"/>
          <w:w w:val="92"/>
          <w:b/>
          <w:bCs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33333"/>
          <w:spacing w:val="4"/>
          <w:w w:val="107"/>
          <w:b/>
          <w:bCs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color w:val="565656"/>
          <w:spacing w:val="0"/>
          <w:w w:val="102"/>
          <w:b/>
          <w:bCs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92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257.040009pt;margin-top:69.839981pt;width:48.240002pt;height:10.08pt;mso-position-horizontal-relative:page;mso-position-vertical-relative:paragraph;z-index:-13308" type="#_x0000_t75">
            <v:imagedata r:id="rId239" o:title=""/>
          </v:shape>
        </w:pict>
      </w:r>
      <w:r>
        <w:rPr/>
        <w:pict>
          <v:shape style="width:77.760003pt;height:133.56pt;mso-position-horizontal-relative:char;mso-position-vertical-relative:line" type="#_x0000_t75">
            <v:imagedata r:id="rId24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34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77.759999pt;height:78.48pt;mso-position-horizontal-relative:char;mso-position-vertical-relative:line" type="#_x0000_t75">
            <v:imagedata r:id="rId24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23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position:absolute;margin-left:363.600006pt;margin-top:-6.480003pt;width:84.599998pt;height:74.879997pt;mso-position-horizontal-relative:page;mso-position-vertical-relative:paragraph;z-index:-13307" type="#_x0000_t75">
            <v:imagedata r:id="rId242" o:title=""/>
          </v:shape>
        </w:pict>
      </w:r>
      <w:r>
        <w:rPr/>
        <w:pict>
          <v:shape style="width:88.559998pt;height:78.839996pt;mso-position-horizontal-relative:char;mso-position-vertical-relative:line" type="#_x0000_t75">
            <v:imagedata r:id="rId24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  <w:position w:val="0"/>
        </w:rPr>
        <w:t>                           </w:t>
      </w:r>
      <w:r>
        <w:rPr>
          <w:rFonts w:ascii="Times New Roman" w:hAnsi="Times New Roman" w:cs="Times New Roman" w:eastAsia="Times New Roman"/>
          <w:sz w:val="20"/>
          <w:szCs w:val="20"/>
          <w:color w:val="858585"/>
          <w:spacing w:val="0"/>
          <w:w w:val="155"/>
          <w:position w:val="0"/>
        </w:rPr>
        <w:t>\</w:t>
      </w:r>
      <w:r>
        <w:rPr>
          <w:rFonts w:ascii="Times New Roman" w:hAnsi="Times New Roman" w:cs="Times New Roman" w:eastAsia="Times New Roman"/>
          <w:sz w:val="20"/>
          <w:szCs w:val="20"/>
          <w:color w:val="858585"/>
          <w:spacing w:val="-39"/>
          <w:w w:val="155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858585"/>
          <w:spacing w:val="0"/>
          <w:w w:val="100"/>
          <w:position w:val="0"/>
        </w:rPr>
        <w:t>lalti</w:t>
      </w:r>
      <w:r>
        <w:rPr>
          <w:rFonts w:ascii="Times New Roman" w:hAnsi="Times New Roman" w:cs="Times New Roman" w:eastAsia="Times New Roman"/>
          <w:sz w:val="20"/>
          <w:szCs w:val="20"/>
          <w:color w:val="858585"/>
          <w:spacing w:val="1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A5A5A7"/>
          <w:spacing w:val="0"/>
          <w:w w:val="108"/>
          <w:position w:val="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color w:val="A5A5A7"/>
          <w:spacing w:val="-3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858585"/>
          <w:spacing w:val="0"/>
          <w:w w:val="100"/>
          <w:position w:val="0"/>
        </w:rPr>
        <w:t>nn</w:t>
      </w:r>
      <w:r>
        <w:rPr>
          <w:rFonts w:ascii="Times New Roman" w:hAnsi="Times New Roman" w:cs="Times New Roman" w:eastAsia="Times New Roman"/>
          <w:sz w:val="20"/>
          <w:szCs w:val="20"/>
          <w:color w:val="858585"/>
          <w:spacing w:val="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A5A5A7"/>
          <w:spacing w:val="0"/>
          <w:w w:val="140"/>
          <w:position w:val="0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336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83.879998pt;height:80.64pt;mso-position-horizontal-relative:char;mso-position-vertical-relative:line" type="#_x0000_t75">
            <v:imagedata r:id="rId24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26" w:lineRule="exact"/>
        <w:ind w:left="2964"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Times New Roman" w:hAnsi="Times New Roman" w:cs="Times New Roman" w:eastAsia="Times New Roman"/>
          <w:sz w:val="20"/>
          <w:szCs w:val="20"/>
          <w:color w:val="A5A5A7"/>
          <w:spacing w:val="0"/>
          <w:w w:val="155"/>
          <w:position w:val="-1"/>
        </w:rPr>
        <w:t>\</w:t>
      </w:r>
      <w:r>
        <w:rPr>
          <w:rFonts w:ascii="Times New Roman" w:hAnsi="Times New Roman" w:cs="Times New Roman" w:eastAsia="Times New Roman"/>
          <w:sz w:val="20"/>
          <w:szCs w:val="20"/>
          <w:color w:val="A5A5A7"/>
          <w:spacing w:val="-46"/>
          <w:w w:val="155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E6E70"/>
          <w:spacing w:val="0"/>
          <w:w w:val="100"/>
          <w:position w:val="-1"/>
        </w:rPr>
        <w:t>lalll</w:t>
      </w:r>
      <w:r>
        <w:rPr>
          <w:rFonts w:ascii="Times New Roman" w:hAnsi="Times New Roman" w:cs="Times New Roman" w:eastAsia="Times New Roman"/>
          <w:sz w:val="20"/>
          <w:szCs w:val="20"/>
          <w:color w:val="6E6E70"/>
          <w:spacing w:val="-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959595"/>
          <w:spacing w:val="0"/>
          <w:w w:val="93"/>
          <w:position w:val="-1"/>
        </w:rPr>
        <w:t>ri</w:t>
      </w:r>
      <w:r>
        <w:rPr>
          <w:rFonts w:ascii="Times New Roman" w:hAnsi="Times New Roman" w:cs="Times New Roman" w:eastAsia="Times New Roman"/>
          <w:sz w:val="20"/>
          <w:szCs w:val="20"/>
          <w:color w:val="959595"/>
          <w:spacing w:val="-15"/>
          <w:w w:val="93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6E6E70"/>
          <w:spacing w:val="0"/>
          <w:w w:val="79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6E6E70"/>
          <w:spacing w:val="-3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959595"/>
          <w:spacing w:val="0"/>
          <w:w w:val="100"/>
          <w:position w:val="-1"/>
        </w:rPr>
        <w:t>é</w:t>
      </w:r>
      <w:r>
        <w:rPr>
          <w:rFonts w:ascii="Times New Roman" w:hAnsi="Times New Roman" w:cs="Times New Roman" w:eastAsia="Times New Roman"/>
          <w:sz w:val="20"/>
          <w:szCs w:val="20"/>
          <w:color w:val="959595"/>
          <w:spacing w:val="22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color w:val="959595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19"/>
          <w:szCs w:val="19"/>
          <w:color w:val="959595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858585"/>
          <w:spacing w:val="0"/>
          <w:w w:val="100"/>
          <w:position w:val="-1"/>
        </w:rPr>
        <w:t>10</w:t>
      </w:r>
      <w:r>
        <w:rPr>
          <w:rFonts w:ascii="Arial" w:hAnsi="Arial" w:cs="Arial" w:eastAsia="Arial"/>
          <w:sz w:val="18"/>
          <w:szCs w:val="18"/>
          <w:color w:val="858585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858585"/>
          <w:spacing w:val="0"/>
          <w:w w:val="100"/>
          <w:position w:val="-1"/>
        </w:rPr>
        <w:t>(</w:t>
      </w:r>
      <w:r>
        <w:rPr>
          <w:rFonts w:ascii="Arial" w:hAnsi="Arial" w:cs="Arial" w:eastAsia="Arial"/>
          <w:sz w:val="18"/>
          <w:szCs w:val="18"/>
          <w:color w:val="858585"/>
          <w:spacing w:val="-9"/>
          <w:w w:val="100"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858585"/>
          <w:spacing w:val="0"/>
          <w:w w:val="138"/>
          <w:position w:val="-1"/>
        </w:rPr>
        <w:t>lclll</w:t>
      </w:r>
      <w:r>
        <w:rPr>
          <w:rFonts w:ascii="Arial" w:hAnsi="Arial" w:cs="Arial" w:eastAsia="Arial"/>
          <w:sz w:val="17"/>
          <w:szCs w:val="17"/>
          <w:color w:val="858585"/>
          <w:spacing w:val="7"/>
          <w:w w:val="138"/>
          <w:position w:val="-1"/>
        </w:rPr>
        <w:t>b</w:t>
      </w:r>
      <w:r>
        <w:rPr>
          <w:rFonts w:ascii="Arial" w:hAnsi="Arial" w:cs="Arial" w:eastAsia="Arial"/>
          <w:sz w:val="17"/>
          <w:szCs w:val="17"/>
          <w:color w:val="A5A5A7"/>
          <w:spacing w:val="0"/>
          <w:w w:val="77"/>
          <w:position w:val="-1"/>
        </w:rPr>
        <w:t>l"</w:t>
      </w:r>
      <w:r>
        <w:rPr>
          <w:rFonts w:ascii="Arial" w:hAnsi="Arial" w:cs="Arial" w:eastAsia="Arial"/>
          <w:sz w:val="17"/>
          <w:szCs w:val="17"/>
          <w:color w:val="A5A5A7"/>
          <w:spacing w:val="-28"/>
          <w:w w:val="77"/>
          <w:position w:val="-1"/>
        </w:rPr>
        <w:t>l</w:t>
      </w:r>
      <w:r>
        <w:rPr>
          <w:rFonts w:ascii="Arial" w:hAnsi="Arial" w:cs="Arial" w:eastAsia="Arial"/>
          <w:sz w:val="17"/>
          <w:szCs w:val="17"/>
          <w:color w:val="858585"/>
          <w:spacing w:val="0"/>
          <w:w w:val="51"/>
          <w:position w:val="-1"/>
        </w:rPr>
        <w:t>.-'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/>
        <w:br w:type="column"/>
      </w:r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65.52pt;height:131.4pt;mso-position-horizontal-relative:char;mso-position-vertical-relative:line" type="#_x0000_t75">
            <v:imagedata r:id="rId24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209" w:right="-20"/>
        <w:jc w:val="left"/>
        <w:rPr>
          <w:rFonts w:ascii="Times New Roman" w:hAnsi="Times New Roman" w:cs="Times New Roman" w:eastAsia="Times New Roman"/>
          <w:sz w:val="13"/>
          <w:szCs w:val="13"/>
        </w:rPr>
      </w:pPr>
      <w:rPr/>
      <w:r>
        <w:rPr/>
        <w:pict>
          <v:shape style="position:absolute;margin-left:491.040009pt;margin-top:-307.954407pt;width:105.839996pt;height:637.200012pt;mso-position-horizontal-relative:page;mso-position-vertical-relative:paragraph;z-index:-13306" type="#_x0000_t75">
            <v:imagedata r:id="rId246" o:title=""/>
          </v:shape>
        </w:pict>
      </w:r>
      <w:r>
        <w:rPr>
          <w:rFonts w:ascii="Arial" w:hAnsi="Arial" w:cs="Arial" w:eastAsia="Arial"/>
          <w:sz w:val="14"/>
          <w:szCs w:val="14"/>
          <w:color w:val="858585"/>
          <w:spacing w:val="0"/>
          <w:w w:val="146"/>
        </w:rPr>
        <w:t>J:llllh.'</w:t>
      </w:r>
      <w:r>
        <w:rPr>
          <w:rFonts w:ascii="Arial" w:hAnsi="Arial" w:cs="Arial" w:eastAsia="Arial"/>
          <w:sz w:val="14"/>
          <w:szCs w:val="14"/>
          <w:color w:val="858585"/>
          <w:spacing w:val="-22"/>
          <w:w w:val="146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858585"/>
          <w:spacing w:val="0"/>
          <w:w w:val="146"/>
        </w:rPr>
        <w:t>l'l</w:t>
      </w:r>
      <w:r>
        <w:rPr>
          <w:rFonts w:ascii="Times New Roman" w:hAnsi="Times New Roman" w:cs="Times New Roman" w:eastAsia="Times New Roman"/>
          <w:sz w:val="13"/>
          <w:szCs w:val="13"/>
          <w:color w:val="858585"/>
          <w:spacing w:val="0"/>
          <w:w w:val="146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858585"/>
          <w:spacing w:val="3"/>
          <w:w w:val="146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858585"/>
          <w:spacing w:val="0"/>
          <w:w w:val="146"/>
        </w:rPr>
        <w:t>1'\lli!-'L'</w:t>
      </w:r>
      <w:r>
        <w:rPr>
          <w:rFonts w:ascii="Times New Roman" w:hAnsi="Times New Roman" w:cs="Times New Roman" w:eastAsia="Times New Roman"/>
          <w:sz w:val="13"/>
          <w:szCs w:val="13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0"/>
          <w:cols w:num="2" w:equalWidth="0">
            <w:col w:w="5038" w:space="381"/>
            <w:col w:w="4881"/>
          </w:cols>
        </w:sectPr>
      </w:pPr>
      <w:rPr/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0pt;margin-top:.899658pt;width:43.557091pt;height:.1pt;mso-position-horizontal-relative:page;mso-position-vertical-relative:page;z-index:-13305" coordorigin="0,18" coordsize="871,2">
            <v:shape style="position:absolute;left:0;top:18;width:871;height:2" coordorigin="0,18" coordsize="871,0" path="m0,18l871,18e" filled="f" stroked="t" strokeweight=".359976pt" strokecolor="#777777">
              <v:path arrowok="t"/>
            </v:shape>
          </v:group>
          <w10:wrap type="none"/>
        </w:pict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21.19999pt;height:19.440pt;mso-position-horizontal-relative:char;mso-position-vertical-relative:line" type="#_x0000_t75">
            <v:imagedata r:id="rId24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40" w:lineRule="auto"/>
        <w:ind w:right="283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color w:val="565656"/>
          <w:spacing w:val="0"/>
          <w:w w:val="90"/>
          <w:b/>
          <w:bCs/>
        </w:rPr>
        <w:t>154</w:t>
      </w:r>
      <w:r>
        <w:rPr>
          <w:rFonts w:ascii="Arial" w:hAnsi="Arial" w:cs="Arial" w:eastAsia="Arial"/>
          <w:sz w:val="23"/>
          <w:szCs w:val="23"/>
          <w:color w:val="00000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680" w:right="0"/>
        </w:sectPr>
      </w:pPr>
      <w:rPr/>
    </w:p>
    <w:p>
      <w:pPr>
        <w:spacing w:before="70" w:after="0" w:line="240" w:lineRule="auto"/>
        <w:ind w:left="50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8"/>
          <w:b/>
          <w:bCs/>
        </w:rPr>
        <w:t>L'UVA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80" w:lineRule="atLeast"/>
        <w:ind w:left="473" w:right="881" w:firstLine="720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vigne,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culture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fruitière</w:t>
      </w:r>
      <w:r>
        <w:rPr>
          <w:rFonts w:ascii="Arial" w:hAnsi="Arial" w:cs="Arial" w:eastAsia="Arial"/>
          <w:sz w:val="22"/>
          <w:szCs w:val="22"/>
          <w:spacing w:val="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2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4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intensive</w:t>
      </w:r>
      <w:r>
        <w:rPr>
          <w:rFonts w:ascii="Arial" w:hAnsi="Arial" w:cs="Arial" w:eastAsia="Arial"/>
          <w:sz w:val="22"/>
          <w:szCs w:val="22"/>
          <w:spacing w:val="8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1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l'lie,</w:t>
      </w:r>
      <w:r>
        <w:rPr>
          <w:rFonts w:ascii="Arial" w:hAnsi="Arial" w:cs="Arial" w:eastAsia="Arial"/>
          <w:sz w:val="22"/>
          <w:szCs w:val="22"/>
          <w:spacing w:val="3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ne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s'étendait</w:t>
      </w:r>
      <w:r>
        <w:rPr>
          <w:rFonts w:ascii="Arial" w:hAnsi="Arial" w:cs="Arial" w:eastAsia="Arial"/>
          <w:sz w:val="22"/>
          <w:szCs w:val="22"/>
          <w:spacing w:val="3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autrefois</w:t>
      </w:r>
      <w:r>
        <w:rPr>
          <w:rFonts w:ascii="Arial" w:hAnsi="Arial" w:cs="Arial" w:eastAsia="Arial"/>
          <w:sz w:val="22"/>
          <w:szCs w:val="22"/>
          <w:spacing w:val="-19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sur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superficies</w:t>
      </w:r>
      <w:r>
        <w:rPr>
          <w:rFonts w:ascii="Arial" w:hAnsi="Arial" w:cs="Arial" w:eastAsia="Arial"/>
          <w:sz w:val="22"/>
          <w:szCs w:val="22"/>
          <w:spacing w:val="3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aussi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vastes,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jours.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exploitation</w:t>
      </w:r>
      <w:r>
        <w:rPr>
          <w:rFonts w:ascii="Arial" w:hAnsi="Arial" w:cs="Arial" w:eastAsia="Arial"/>
          <w:sz w:val="22"/>
          <w:szCs w:val="22"/>
          <w:spacing w:val="28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avait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lieu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petites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régions</w:t>
      </w:r>
      <w:r>
        <w:rPr>
          <w:rFonts w:ascii="Arial" w:hAnsi="Arial" w:cs="Arial" w:eastAsia="Arial"/>
          <w:sz w:val="22"/>
          <w:szCs w:val="22"/>
          <w:spacing w:val="36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reliefs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quelquefois</w:t>
      </w:r>
      <w:r>
        <w:rPr>
          <w:rFonts w:ascii="Arial" w:hAnsi="Arial" w:cs="Arial" w:eastAsia="Arial"/>
          <w:sz w:val="22"/>
          <w:szCs w:val="22"/>
          <w:spacing w:val="47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accusés,</w:t>
      </w:r>
      <w:r>
        <w:rPr>
          <w:rFonts w:ascii="Arial" w:hAnsi="Arial" w:cs="Arial" w:eastAsia="Arial"/>
          <w:sz w:val="22"/>
          <w:szCs w:val="22"/>
          <w:spacing w:val="52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côteaux,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réputation</w:t>
      </w:r>
      <w:r>
        <w:rPr>
          <w:rFonts w:ascii="Arial" w:hAnsi="Arial" w:cs="Arial" w:eastAsia="Arial"/>
          <w:sz w:val="22"/>
          <w:szCs w:val="22"/>
          <w:spacing w:val="49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180" w:lineRule="exact"/>
        <w:ind w:left="45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acquis</w:t>
      </w:r>
      <w:r>
        <w:rPr>
          <w:rFonts w:ascii="Arial" w:hAnsi="Arial" w:cs="Arial" w:eastAsia="Arial"/>
          <w:sz w:val="22"/>
          <w:szCs w:val="22"/>
          <w:spacing w:val="58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position w:val="1"/>
        </w:rPr>
        <w:t>l'internationalité.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9" w:lineRule="auto"/>
        <w:ind w:left="437" w:right="938" w:firstLine="720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Ce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sont,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exemple,</w:t>
      </w:r>
      <w:r>
        <w:rPr>
          <w:rFonts w:ascii="Arial" w:hAnsi="Arial" w:cs="Arial" w:eastAsia="Arial"/>
          <w:sz w:val="22"/>
          <w:szCs w:val="22"/>
          <w:spacing w:val="18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ceux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Sartè,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d'Ajaccio,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Patrimonio,</w:t>
      </w:r>
      <w:r>
        <w:rPr>
          <w:rFonts w:ascii="Arial" w:hAnsi="Arial" w:cs="Arial" w:eastAsia="Arial"/>
          <w:sz w:val="22"/>
          <w:szCs w:val="22"/>
          <w:spacing w:val="21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Rogliano</w:t>
      </w:r>
      <w:r>
        <w:rPr>
          <w:rFonts w:ascii="Arial" w:hAnsi="Arial" w:cs="Arial" w:eastAsia="Arial"/>
          <w:sz w:val="22"/>
          <w:szCs w:val="22"/>
          <w:spacing w:val="4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ou</w:t>
      </w:r>
      <w:r>
        <w:rPr>
          <w:rFonts w:ascii="Arial" w:hAnsi="Arial" w:cs="Arial" w:eastAsia="Arial"/>
          <w:sz w:val="22"/>
          <w:szCs w:val="22"/>
          <w:spacing w:val="0"/>
          <w:w w:val="11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Balagne,</w:t>
      </w:r>
      <w:r>
        <w:rPr>
          <w:rFonts w:ascii="Arial" w:hAnsi="Arial" w:cs="Arial" w:eastAsia="Arial"/>
          <w:sz w:val="22"/>
          <w:szCs w:val="22"/>
          <w:spacing w:val="12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6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</w:rPr>
        <w:t>entraient</w:t>
      </w:r>
      <w:r>
        <w:rPr>
          <w:rFonts w:ascii="Arial" w:hAnsi="Arial" w:cs="Arial" w:eastAsia="Arial"/>
          <w:sz w:val="22"/>
          <w:szCs w:val="22"/>
          <w:spacing w:val="25"/>
          <w:w w:val="109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déjà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5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circuits</w:t>
      </w:r>
      <w:r>
        <w:rPr>
          <w:rFonts w:ascii="Arial" w:hAnsi="Arial" w:cs="Arial" w:eastAsia="Arial"/>
          <w:sz w:val="22"/>
          <w:szCs w:val="22"/>
          <w:spacing w:val="5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du</w:t>
      </w:r>
      <w:r>
        <w:rPr>
          <w:rFonts w:ascii="Arial" w:hAnsi="Arial" w:cs="Arial" w:eastAsia="Arial"/>
          <w:sz w:val="22"/>
          <w:szCs w:val="22"/>
          <w:spacing w:val="5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négoce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5"/>
        </w:rPr>
        <w:t>joindre</w:t>
      </w:r>
      <w:r>
        <w:rPr>
          <w:rFonts w:ascii="Arial" w:hAnsi="Arial" w:cs="Arial" w:eastAsia="Arial"/>
          <w:sz w:val="22"/>
          <w:szCs w:val="22"/>
          <w:spacing w:val="-1"/>
          <w:w w:val="115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5"/>
        </w:rPr>
        <w:t>une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177" w:lineRule="exact"/>
        <w:ind w:left="43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0"/>
          <w:position w:val="1"/>
        </w:rPr>
        <w:t>consommation</w:t>
      </w:r>
      <w:r>
        <w:rPr>
          <w:rFonts w:ascii="Arial" w:hAnsi="Arial" w:cs="Arial" w:eastAsia="Arial"/>
          <w:sz w:val="22"/>
          <w:szCs w:val="22"/>
          <w:spacing w:val="-7"/>
          <w:w w:val="11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  <w:position w:val="1"/>
        </w:rPr>
        <w:t>extérieure</w:t>
      </w:r>
      <w:r>
        <w:rPr>
          <w:rFonts w:ascii="Arial" w:hAnsi="Arial" w:cs="Arial" w:eastAsia="Arial"/>
          <w:sz w:val="22"/>
          <w:szCs w:val="22"/>
          <w:spacing w:val="-1"/>
          <w:w w:val="11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2"/>
          <w:szCs w:val="22"/>
          <w:spacing w:val="19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position w:val="1"/>
        </w:rPr>
        <w:t>l'ile.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66" w:lineRule="auto"/>
        <w:ind w:left="401" w:right="966" w:firstLine="7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4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outre,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consommation</w:t>
      </w:r>
      <w:r>
        <w:rPr>
          <w:rFonts w:ascii="Arial" w:hAnsi="Arial" w:cs="Arial" w:eastAsia="Arial"/>
          <w:sz w:val="22"/>
          <w:szCs w:val="22"/>
          <w:spacing w:val="-9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locale</w:t>
      </w:r>
      <w:r>
        <w:rPr>
          <w:rFonts w:ascii="Arial" w:hAnsi="Arial" w:cs="Arial" w:eastAsia="Arial"/>
          <w:sz w:val="22"/>
          <w:szCs w:val="22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était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assurée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par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disposition</w:t>
      </w:r>
      <w:r>
        <w:rPr>
          <w:rFonts w:ascii="Arial" w:hAnsi="Arial" w:cs="Arial" w:eastAsia="Arial"/>
          <w:sz w:val="22"/>
          <w:szCs w:val="22"/>
          <w:spacing w:val="2"/>
          <w:w w:val="108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clos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où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elle</w:t>
      </w:r>
      <w:r>
        <w:rPr>
          <w:rFonts w:ascii="Arial" w:hAnsi="Arial" w:cs="Arial" w:eastAsia="Arial"/>
          <w:sz w:val="22"/>
          <w:szCs w:val="22"/>
          <w:spacing w:val="0"/>
          <w:w w:val="11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1"/>
        </w:rPr>
        <w:t>cultivait</w:t>
      </w:r>
      <w:r>
        <w:rPr>
          <w:rFonts w:ascii="Arial" w:hAnsi="Arial" w:cs="Arial" w:eastAsia="Arial"/>
          <w:sz w:val="22"/>
          <w:szCs w:val="22"/>
          <w:spacing w:val="43"/>
          <w:w w:val="11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à</w:t>
      </w:r>
      <w:r>
        <w:rPr>
          <w:rFonts w:ascii="Arial" w:hAnsi="Arial" w:cs="Arial" w:eastAsia="Arial"/>
          <w:sz w:val="22"/>
          <w:szCs w:val="22"/>
          <w:spacing w:val="5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l'échelon</w:t>
      </w:r>
      <w:r>
        <w:rPr>
          <w:rFonts w:ascii="Arial" w:hAnsi="Arial" w:cs="Arial" w:eastAsia="Arial"/>
          <w:sz w:val="22"/>
          <w:szCs w:val="22"/>
          <w:spacing w:val="4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familial</w:t>
      </w:r>
      <w:r>
        <w:rPr>
          <w:rFonts w:ascii="Arial" w:hAnsi="Arial" w:cs="Arial" w:eastAsia="Arial"/>
          <w:sz w:val="22"/>
          <w:szCs w:val="22"/>
          <w:spacing w:val="21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aux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abords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villages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plus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bas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jusque</w:t>
      </w:r>
      <w:r>
        <w:rPr>
          <w:rFonts w:ascii="Arial" w:hAnsi="Arial" w:cs="Arial" w:eastAsia="Arial"/>
          <w:sz w:val="22"/>
          <w:szCs w:val="22"/>
          <w:spacing w:val="42"/>
          <w:w w:val="11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189" w:lineRule="exact"/>
        <w:ind w:left="38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10"/>
          <w:position w:val="1"/>
        </w:rPr>
        <w:t>voisinage</w:t>
      </w:r>
      <w:r>
        <w:rPr>
          <w:rFonts w:ascii="Arial" w:hAnsi="Arial" w:cs="Arial" w:eastAsia="Arial"/>
          <w:sz w:val="22"/>
          <w:szCs w:val="22"/>
          <w:spacing w:val="-8"/>
          <w:w w:val="11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des</w:t>
      </w:r>
      <w:r>
        <w:rPr>
          <w:rFonts w:ascii="Arial" w:hAnsi="Arial" w:cs="Arial" w:eastAsia="Arial"/>
          <w:sz w:val="22"/>
          <w:szCs w:val="22"/>
          <w:spacing w:val="44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  <w:position w:val="1"/>
        </w:rPr>
        <w:t>agglomérations</w:t>
      </w:r>
      <w:r>
        <w:rPr>
          <w:rFonts w:ascii="Arial" w:hAnsi="Arial" w:cs="Arial" w:eastAsia="Arial"/>
          <w:sz w:val="22"/>
          <w:szCs w:val="22"/>
          <w:spacing w:val="3"/>
          <w:w w:val="109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du</w:t>
      </w:r>
      <w:r>
        <w:rPr>
          <w:rFonts w:ascii="Arial" w:hAnsi="Arial" w:cs="Arial" w:eastAsia="Arial"/>
          <w:sz w:val="22"/>
          <w:szCs w:val="22"/>
          <w:spacing w:val="22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  <w:position w:val="1"/>
        </w:rPr>
        <w:t>Niolu.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7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C'est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ainsi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que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nombreux</w:t>
      </w:r>
      <w:r>
        <w:rPr>
          <w:rFonts w:ascii="Arial" w:hAnsi="Arial" w:cs="Arial" w:eastAsia="Arial"/>
          <w:sz w:val="22"/>
          <w:szCs w:val="22"/>
          <w:spacing w:val="49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cépage</w:t>
      </w:r>
      <w:r>
        <w:rPr>
          <w:rFonts w:ascii="Arial" w:hAnsi="Arial" w:cs="Arial" w:eastAsia="Arial"/>
          <w:sz w:val="22"/>
          <w:szCs w:val="22"/>
          <w:spacing w:val="61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y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furent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introduits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2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3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4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temps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1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2"/>
        </w:rPr>
        <w:t>déjà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8" w:lineRule="exact"/>
        <w:ind w:left="37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reculés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dont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  <w:position w:val="-1"/>
        </w:rPr>
        <w:t>beaucoup</w:t>
      </w:r>
      <w:r>
        <w:rPr>
          <w:rFonts w:ascii="Arial" w:hAnsi="Arial" w:cs="Arial" w:eastAsia="Arial"/>
          <w:sz w:val="22"/>
          <w:szCs w:val="22"/>
          <w:spacing w:val="-1"/>
          <w:w w:val="109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furent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pourvus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9"/>
          <w:position w:val="-1"/>
        </w:rPr>
        <w:t>d'appelation</w:t>
      </w:r>
      <w:r>
        <w:rPr>
          <w:rFonts w:ascii="Arial" w:hAnsi="Arial" w:cs="Arial" w:eastAsia="Arial"/>
          <w:sz w:val="22"/>
          <w:szCs w:val="22"/>
          <w:spacing w:val="2"/>
          <w:w w:val="109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insulaire.</w:t>
      </w:r>
      <w:r>
        <w:rPr>
          <w:rFonts w:ascii="Arial" w:hAnsi="Arial" w:cs="Arial" w:eastAsia="Arial"/>
          <w:sz w:val="22"/>
          <w:szCs w:val="22"/>
          <w:spacing w:val="44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Tel</w:t>
      </w:r>
      <w:r>
        <w:rPr>
          <w:rFonts w:ascii="Arial" w:hAnsi="Arial" w:cs="Arial" w:eastAsia="Arial"/>
          <w:sz w:val="22"/>
          <w:szCs w:val="22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2"/>
          <w:szCs w:val="22"/>
          <w:spacing w:val="37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2"/>
          <w:szCs w:val="22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cas</w:t>
      </w:r>
      <w:r>
        <w:rPr>
          <w:rFonts w:ascii="Arial" w:hAnsi="Arial" w:cs="Arial" w:eastAsia="Arial"/>
          <w:sz w:val="22"/>
          <w:szCs w:val="22"/>
          <w:spacing w:val="36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2"/>
          <w:szCs w:val="22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31"/>
          <w:position w:val="-1"/>
        </w:rPr>
        <w:t>: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jc w:val="left"/>
        <w:spacing w:after="0"/>
        <w:sectPr>
          <w:pgSz w:w="11980" w:h="16820"/>
          <w:pgMar w:top="580" w:bottom="0" w:left="960" w:right="280"/>
        </w:sectPr>
      </w:pPr>
      <w:rPr/>
    </w:p>
    <w:p>
      <w:pPr>
        <w:spacing w:before="32" w:after="0" w:line="240" w:lineRule="auto"/>
        <w:ind w:left="1056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ROSSOLA</w:t>
      </w:r>
    </w:p>
    <w:p>
      <w:pPr>
        <w:spacing w:before="20" w:after="0" w:line="240" w:lineRule="auto"/>
        <w:ind w:left="1049" w:right="-73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VERMENTJNO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40" w:lineRule="auto"/>
        <w:ind w:left="1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" w:after="0" w:line="248" w:lineRule="exact"/>
        <w:ind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1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960" w:right="280"/>
          <w:cols w:num="2" w:equalWidth="0">
            <w:col w:w="2792" w:space="1237"/>
            <w:col w:w="6711"/>
          </w:cols>
        </w:sectPr>
      </w:pPr>
      <w:rPr/>
    </w:p>
    <w:p>
      <w:pPr>
        <w:spacing w:before="0" w:after="0" w:line="239" w:lineRule="exact"/>
        <w:ind w:left="120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Malvasia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27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Bonifacio,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pour</w:t>
      </w:r>
      <w:r>
        <w:rPr>
          <w:rFonts w:ascii="Arial" w:hAnsi="Arial" w:cs="Arial" w:eastAsia="Arial"/>
          <w:sz w:val="22"/>
          <w:szCs w:val="22"/>
          <w:spacing w:val="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table</w:t>
      </w:r>
      <w:r>
        <w:rPr>
          <w:rFonts w:ascii="Arial" w:hAnsi="Arial" w:cs="Arial" w:eastAsia="Arial"/>
          <w:sz w:val="22"/>
          <w:szCs w:val="22"/>
          <w:spacing w:val="-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-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cuve.</w:t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958.269196" w:type="dxa"/>
      </w:tblPr>
      <w:tblGrid/>
      <w:tr>
        <w:trPr>
          <w:trHeight w:val="560" w:hRule="exact"/>
        </w:trPr>
        <w:tc>
          <w:tcPr>
            <w:tcW w:w="292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31" w:after="0" w:line="240" w:lineRule="auto"/>
              <w:ind w:left="76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GARBESCO</w:t>
            </w:r>
          </w:p>
          <w:p>
            <w:pPr>
              <w:spacing w:before="6" w:after="0" w:line="240" w:lineRule="auto"/>
              <w:ind w:left="69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CRIMENESE</w:t>
            </w:r>
          </w:p>
        </w:tc>
        <w:tc>
          <w:tcPr>
            <w:tcW w:w="108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0" w:after="0" w:line="280" w:lineRule="exact"/>
              <w:jc w:val="left"/>
              <w:rPr>
                <w:sz w:val="28"/>
                <w:szCs w:val="28"/>
              </w:rPr>
            </w:pPr>
            <w:rPr/>
            <w:r>
              <w:rPr>
                <w:sz w:val="28"/>
                <w:szCs w:val="28"/>
              </w:rPr>
            </w:r>
          </w:p>
          <w:p>
            <w:pPr>
              <w:spacing w:before="0" w:after="0" w:line="240" w:lineRule="auto"/>
              <w:ind w:left="135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Blanc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55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31" w:after="0" w:line="240" w:lineRule="auto"/>
              <w:ind w:left="450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en</w:t>
            </w:r>
            <w:r>
              <w:rPr>
                <w:rFonts w:ascii="Arial" w:hAnsi="Arial" w:cs="Arial" w:eastAsia="Arial"/>
                <w:sz w:val="22"/>
                <w:szCs w:val="22"/>
                <w:spacing w:val="-4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95"/>
              </w:rPr>
              <w:t>Balagne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  <w:p>
            <w:pPr>
              <w:spacing w:before="0" w:after="0" w:line="262" w:lineRule="exact"/>
              <w:ind w:left="442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0"/>
                <w:w w:val="100"/>
              </w:rPr>
              <w:t>à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27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Bastia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255" w:hRule="exact"/>
        </w:trPr>
        <w:tc>
          <w:tcPr>
            <w:tcW w:w="292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3" w:lineRule="exact"/>
              <w:ind w:left="62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1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SCJACCARELLU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08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3" w:lineRule="exact"/>
              <w:ind w:left="121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Noir</w:t>
            </w:r>
          </w:p>
        </w:tc>
        <w:tc>
          <w:tcPr>
            <w:tcW w:w="155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4" w:lineRule="exact"/>
              <w:ind w:left="435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2"/>
                <w:szCs w:val="22"/>
                <w:spacing w:val="0"/>
                <w:w w:val="100"/>
              </w:rPr>
              <w:t>à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spacing w:val="29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Ajaccio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267" w:hRule="exact"/>
        </w:trPr>
        <w:tc>
          <w:tcPr>
            <w:tcW w:w="292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7" w:lineRule="exact"/>
              <w:ind w:left="54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SCHJUCHETADIURU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08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  <w:tc>
          <w:tcPr>
            <w:tcW w:w="155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50" w:lineRule="exact"/>
              <w:ind w:left="428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0"/>
                <w:w w:val="100"/>
              </w:rPr>
              <w:t>à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18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Sartène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270" w:hRule="exact"/>
        </w:trPr>
        <w:tc>
          <w:tcPr>
            <w:tcW w:w="292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0" w:lineRule="auto"/>
              <w:ind w:left="47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26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NIELLUCCJU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08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0" w:lineRule="auto"/>
              <w:ind w:left="107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Noir</w:t>
            </w:r>
          </w:p>
        </w:tc>
        <w:tc>
          <w:tcPr>
            <w:tcW w:w="155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57" w:lineRule="exact"/>
              <w:ind w:left="421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0"/>
                <w:w w:val="100"/>
              </w:rPr>
              <w:t>à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20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Bastia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248" w:hRule="exact"/>
        </w:trPr>
        <w:tc>
          <w:tcPr>
            <w:tcW w:w="292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8" w:lineRule="exact"/>
              <w:ind w:left="40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45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45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45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BIANCONE</w:t>
            </w:r>
          </w:p>
        </w:tc>
        <w:tc>
          <w:tcPr>
            <w:tcW w:w="108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8" w:lineRule="exact"/>
              <w:ind w:left="99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Blanc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55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8" w:lineRule="exact"/>
              <w:ind w:left="414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0"/>
                <w:w w:val="100"/>
              </w:rPr>
              <w:t>à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20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Bastia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292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25" w:lineRule="exact"/>
              <w:ind w:left="249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Valable</w:t>
            </w:r>
            <w:r>
              <w:rPr>
                <w:rFonts w:ascii="Arial" w:hAnsi="Arial" w:cs="Arial" w:eastAsia="Arial"/>
                <w:sz w:val="22"/>
                <w:szCs w:val="22"/>
                <w:spacing w:val="7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aussi</w:t>
            </w:r>
            <w:r>
              <w:rPr>
                <w:rFonts w:ascii="Arial" w:hAnsi="Arial" w:cs="Arial" w:eastAsia="Arial"/>
                <w:sz w:val="22"/>
                <w:szCs w:val="22"/>
                <w:spacing w:val="-26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pour</w:t>
            </w:r>
            <w:r>
              <w:rPr>
                <w:rFonts w:ascii="Arial" w:hAnsi="Arial" w:cs="Arial" w:eastAsia="Arial"/>
                <w:sz w:val="22"/>
                <w:szCs w:val="22"/>
                <w:spacing w:val="16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la</w:t>
            </w:r>
            <w:r>
              <w:rPr>
                <w:rFonts w:ascii="Arial" w:hAnsi="Arial" w:cs="Arial" w:eastAsia="Arial"/>
                <w:sz w:val="22"/>
                <w:szCs w:val="22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table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08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  <w:tc>
          <w:tcPr>
            <w:tcW w:w="1558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</w:tbl>
    <w:p>
      <w:pPr>
        <w:spacing w:after="0"/>
        <w:sectPr>
          <w:type w:val="continuous"/>
          <w:pgSz w:w="11980" w:h="16820"/>
          <w:pgMar w:top="1000" w:bottom="0" w:left="960" w:right="280"/>
        </w:sectPr>
      </w:pPr>
      <w:rPr/>
    </w:p>
    <w:p>
      <w:pPr>
        <w:spacing w:before="0" w:after="0" w:line="225" w:lineRule="exact"/>
        <w:ind w:left="98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4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ALEATICO</w:t>
      </w:r>
    </w:p>
    <w:p>
      <w:pPr>
        <w:spacing w:before="20" w:after="0" w:line="240" w:lineRule="auto"/>
        <w:ind w:left="977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BELLA</w:t>
      </w:r>
      <w:r>
        <w:rPr>
          <w:rFonts w:ascii="Arial" w:hAnsi="Arial" w:cs="Arial" w:eastAsia="Arial"/>
          <w:sz w:val="22"/>
          <w:szCs w:val="22"/>
          <w:spacing w:val="1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3" w:after="0" w:line="240" w:lineRule="auto"/>
        <w:ind w:left="969" w:right="-73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18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BIANCULELLA</w:t>
      </w:r>
    </w:p>
    <w:p>
      <w:pPr>
        <w:spacing w:before="6" w:after="0" w:line="240" w:lineRule="auto"/>
        <w:ind w:left="96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32"/>
        </w:rPr>
        <w:t>•</w:t>
      </w:r>
      <w:r>
        <w:rPr>
          <w:rFonts w:ascii="Arial" w:hAnsi="Arial" w:cs="Arial" w:eastAsia="Arial"/>
          <w:sz w:val="22"/>
          <w:szCs w:val="22"/>
          <w:spacing w:val="0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26"/>
          <w:w w:val="13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BRUSTJANU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44" w:after="0" w:line="252" w:lineRule="auto"/>
        <w:ind w:right="-58" w:firstLine="22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br w:type="column"/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Noir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4" w:after="0" w:line="240" w:lineRule="auto"/>
        <w:ind w:left="2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1"/>
          <w:szCs w:val="21"/>
          <w:spacing w:val="3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Aléria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0" w:after="0" w:line="240" w:lineRule="auto"/>
        <w:ind w:left="14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Sartène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5" w:after="0" w:line="240" w:lineRule="auto"/>
        <w:ind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Bastia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26" w:after="0" w:line="179" w:lineRule="exact"/>
        <w:ind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6"/>
        </w:rPr>
        <w:t>à</w:t>
      </w:r>
      <w:r>
        <w:rPr>
          <w:rFonts w:ascii="Times New Roman" w:hAnsi="Times New Roman" w:cs="Times New Roman" w:eastAsia="Times New Roman"/>
          <w:sz w:val="22"/>
          <w:szCs w:val="22"/>
          <w:spacing w:val="25"/>
          <w:w w:val="100"/>
          <w:position w:val="-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7"/>
          <w:position w:val="-6"/>
        </w:rPr>
        <w:t>Sartène</w:t>
      </w:r>
      <w:r>
        <w:rPr>
          <w:rFonts w:ascii="Arial" w:hAnsi="Arial" w:cs="Arial" w:eastAsia="Arial"/>
          <w:sz w:val="22"/>
          <w:szCs w:val="22"/>
          <w:spacing w:val="-2"/>
          <w:w w:val="97"/>
          <w:position w:val="-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6"/>
        </w:rPr>
        <w:t>-</w:t>
      </w:r>
      <w:r>
        <w:rPr>
          <w:rFonts w:ascii="Arial" w:hAnsi="Arial" w:cs="Arial" w:eastAsia="Arial"/>
          <w:sz w:val="22"/>
          <w:szCs w:val="22"/>
          <w:spacing w:val="-5"/>
          <w:w w:val="100"/>
          <w:position w:val="-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6"/>
        </w:rPr>
        <w:t>Ajaccio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960" w:right="280"/>
          <w:cols w:num="3" w:equalWidth="0">
            <w:col w:w="2741" w:space="1202"/>
            <w:col w:w="548" w:space="848"/>
            <w:col w:w="5401"/>
          </w:cols>
        </w:sectPr>
      </w:pPr>
      <w:rPr/>
    </w:p>
    <w:p>
      <w:pPr>
        <w:spacing w:before="0" w:after="0" w:line="198" w:lineRule="exact"/>
        <w:ind w:left="117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Valable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comme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raisin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table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864.675446" w:type="dxa"/>
      </w:tblPr>
      <w:tblGrid/>
      <w:tr>
        <w:trPr>
          <w:trHeight w:val="570" w:hRule="exact"/>
        </w:trPr>
        <w:tc>
          <w:tcPr>
            <w:tcW w:w="254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54" w:after="0" w:line="240" w:lineRule="auto"/>
              <w:ind w:left="83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CACAGJNE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  <w:p>
            <w:pPr>
              <w:spacing w:before="0" w:after="0" w:line="230" w:lineRule="exact"/>
              <w:ind w:left="76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CANO/A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55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54" w:after="0" w:line="240" w:lineRule="auto"/>
              <w:ind w:left="515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Blanc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  <w:p>
            <w:pPr>
              <w:spacing w:before="0" w:after="0" w:line="230" w:lineRule="exact"/>
              <w:ind w:left="508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Blanc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14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46" w:after="0" w:line="240" w:lineRule="auto"/>
              <w:ind w:left="359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0"/>
                <w:w w:val="100"/>
              </w:rPr>
              <w:t>à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18"/>
                <w:w w:val="100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Figari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277" w:hRule="exact"/>
        </w:trPr>
        <w:tc>
          <w:tcPr>
            <w:tcW w:w="254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9" w:after="0" w:line="240" w:lineRule="auto"/>
              <w:ind w:left="69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CARCAJOLA</w:t>
            </w:r>
          </w:p>
        </w:tc>
        <w:tc>
          <w:tcPr>
            <w:tcW w:w="155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9" w:after="0" w:line="240" w:lineRule="auto"/>
              <w:ind w:left="501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Noir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14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9" w:after="0" w:line="240" w:lineRule="auto"/>
              <w:ind w:left="338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Sartène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504" w:hRule="exact"/>
        </w:trPr>
        <w:tc>
          <w:tcPr>
            <w:tcW w:w="254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4" w:lineRule="exact"/>
              <w:ind w:left="62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CASTAGNACCIA</w:t>
            </w:r>
          </w:p>
          <w:p>
            <w:pPr>
              <w:spacing w:before="0" w:after="0" w:line="238" w:lineRule="exact"/>
              <w:ind w:left="54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COPOLANA</w:t>
            </w:r>
          </w:p>
        </w:tc>
        <w:tc>
          <w:tcPr>
            <w:tcW w:w="155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4" w:lineRule="exact"/>
              <w:ind w:left="486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Chatain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  <w:p>
            <w:pPr>
              <w:spacing w:before="0" w:after="0" w:line="238" w:lineRule="exact"/>
              <w:ind w:left="486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Noir</w:t>
            </w:r>
          </w:p>
        </w:tc>
        <w:tc>
          <w:tcPr>
            <w:tcW w:w="114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44" w:lineRule="exact"/>
              <w:ind w:left="338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Bastia</w:t>
            </w:r>
          </w:p>
        </w:tc>
      </w:tr>
      <w:tr>
        <w:trPr>
          <w:trHeight w:val="281" w:hRule="exact"/>
        </w:trPr>
        <w:tc>
          <w:tcPr>
            <w:tcW w:w="254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52" w:lineRule="exact"/>
              <w:ind w:left="47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18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CUGLJOLA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55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252" w:lineRule="exact"/>
              <w:ind w:left="479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Blanc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114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/>
            <w:rPr/>
          </w:p>
        </w:tc>
      </w:tr>
      <w:tr>
        <w:trPr>
          <w:trHeight w:val="308" w:hRule="exact"/>
        </w:trPr>
        <w:tc>
          <w:tcPr>
            <w:tcW w:w="2549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6" w:after="0" w:line="240" w:lineRule="auto"/>
              <w:ind w:left="40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•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26"/>
                <w:w w:val="13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FRESIA</w:t>
            </w:r>
          </w:p>
        </w:tc>
        <w:tc>
          <w:tcPr>
            <w:tcW w:w="155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6" w:after="0" w:line="240" w:lineRule="auto"/>
              <w:ind w:left="472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  <w:t>Noir</w:t>
            </w:r>
          </w:p>
        </w:tc>
        <w:tc>
          <w:tcPr>
            <w:tcW w:w="114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6" w:after="0" w:line="240" w:lineRule="auto"/>
              <w:ind w:left="316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spacing w:val="0"/>
                <w:w w:val="101"/>
              </w:rPr>
              <w:t>Niolu</w:t>
            </w:r>
            <w:r>
              <w:rPr>
                <w:rFonts w:ascii="Arial" w:hAnsi="Arial" w:cs="Arial" w:eastAsia="Arial"/>
                <w:sz w:val="22"/>
                <w:szCs w:val="22"/>
                <w:spacing w:val="0"/>
                <w:w w:val="100"/>
              </w:rPr>
            </w:r>
          </w:p>
        </w:tc>
      </w:tr>
    </w:tbl>
    <w:p>
      <w:pPr>
        <w:spacing w:before="0" w:after="0" w:line="197" w:lineRule="exact"/>
        <w:ind w:left="1121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donne</w:t>
      </w:r>
      <w:r>
        <w:rPr>
          <w:rFonts w:ascii="Arial" w:hAnsi="Arial" w:cs="Arial" w:eastAsia="Arial"/>
          <w:sz w:val="22"/>
          <w:szCs w:val="22"/>
          <w:spacing w:val="14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un</w:t>
      </w:r>
      <w:r>
        <w:rPr>
          <w:rFonts w:ascii="Arial" w:hAnsi="Arial" w:cs="Arial" w:eastAsia="Arial"/>
          <w:sz w:val="22"/>
          <w:szCs w:val="22"/>
          <w:spacing w:val="-2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vin</w:t>
      </w:r>
      <w:r>
        <w:rPr>
          <w:rFonts w:ascii="Arial" w:hAnsi="Arial" w:cs="Arial" w:eastAsia="Arial"/>
          <w:sz w:val="22"/>
          <w:szCs w:val="22"/>
          <w:spacing w:val="-6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-3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goût</w:t>
      </w:r>
      <w:r>
        <w:rPr>
          <w:rFonts w:ascii="Arial" w:hAnsi="Arial" w:cs="Arial" w:eastAsia="Arial"/>
          <w:sz w:val="22"/>
          <w:szCs w:val="22"/>
          <w:spacing w:val="6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de</w:t>
      </w:r>
      <w:r>
        <w:rPr>
          <w:rFonts w:ascii="Arial" w:hAnsi="Arial" w:cs="Arial" w:eastAsia="Arial"/>
          <w:sz w:val="22"/>
          <w:szCs w:val="22"/>
          <w:spacing w:val="10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framboise</w:t>
      </w:r>
      <w:r>
        <w:rPr>
          <w:rFonts w:ascii="Arial" w:hAnsi="Arial" w:cs="Arial" w:eastAsia="Arial"/>
          <w:sz w:val="22"/>
          <w:szCs w:val="22"/>
          <w:spacing w:val="-8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appelé</w:t>
      </w:r>
      <w:r>
        <w:rPr>
          <w:rFonts w:ascii="Arial" w:hAnsi="Arial" w:cs="Arial" w:eastAsia="Arial"/>
          <w:sz w:val="22"/>
          <w:szCs w:val="22"/>
          <w:spacing w:val="-11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encore</w:t>
      </w:r>
      <w:r>
        <w:rPr>
          <w:rFonts w:ascii="Arial" w:hAnsi="Arial" w:cs="Arial" w:eastAsia="Arial"/>
          <w:sz w:val="22"/>
          <w:szCs w:val="22"/>
          <w:spacing w:val="-8"/>
          <w:w w:val="100"/>
          <w:position w:val="-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3"/>
        </w:rPr>
        <w:t>FRAOULAGHJA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29" w:lineRule="exact"/>
        <w:ind w:left="890" w:right="-20"/>
        <w:jc w:val="left"/>
        <w:tabs>
          <w:tab w:pos="38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-1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8"/>
          <w:szCs w:val="28"/>
          <w:spacing w:val="35"/>
          <w:w w:val="100"/>
          <w:position w:val="-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  <w:t>FRISCULARIA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6"/>
        </w:rPr>
        <w:t>Noir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960" w:right="280"/>
        </w:sectPr>
      </w:pPr>
      <w:rPr/>
    </w:p>
    <w:p>
      <w:pPr>
        <w:spacing w:before="0" w:after="0" w:line="296" w:lineRule="exact"/>
        <w:ind w:left="890" w:right="-20"/>
        <w:jc w:val="left"/>
        <w:tabs>
          <w:tab w:pos="38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1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8"/>
          <w:szCs w:val="28"/>
          <w:spacing w:val="28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GENOVESE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5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63" w:lineRule="exact"/>
        <w:ind w:left="883" w:right="-20"/>
        <w:jc w:val="left"/>
        <w:tabs>
          <w:tab w:pos="386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8"/>
          <w:szCs w:val="28"/>
          <w:spacing w:val="28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MONTANACCJU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4"/>
        </w:rPr>
        <w:t>Noir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63" w:lineRule="exact"/>
        <w:ind w:left="876" w:right="-20"/>
        <w:jc w:val="left"/>
        <w:tabs>
          <w:tab w:pos="38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8"/>
          <w:szCs w:val="28"/>
          <w:spacing w:val="35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MUSCATELLA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4"/>
        </w:rPr>
        <w:t>Noir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63" w:lineRule="exact"/>
        <w:ind w:left="876" w:right="-20"/>
        <w:jc w:val="left"/>
        <w:tabs>
          <w:tab w:pos="38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8"/>
          <w:szCs w:val="28"/>
          <w:spacing w:val="28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MUSCATELLA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4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63" w:lineRule="exact"/>
        <w:ind w:left="869" w:right="-20"/>
        <w:jc w:val="left"/>
        <w:tabs>
          <w:tab w:pos="38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8"/>
          <w:szCs w:val="28"/>
          <w:spacing w:val="28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PAGA</w:t>
      </w:r>
      <w:r>
        <w:rPr>
          <w:rFonts w:ascii="Arial" w:hAnsi="Arial" w:cs="Arial" w:eastAsia="Arial"/>
          <w:sz w:val="22"/>
          <w:szCs w:val="22"/>
          <w:spacing w:val="15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DEBIT/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5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63" w:lineRule="exact"/>
        <w:ind w:left="861" w:right="-20"/>
        <w:jc w:val="left"/>
        <w:tabs>
          <w:tab w:pos="38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8"/>
          <w:szCs w:val="28"/>
          <w:spacing w:val="35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RAFAJONE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4"/>
        </w:rPr>
        <w:t>Noir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59" w:lineRule="exact"/>
        <w:ind w:left="861" w:right="-91"/>
        <w:jc w:val="left"/>
        <w:tabs>
          <w:tab w:pos="38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1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8"/>
          <w:szCs w:val="28"/>
          <w:spacing w:val="28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ROSSA</w:t>
      </w:r>
      <w:r>
        <w:rPr>
          <w:rFonts w:ascii="Arial" w:hAnsi="Arial" w:cs="Arial" w:eastAsia="Arial"/>
          <w:sz w:val="22"/>
          <w:szCs w:val="22"/>
          <w:spacing w:val="2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BIANCA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6"/>
        </w:rPr>
        <w:t>Blanc</w:t>
      </w:r>
      <w:r>
        <w:rPr>
          <w:rFonts w:ascii="Arial" w:hAnsi="Arial" w:cs="Arial" w:eastAsia="Arial"/>
          <w:sz w:val="22"/>
          <w:szCs w:val="22"/>
          <w:spacing w:val="-16"/>
          <w:w w:val="100"/>
          <w:position w:val="-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6"/>
        </w:rPr>
        <w:t>Roux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65" w:lineRule="exact"/>
        <w:ind w:left="854" w:right="-20"/>
        <w:jc w:val="left"/>
        <w:tabs>
          <w:tab w:pos="38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31"/>
          <w:szCs w:val="31"/>
          <w:spacing w:val="0"/>
          <w:w w:val="100"/>
          <w:position w:val="1"/>
        </w:rPr>
        <w:t>•</w:t>
      </w:r>
      <w:r>
        <w:rPr>
          <w:rFonts w:ascii="Arial" w:hAnsi="Arial" w:cs="Arial" w:eastAsia="Arial"/>
          <w:sz w:val="31"/>
          <w:szCs w:val="31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31"/>
          <w:szCs w:val="31"/>
          <w:spacing w:val="1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ROSS</w:t>
      </w:r>
      <w:r>
        <w:rPr>
          <w:rFonts w:ascii="Arial" w:hAnsi="Arial" w:cs="Arial" w:eastAsia="Arial"/>
          <w:sz w:val="22"/>
          <w:szCs w:val="22"/>
          <w:spacing w:val="4"/>
          <w:w w:val="100"/>
          <w:position w:val="3"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LA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5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74" w:lineRule="exact"/>
        <w:ind w:left="847" w:right="-20"/>
        <w:jc w:val="left"/>
        <w:tabs>
          <w:tab w:pos="38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30"/>
          <w:szCs w:val="30"/>
          <w:spacing w:val="0"/>
          <w:w w:val="100"/>
          <w:position w:val="2"/>
        </w:rPr>
        <w:t>•</w:t>
      </w:r>
      <w:r>
        <w:rPr>
          <w:rFonts w:ascii="Arial" w:hAnsi="Arial" w:cs="Arial" w:eastAsia="Arial"/>
          <w:sz w:val="30"/>
          <w:szCs w:val="3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30"/>
          <w:szCs w:val="30"/>
          <w:spacing w:val="9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ROSS</w:t>
      </w:r>
      <w:r>
        <w:rPr>
          <w:rFonts w:ascii="Arial" w:hAnsi="Arial" w:cs="Arial" w:eastAsia="Arial"/>
          <w:sz w:val="22"/>
          <w:szCs w:val="22"/>
          <w:spacing w:val="-4"/>
          <w:w w:val="100"/>
          <w:position w:val="3"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LA</w:t>
      </w:r>
      <w:r>
        <w:rPr>
          <w:rFonts w:ascii="Arial" w:hAnsi="Arial" w:cs="Arial" w:eastAsia="Arial"/>
          <w:sz w:val="22"/>
          <w:szCs w:val="22"/>
          <w:spacing w:val="-56"/>
          <w:w w:val="100"/>
          <w:position w:val="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4"/>
        </w:rPr>
        <w:t>Noir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54" w:lineRule="exact"/>
        <w:ind w:left="840" w:right="-20"/>
        <w:jc w:val="left"/>
        <w:tabs>
          <w:tab w:pos="38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position w:val="1"/>
        </w:rPr>
        <w:t>•</w:t>
      </w:r>
      <w:r>
        <w:rPr>
          <w:rFonts w:ascii="Arial" w:hAnsi="Arial" w:cs="Arial" w:eastAsia="Arial"/>
          <w:sz w:val="28"/>
          <w:szCs w:val="28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8"/>
          <w:szCs w:val="28"/>
          <w:spacing w:val="28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UCCIANINCA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5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312" w:lineRule="exact"/>
        <w:ind w:left="840" w:right="-20"/>
        <w:jc w:val="left"/>
        <w:tabs>
          <w:tab w:pos="380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31"/>
          <w:szCs w:val="31"/>
          <w:spacing w:val="0"/>
          <w:w w:val="100"/>
          <w:position w:val="4"/>
        </w:rPr>
        <w:t>•</w:t>
      </w:r>
      <w:r>
        <w:rPr>
          <w:rFonts w:ascii="Arial" w:hAnsi="Arial" w:cs="Arial" w:eastAsia="Arial"/>
          <w:sz w:val="31"/>
          <w:szCs w:val="31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31"/>
          <w:szCs w:val="31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5"/>
        </w:rPr>
        <w:t>MANFERINA</w:t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-2"/>
        </w:rPr>
        <w:t>Blanc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40" w:lineRule="auto"/>
        <w:ind w:left="43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Cap</w:t>
      </w:r>
      <w:r>
        <w:rPr>
          <w:rFonts w:ascii="Arial" w:hAnsi="Arial" w:cs="Arial" w:eastAsia="Arial"/>
          <w:sz w:val="22"/>
          <w:szCs w:val="22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9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Cap</w:t>
      </w:r>
      <w:r>
        <w:rPr>
          <w:rFonts w:ascii="Arial" w:hAnsi="Arial" w:cs="Arial" w:eastAsia="Arial"/>
          <w:sz w:val="22"/>
          <w:szCs w:val="22"/>
          <w:spacing w:val="-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Corse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6" w:after="0" w:line="240" w:lineRule="auto"/>
        <w:ind w:left="22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Corté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Bastia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960" w:right="280"/>
          <w:cols w:num="2" w:equalWidth="0">
            <w:col w:w="4938" w:space="279"/>
            <w:col w:w="5523"/>
          </w:cols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140.030655pt;margin-top:.179932pt;width:54.35637pt;height:.1pt;mso-position-horizontal-relative:page;mso-position-vertical-relative:page;z-index:-13303" coordorigin="2801,4" coordsize="1087,2">
            <v:shape style="position:absolute;left:2801;top:4;width:1087;height:2" coordorigin="2801,4" coordsize="1087,0" path="m2801,4l3888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64.728973pt;margin-top:0pt;width:131.751202pt;height:841pt;mso-position-horizontal-relative:page;mso-position-vertical-relative:page;z-index:-13302" coordorigin="9295,0" coordsize="2635,16820">
            <v:group style="position:absolute;left:9302;top:7;width:2621;height:2" coordorigin="9302,7" coordsize="2621,2">
              <v:shape style="position:absolute;left:9302;top:7;width:2621;height:2" coordorigin="9302,7" coordsize="2621,0" path="m9302,7l11922,7e" filled="f" stroked="t" strokeweight=".719952pt" strokecolor="#000000">
                <v:path arrowok="t"/>
              </v:shape>
            </v:group>
            <v:group style="position:absolute;left:11915;top:0;width:2;height:16820" coordorigin="11915,0" coordsize="2,16820">
              <v:shape style="position:absolute;left:11915;top:0;width:2;height:16820" coordorigin="11915,0" coordsize="0,16820" path="m11915,16820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4" w:after="0" w:line="224" w:lineRule="exact"/>
        <w:ind w:left="106" w:right="1278" w:firstLine="727"/>
        <w:jc w:val="left"/>
        <w:tabs>
          <w:tab w:pos="684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</w:rPr>
        <w:t>Et</w:t>
      </w:r>
      <w:r>
        <w:rPr>
          <w:rFonts w:ascii="Arial" w:hAnsi="Arial" w:cs="Arial" w:eastAsia="Arial"/>
          <w:sz w:val="22"/>
          <w:szCs w:val="22"/>
          <w:spacing w:val="3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pour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en</w:t>
      </w:r>
      <w:r>
        <w:rPr>
          <w:rFonts w:ascii="Arial" w:hAnsi="Arial" w:cs="Arial" w:eastAsia="Arial"/>
          <w:sz w:val="22"/>
          <w:szCs w:val="22"/>
          <w:spacing w:val="4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terminer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dont,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 </w:t>
      </w:r>
      <w:r>
        <w:rPr>
          <w:rFonts w:ascii="Arial" w:hAnsi="Arial" w:cs="Arial" w:eastAsia="Arial"/>
          <w:sz w:val="22"/>
          <w:szCs w:val="22"/>
          <w:spacing w:val="2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3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haut</w:t>
      </w:r>
      <w:r>
        <w:rPr>
          <w:rFonts w:ascii="Arial" w:hAnsi="Arial" w:cs="Arial" w:eastAsia="Arial"/>
          <w:sz w:val="22"/>
          <w:szCs w:val="22"/>
          <w:spacing w:val="54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degré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incitait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5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peut-être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le</w:t>
      </w:r>
      <w:r>
        <w:rPr>
          <w:rFonts w:ascii="Arial" w:hAnsi="Arial" w:cs="Arial" w:eastAsia="Arial"/>
          <w:sz w:val="22"/>
          <w:szCs w:val="22"/>
          <w:spacing w:val="3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consommateur</w:t>
      </w:r>
      <w:r>
        <w:rPr>
          <w:rFonts w:ascii="Arial" w:hAnsi="Arial" w:cs="Arial" w:eastAsia="Arial"/>
          <w:sz w:val="22"/>
          <w:szCs w:val="22"/>
          <w:spacing w:val="20"/>
          <w:w w:val="11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5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se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0"/>
        </w:rPr>
        <w:t>pencher</w:t>
      </w:r>
      <w:r>
        <w:rPr>
          <w:rFonts w:ascii="Arial" w:hAnsi="Arial" w:cs="Arial" w:eastAsia="Arial"/>
          <w:sz w:val="22"/>
          <w:szCs w:val="22"/>
          <w:spacing w:val="1"/>
          <w:w w:val="11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réfi:!llement</w:t>
      </w:r>
      <w:r>
        <w:rPr>
          <w:rFonts w:ascii="Arial" w:hAnsi="Arial" w:cs="Arial" w:eastAsia="Arial"/>
          <w:sz w:val="22"/>
          <w:szCs w:val="22"/>
          <w:spacing w:val="-2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ou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2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danser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3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la</w:t>
      </w:r>
      <w:r>
        <w:rPr>
          <w:rFonts w:ascii="Arial" w:hAnsi="Arial" w:cs="Arial" w:eastAsia="Arial"/>
          <w:sz w:val="22"/>
          <w:szCs w:val="22"/>
          <w:spacing w:val="18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populaire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MANFARINA.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64"/>
        </w:rPr>
        <w:t>'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right="99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92"/>
        </w:rPr>
        <w:t>155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960" w:right="280"/>
        </w:sectPr>
      </w:pPr>
      <w:rPr/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/>
        <w:pict>
          <v:group style="position:absolute;margin-left:2.513789pt;margin-top:.359402pt;width:80.082134pt;height:.1pt;mso-position-horizontal-relative:page;mso-position-vertical-relative:page;z-index:-13301" coordorigin="50,7" coordsize="1602,2">
            <v:shape style="position:absolute;left:50;top:7;width:1602;height:2" coordorigin="50,7" coordsize="1602,0" path="m50,7l1652,7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105.220024pt;margin-top:.179701pt;width:83.314149pt;height:.1pt;mso-position-horizontal-relative:page;mso-position-vertical-relative:page;z-index:-13300" coordorigin="2104,4" coordsize="1666,2">
            <v:shape style="position:absolute;left:2104;top:4;width:1666;height:2" coordorigin="2104,4" coordsize="1666,0" path="m2104,4l3771,4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424.471222pt;margin-top:1.078205pt;width:171.655875pt;height:.1pt;mso-position-horizontal-relative:page;mso-position-vertical-relative:page;z-index:-13299" coordorigin="8489,22" coordsize="3433,2">
            <v:shape style="position:absolute;left:8489;top:22;width:3433;height:2" coordorigin="8489,22" coordsize="3433,0" path="m8489,22l11923,22e" filled="f" stroked="t" strokeweight=".718225pt" strokecolor="#000000">
              <v:path arrowok="t"/>
            </v:shape>
          </v:group>
          <w10:wrap type="none"/>
        </w:pict>
      </w:r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32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FRUITS</w:t>
      </w:r>
      <w:r>
        <w:rPr>
          <w:rFonts w:ascii="Arial" w:hAnsi="Arial" w:cs="Arial" w:eastAsia="Arial"/>
          <w:sz w:val="23"/>
          <w:szCs w:val="23"/>
          <w:spacing w:val="34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b/>
          <w:bCs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39" w:lineRule="auto"/>
        <w:ind w:left="115" w:right="838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Allant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delà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nomenclature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Corse"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deviennent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l'époque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récente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s'est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attaché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promouvoir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élément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vital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l'eau.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23" w:right="814" w:firstLine="71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maîtrise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l'irrigation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permis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dernières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décennies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catalyser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composantes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ecologiques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aspects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limitants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sécheresse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climatique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jointe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aridité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nombreux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offraient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handicaps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sérieux.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maîtrise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l'eau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pallie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part.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30" w:right="820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5.049744pt;margin-top:-6.105009pt;width:.1pt;height:192.279915pt;mso-position-horizontal-relative:page;mso-position-vertical-relative:paragraph;z-index:-13298" coordorigin="11901,-122" coordsize="2,3846">
            <v:shape style="position:absolute;left:11901;top:-122;width:2;height:3846" coordorigin="11901,-122" coordsize="0,3846" path="m11901,3723l11901,-122e" filled="f" stroked="t" strokeweight=".35911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rendu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aisées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opérations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mécaniques,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fertilisation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l'implantation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d'essences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arbustives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spécifiques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lutte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vents.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1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s'établissaient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micro-climats.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l'implantation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nouvelles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essences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4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méconnues.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3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évoluait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création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vergers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nouveaux.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70" w:lineRule="atLeast"/>
        <w:ind w:left="151" w:right="785" w:firstLine="69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conséquences,</w:t>
      </w:r>
      <w:r>
        <w:rPr>
          <w:rFonts w:ascii="Arial" w:hAnsi="Arial" w:cs="Arial" w:eastAsia="Arial"/>
          <w:sz w:val="23"/>
          <w:szCs w:val="23"/>
          <w:spacing w:val="26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réunis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désormais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situant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ensemble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raisonnablement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"lie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fruits".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88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4"/>
        </w:rPr>
        <w:t>156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580" w:bottom="0" w:left="1400" w:right="2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0pt;margin-top:1.43393pt;width:190.02266pt;height:.1pt;mso-position-horizontal-relative:page;mso-position-vertical-relative:page;z-index:-13297" coordorigin="0,29" coordsize="3800,2">
            <v:shape style="position:absolute;left:0;top:29;width:3800;height:2" coordorigin="0,29" coordsize="3800,0" path="m0,29l3800,29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196.809189pt;margin-top:2.330136pt;width:70.365534pt;height:.1pt;mso-position-horizontal-relative:page;mso-position-vertical-relative:page;z-index:-13296" coordorigin="3936,47" coordsize="1407,2">
            <v:shape style="position:absolute;left:3936;top:47;width:1407;height:2" coordorigin="3936,47" coordsize="1407,0" path="m3936,47l5343,47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410.406067pt;margin-top:1.254689pt;width:40.361956pt;height:.1pt;mso-position-horizontal-relative:page;mso-position-vertical-relative:page;z-index:-13295" coordorigin="8208,25" coordsize="807,2">
            <v:shape style="position:absolute;left:8208;top:25;width:807;height:2" coordorigin="8208,25" coordsize="807,0" path="m8208,25l9015,25e" filled="f" stroked="t" strokeweight=".357185pt" strokecolor="#000000">
              <v:path arrowok="t"/>
            </v:shape>
          </v:group>
          <w10:wrap type="none"/>
        </w:pict>
      </w:r>
      <w:r>
        <w:rPr/>
        <w:pict>
          <v:group style="position:absolute;margin-left:507.203339pt;margin-top:.358483pt;width:84.295767pt;height:.1pt;mso-position-horizontal-relative:page;mso-position-vertical-relative:page;z-index:-13294" coordorigin="10144,7" coordsize="1686,2">
            <v:shape style="position:absolute;left:10144;top:7;width:1686;height:2" coordorigin="10144,7" coordsize="1686,0" path="m10144,7l11830,7e" filled="f" stroked="t" strokeweight=".357185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240" w:lineRule="auto"/>
        <w:ind w:left="3695" w:right="4667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L'ILE</w:t>
      </w:r>
      <w:r>
        <w:rPr>
          <w:rFonts w:ascii="Arial" w:hAnsi="Arial" w:cs="Arial" w:eastAsia="Arial"/>
          <w:sz w:val="23"/>
          <w:szCs w:val="23"/>
          <w:spacing w:val="24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AUX</w:t>
      </w:r>
      <w:r>
        <w:rPr>
          <w:rFonts w:ascii="Arial" w:hAnsi="Arial" w:cs="Arial" w:eastAsia="Arial"/>
          <w:sz w:val="23"/>
          <w:szCs w:val="23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b/>
          <w:bCs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81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Serait-il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prétentieux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qualifier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-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8" w:lineRule="auto"/>
        <w:ind w:left="103" w:right="1076" w:firstLine="70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6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-a-t-il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l'hémisphère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gamme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complète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12"/>
        </w:rPr>
        <w:t>Peut-être?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0" w:lineRule="auto"/>
        <w:ind w:left="117" w:right="1060" w:firstLine="70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Y-a-t-il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endroits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diversifications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climatiques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rapprochant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I'Egypte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égard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orographie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5" w:lineRule="auto"/>
        <w:ind w:left="124" w:right="1074" w:firstLine="71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Sont-ils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situés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environnement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circumméditerranéens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attrayants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auxquels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avantageusement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paradoxalement</w:t>
      </w:r>
      <w:r>
        <w:rPr>
          <w:rFonts w:ascii="Arial" w:hAnsi="Arial" w:cs="Arial" w:eastAsia="Arial"/>
          <w:sz w:val="23"/>
          <w:szCs w:val="23"/>
          <w:spacing w:val="-7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insularité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rattache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sûr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?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39" w:right="1055" w:firstLine="71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Détiennent-ils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domaine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rural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Stations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I.N.R.A.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internationale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avancée,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doublées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Expérimentale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d'Irrigation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performante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huit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auprès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membres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F.A.O.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acquises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ensembles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travaux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d'observations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agronomiques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étendue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d'espèces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méditerranéennes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0" w:lineRule="atLeast"/>
        <w:ind w:left="153" w:right="1051" w:firstLine="71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Cependant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dispositions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désormais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véritables,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confirment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authenticité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4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3" w:after="0" w:line="240" w:lineRule="auto"/>
        <w:ind w:right="9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157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580" w:bottom="0" w:left="1240" w:right="240"/>
        </w:sectPr>
      </w:pPr>
      <w:rPr/>
    </w:p>
    <w:p>
      <w:pPr>
        <w:spacing w:before="0" w:after="0" w:line="133" w:lineRule="exact"/>
        <w:ind w:left="6270" w:right="-86"/>
        <w:jc w:val="left"/>
        <w:rPr>
          <w:rFonts w:ascii="Courier New" w:hAnsi="Courier New" w:cs="Courier New" w:eastAsia="Courier New"/>
          <w:sz w:val="23"/>
          <w:szCs w:val="23"/>
        </w:rPr>
      </w:pPr>
      <w:rPr/>
      <w:r>
        <w:rPr/>
        <w:pict>
          <v:group style="position:absolute;margin-left:5.399639pt;margin-top:.899658pt;width:35.277645pt;height:.1pt;mso-position-horizontal-relative:page;mso-position-vertical-relative:page;z-index:-13293" coordorigin="108,18" coordsize="706,2">
            <v:shape style="position:absolute;left:108;top:18;width:706;height:2" coordorigin="108,18" coordsize="706,0" path="m108,18l814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10.512619pt;margin-top:.179932pt;width:84.594351pt;height:.1pt;mso-position-horizontal-relative:page;mso-position-vertical-relative:paragraph;z-index:-13292" coordorigin="2210,4" coordsize="1692,2">
            <v:shape style="position:absolute;left:2210;top:4;width:1692;height:2" coordorigin="2210,4" coordsize="1692,0" path="m2210,4l390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5.863586pt;margin-top:.539795pt;width:33.837740pt;height:.1pt;mso-position-horizontal-relative:page;mso-position-vertical-relative:paragraph;z-index:-13291" coordorigin="4917,11" coordsize="677,2">
            <v:shape style="position:absolute;left:4917;top:11;width:677;height:2" coordorigin="4917,11" coordsize="677,0" path="m4917,11l5594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841pt;mso-position-horizontal-relative:page;mso-position-vertical-relative:page;z-index:-13290" coordorigin="11915,0" coordsize="2,16820">
            <v:shape style="position:absolute;left:11915;top:0;width:2;height:16820" coordorigin="11915,0" coordsize="0,16820" path="m11915,16820l11915,0e" filled="f" stroked="t" strokeweight=".719952pt" strokecolor="#000000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23"/>
          <w:szCs w:val="23"/>
          <w:spacing w:val="0"/>
          <w:w w:val="203"/>
          <w:position w:val="3"/>
        </w:rPr>
        <w:t>---------------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  <w:position w:val="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40" w:lineRule="auto"/>
        <w:ind w:left="4008" w:right="4882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1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A</w:t>
      </w:r>
      <w:r>
        <w:rPr>
          <w:rFonts w:ascii="Arial" w:hAnsi="Arial" w:cs="Arial" w:eastAsia="Arial"/>
          <w:sz w:val="23"/>
          <w:szCs w:val="23"/>
          <w:spacing w:val="45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  <w:u w:val="single" w:color="000000"/>
        </w:rPr>
        <w:t>FINALITE</w:t>
      </w:r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2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sérieuse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aujourd'hui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question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Sauvetage.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49" w:lineRule="auto"/>
        <w:ind w:left="121" w:right="915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s'est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constitué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ensemble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familles,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propos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dépasse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travail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axé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exclusivement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plan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sentimental.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6" w:lineRule="auto"/>
        <w:ind w:left="129" w:right="923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humain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sensibilisé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regrettable</w:t>
      </w:r>
      <w:r>
        <w:rPr>
          <w:rFonts w:ascii="Arial" w:hAnsi="Arial" w:cs="Arial" w:eastAsia="Arial"/>
          <w:sz w:val="23"/>
          <w:szCs w:val="23"/>
          <w:spacing w:val="4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constat,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notification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liste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oubliés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s'accentue,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néanmoins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demeurer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réaliste.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L'heure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choisie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verser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larmes.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n'y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eu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d'holocauste.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l'arboriculteur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consommateur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culpabiliser.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1" w:lineRule="auto"/>
        <w:ind w:left="150" w:right="944" w:firstLine="698"/>
        <w:jc w:val="both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quoi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26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24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changement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préférence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goût,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couleur,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d'aspect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7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L'opportunité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s'abandonner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mélancolie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rêverie.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685" w:lineRule="auto"/>
        <w:ind w:left="870" w:right="1246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courants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économiques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l'ont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voulu,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séant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s'écoulent.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Toutefois,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vague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vague,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marée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monte.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240" w:lineRule="auto"/>
        <w:ind w:left="88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réalité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tangible.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7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Vogue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5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9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réalité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science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parait-il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assez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inqiétante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2" w:after="0" w:line="382" w:lineRule="exact"/>
        <w:ind w:left="193" w:right="875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"ne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bien",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toutefois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blâmer.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mémoire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est,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ipso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facto,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sélective,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est-il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humainement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"qu'il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oublie".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1" w:after="0" w:line="240" w:lineRule="auto"/>
        <w:ind w:right="306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</w:rPr>
        <w:t>158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520" w:right="0"/>
        </w:sectPr>
      </w:pPr>
      <w:rPr/>
    </w:p>
    <w:p>
      <w:pPr>
        <w:spacing w:before="74" w:after="0" w:line="240" w:lineRule="auto"/>
        <w:ind w:left="11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résulte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conséquences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fâcheuses.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4" w:lineRule="auto"/>
        <w:ind w:left="104" w:right="707" w:firstLine="7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1980,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Russes,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Américains,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Anglais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Français,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agronomes,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spécialisés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obtenteurs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cultivars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phytopathologues,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ressentent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susciter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concours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pressant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agronomes,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pomologues,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ethnobotanistes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339" w:lineRule="auto"/>
        <w:ind w:left="111" w:right="747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écologues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retrouver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arboriculteurs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d'âge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vénérable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anciens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perdent.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convenu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faille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vite.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11" w:right="736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L'émotion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exclusivement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citoyens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rendus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compte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anciens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intégrante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Patrimoine.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0" w:lineRule="auto"/>
        <w:ind w:left="119" w:right="723" w:firstLine="72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exemple,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prédilection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deviennent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agés,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remodelé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l'urbanisation,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risque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d'incendie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conséquent,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placé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conservatoire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botanique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valeur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intrinsèque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aussi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pièces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jalousement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gardée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musée.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n'était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d'obédience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contemplative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7"/>
        </w:rPr>
        <w:t>?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prometteur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Héréditaire.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fallait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potentiel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s'y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cache.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41" w:lineRule="auto"/>
        <w:ind w:left="133" w:right="731" w:firstLine="71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tous,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d'entr'eux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compte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nécessité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retour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sources,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anciennes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informations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(soit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précision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héréditaires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écotype).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40" w:right="733" w:firstLine="71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morphologiques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s'il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s'exercer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remodelage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conformément</w:t>
      </w:r>
      <w:r>
        <w:rPr>
          <w:rFonts w:ascii="Arial" w:hAnsi="Arial" w:cs="Arial" w:eastAsia="Arial"/>
          <w:sz w:val="23"/>
          <w:szCs w:val="23"/>
          <w:spacing w:val="6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désirs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consommateur.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75" w:lineRule="exact"/>
        <w:ind w:left="85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-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3"/>
          <w:szCs w:val="23"/>
          <w:spacing w:val="4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caractères</w:t>
      </w:r>
      <w:r>
        <w:rPr>
          <w:rFonts w:ascii="Arial" w:hAnsi="Arial" w:cs="Arial" w:eastAsia="Arial"/>
          <w:sz w:val="23"/>
          <w:szCs w:val="23"/>
          <w:spacing w:val="4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organo-leptiques,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surtout,</w:t>
      </w:r>
      <w:r>
        <w:rPr>
          <w:rFonts w:ascii="Arial" w:hAnsi="Arial" w:cs="Arial" w:eastAsia="Arial"/>
          <w:sz w:val="23"/>
          <w:szCs w:val="23"/>
          <w:spacing w:val="3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devant</w:t>
      </w:r>
      <w:r>
        <w:rPr>
          <w:rFonts w:ascii="Arial" w:hAnsi="Arial" w:cs="Arial" w:eastAsia="Arial"/>
          <w:sz w:val="23"/>
          <w:szCs w:val="23"/>
          <w:spacing w:val="4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correspondre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-1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5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position w:val="-1"/>
        </w:rPr>
        <w:t>meilleur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jc w:val="left"/>
        <w:spacing w:after="0"/>
        <w:sectPr>
          <w:pgSz w:w="11980" w:h="16820"/>
          <w:pgMar w:top="860" w:bottom="0" w:left="1440" w:right="340"/>
        </w:sectPr>
      </w:pPr>
      <w:rPr/>
    </w:p>
    <w:p>
      <w:pPr>
        <w:spacing w:before="95" w:after="0" w:line="240" w:lineRule="auto"/>
        <w:ind w:left="147" w:right="-7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goût.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6"/>
        </w:rPr>
        <w:t>-les</w:t>
      </w:r>
      <w:r>
        <w:rPr>
          <w:rFonts w:ascii="Arial" w:hAnsi="Arial" w:cs="Arial" w:eastAsia="Arial"/>
          <w:sz w:val="23"/>
          <w:szCs w:val="23"/>
          <w:spacing w:val="-14"/>
          <w:w w:val="12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biologiques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concernant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aptitudes.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"espérances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Vie".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59" w:lineRule="exact"/>
        <w:ind w:left="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-</w:t>
      </w:r>
      <w:r>
        <w:rPr>
          <w:rFonts w:ascii="Arial" w:hAnsi="Arial" w:cs="Arial" w:eastAsia="Arial"/>
          <w:sz w:val="23"/>
          <w:szCs w:val="23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3"/>
          <w:szCs w:val="23"/>
          <w:spacing w:val="6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caractères</w:t>
      </w:r>
      <w:r>
        <w:rPr>
          <w:rFonts w:ascii="Arial" w:hAnsi="Arial" w:cs="Arial" w:eastAsia="Arial"/>
          <w:sz w:val="23"/>
          <w:szCs w:val="23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phénologiques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ayant</w:t>
      </w:r>
      <w:r>
        <w:rPr>
          <w:rFonts w:ascii="Arial" w:hAnsi="Arial" w:cs="Arial" w:eastAsia="Arial"/>
          <w:sz w:val="23"/>
          <w:szCs w:val="23"/>
          <w:spacing w:val="6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trait</w:t>
      </w:r>
      <w:r>
        <w:rPr>
          <w:rFonts w:ascii="Arial" w:hAnsi="Arial" w:cs="Arial" w:eastAsia="Arial"/>
          <w:sz w:val="23"/>
          <w:szCs w:val="23"/>
          <w:spacing w:val="6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à</w:t>
      </w:r>
      <w:r>
        <w:rPr>
          <w:rFonts w:ascii="Arial" w:hAnsi="Arial" w:cs="Arial" w:eastAsia="Arial"/>
          <w:sz w:val="23"/>
          <w:szCs w:val="23"/>
          <w:spacing w:val="5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ses</w:t>
      </w:r>
      <w:r>
        <w:rPr>
          <w:rFonts w:ascii="Arial" w:hAnsi="Arial" w:cs="Arial" w:eastAsia="Arial"/>
          <w:sz w:val="23"/>
          <w:szCs w:val="23"/>
          <w:spacing w:val="4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manifestations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saisonnières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40" w:right="340"/>
          <w:cols w:num="2" w:equalWidth="0">
            <w:col w:w="684" w:space="174"/>
            <w:col w:w="9342"/>
          </w:cols>
        </w:sectPr>
      </w:pPr>
      <w:rPr/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/>
        <w:pict>
          <v:group style="position:absolute;margin-left:1.077338pt;margin-top:1.617308pt;width:62.126499pt;height:.1pt;mso-position-horizontal-relative:page;mso-position-vertical-relative:page;z-index:-13289" coordorigin="22,32" coordsize="1243,2">
            <v:shape style="position:absolute;left:22;top:32;width:1243;height:2" coordorigin="22,32" coordsize="1243,0" path="m22,32l1264,32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104.142685pt;margin-top:1.257906pt;width:83.673261pt;height:.1pt;mso-position-horizontal-relative:page;mso-position-vertical-relative:page;z-index:-13288" coordorigin="2083,25" coordsize="1673,2">
            <v:shape style="position:absolute;left:2083;top:25;width:1673;height:2" coordorigin="2083,25" coordsize="1673,0" path="m2083,25l3756,25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438.117493pt;margin-top:.539103pt;width:47.402878pt;height:.1pt;mso-position-horizontal-relative:page;mso-position-vertical-relative:page;z-index:-13287" coordorigin="8762,11" coordsize="948,2">
            <v:shape style="position:absolute;left:8762;top:11;width:948;height:2" coordorigin="8762,11" coordsize="948,0" path="m8762,11l9710,11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507.067139pt;margin-top:.539103pt;width:87.623501pt;height:.1pt;mso-position-horizontal-relative:page;mso-position-vertical-relative:page;z-index:-13286" coordorigin="10141,11" coordsize="1752,2">
            <v:shape style="position:absolute;left:10141;top:11;width:1752;height:2" coordorigin="10141,11" coordsize="1752,0" path="m10141,11l11894,11e" filled="f" stroked="t" strokeweight=".359113pt" strokecolor="#000000">
              <v:path arrowok="t"/>
            </v:shape>
          </v:group>
          <w10:wrap type="none"/>
        </w:pict>
      </w:r>
      <w:r>
        <w:rPr>
          <w:sz w:val="11"/>
          <w:szCs w:val="11"/>
        </w:rPr>
      </w:r>
    </w:p>
    <w:p>
      <w:pPr>
        <w:spacing w:before="0" w:after="0" w:line="259" w:lineRule="exact"/>
        <w:ind w:left="14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floraison,</w:t>
      </w:r>
      <w:r>
        <w:rPr>
          <w:rFonts w:ascii="Arial" w:hAnsi="Arial" w:cs="Arial" w:eastAsia="Arial"/>
          <w:sz w:val="23"/>
          <w:szCs w:val="23"/>
          <w:spacing w:val="5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feuillaison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des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arbres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qui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portent.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3" w:after="0" w:line="240" w:lineRule="auto"/>
        <w:ind w:right="8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159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40" w:right="340"/>
        </w:sectPr>
      </w:pPr>
      <w:rPr/>
    </w:p>
    <w:p>
      <w:pPr>
        <w:spacing w:before="68" w:after="0" w:line="335" w:lineRule="auto"/>
        <w:ind w:left="116" w:right="748" w:firstLine="-7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.539795pt;width:57.236178pt;height:.1pt;mso-position-horizontal-relative:page;mso-position-vertical-relative:page;z-index:-13285" coordorigin="22,11" coordsize="1145,2">
            <v:shape style="position:absolute;left:22;top:11;width:1145;height:2" coordorigin="22,11" coordsize="1145,0" path="m22,11l116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14.472359pt;margin-top:.179932pt;width:52.196514pt;height:.1pt;mso-position-horizontal-relative:page;mso-position-vertical-relative:page;z-index:-13284" coordorigin="2289,4" coordsize="1044,2">
            <v:shape style="position:absolute;left:2289;top:4;width:1044;height:2" coordorigin="2289,4" coordsize="1044,0" path="m2289,4l3333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11.632507pt;margin-top:0pt;width:184.667668pt;height:758.591469pt;mso-position-horizontal-relative:page;mso-position-vertical-relative:page;z-index:-13283" coordorigin="8233,0" coordsize="3693,15172">
            <v:group style="position:absolute;left:8236;top:7;width:3686;height:2" coordorigin="8236,7" coordsize="3686,2">
              <v:shape style="position:absolute;left:8236;top:7;width:3686;height:2" coordorigin="8236,7" coordsize="3686,0" path="m8236,7l11922,7e" filled="f" stroked="t" strokeweight=".359976pt" strokecolor="#000000">
                <v:path arrowok="t"/>
              </v:shape>
            </v:group>
            <v:group style="position:absolute;left:11915;top:0;width:2;height:15165" coordorigin="11915,0" coordsize="2,15165">
              <v:shape style="position:absolute;left:11915;top:0;width:2;height:15165" coordorigin="11915,0" coordsize="0,15165" path="m11915,15165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rusticité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passent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s'agit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comportement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généris,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face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agressions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bactéries,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champignons,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insectes,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animaux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supérieurs,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puis,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involontairement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paradoxalement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élevée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hommes,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contraints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utiliser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entretenir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nouvelles,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sélectionnées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là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fragiles,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traitements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insupportable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pesticides.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70" w:lineRule="atLeast"/>
        <w:ind w:left="130" w:right="754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l'agronome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ressent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nécessité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souscrire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véritable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Banque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gènes,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plaisir,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certes,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l'agrément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récupérer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trésor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caché,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retraits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Epargne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solidement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autorisant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préserver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rationnelle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composantes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l'écologie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va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l'Ecologie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l'homme.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8" w:after="0" w:line="240" w:lineRule="auto"/>
        <w:ind w:right="92"/>
        <w:jc w:val="right"/>
        <w:rPr>
          <w:rFonts w:ascii="Courier New" w:hAnsi="Courier New" w:cs="Courier New" w:eastAsia="Courier New"/>
          <w:sz w:val="22"/>
          <w:szCs w:val="22"/>
        </w:rPr>
      </w:pPr>
      <w:rPr/>
      <w:r>
        <w:rPr/>
        <w:pict>
          <v:group style="position:absolute;margin-left:595.940186pt;margin-top:-10.534069pt;width:.1pt;height:41.744116pt;mso-position-horizontal-relative:page;mso-position-vertical-relative:paragraph;z-index:-13282" coordorigin="11919,-211" coordsize="2,835">
            <v:shape style="position:absolute;left:11919;top:-211;width:2;height:835" coordorigin="11919,-211" coordsize="0,835" path="m11919,624l11919,-211e" filled="f" stroked="t" strokeweight=".359976pt" strokecolor="#000000">
              <v:path arrowok="t"/>
            </v:shape>
          </v:group>
          <w10:wrap type="none"/>
        </w:pict>
      </w:r>
      <w:r>
        <w:rPr>
          <w:rFonts w:ascii="Courier New" w:hAnsi="Courier New" w:cs="Courier New" w:eastAsia="Courier New"/>
          <w:sz w:val="22"/>
          <w:szCs w:val="22"/>
          <w:spacing w:val="0"/>
          <w:w w:val="89"/>
        </w:rPr>
        <w:t>160</w:t>
      </w:r>
      <w:r>
        <w:rPr>
          <w:rFonts w:ascii="Courier New" w:hAnsi="Courier New" w:cs="Courier New" w:eastAsia="Courier New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860" w:bottom="0" w:left="1540" w:right="140"/>
        </w:sectPr>
      </w:pPr>
      <w:rPr/>
    </w:p>
    <w:p>
      <w:pPr>
        <w:spacing w:before="67" w:after="0" w:line="259" w:lineRule="exact"/>
        <w:ind w:left="4214" w:right="4884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9"/>
          <w:position w:val="-1"/>
        </w:rPr>
        <w:t>L'ENJEU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Sz w:w="11980" w:h="16820"/>
          <w:pgMar w:top="1380" w:bottom="0" w:left="1480" w:right="3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4" w:right="-7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luxe.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9" w:after="0" w:line="240" w:lineRule="auto"/>
        <w:ind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br w:type="column"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n'a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9" w:lineRule="exact"/>
        <w:ind w:left="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2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d'ailleurs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admis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comme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tel,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autres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3"/>
          <w:szCs w:val="23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s'en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480" w:right="300"/>
          <w:cols w:num="2" w:equalWidth="0">
            <w:col w:w="624" w:space="200"/>
            <w:col w:w="9376"/>
          </w:cols>
        </w:sectPr>
      </w:pPr>
      <w:rPr/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1.079928pt;margin-top:.719726pt;width:67.315505pt;height:.1pt;mso-position-horizontal-relative:page;mso-position-vertical-relative:page;z-index:-13281" coordorigin="22,14" coordsize="1346,2">
            <v:shape style="position:absolute;left:22;top:14;width:1346;height:2" coordorigin="22,14" coordsize="1346,0" path="m22,14l1368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6.552887pt;margin-top:.179932pt;width:86.39423pt;height:.1pt;mso-position-horizontal-relative:page;mso-position-vertical-relative:page;z-index:-13280" coordorigin="2131,4" coordsize="1728,2">
            <v:shape style="position:absolute;left:2131;top:4;width:1728;height:2" coordorigin="2131,4" coordsize="1728,0" path="m2131,4l3859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4.063705pt;margin-top:.539795pt;width:35.997596pt;height:.1pt;mso-position-horizontal-relative:page;mso-position-vertical-relative:page;z-index:-13279" coordorigin="4881,11" coordsize="720,2">
            <v:shape style="position:absolute;left:4881;top:11;width:720;height:2" coordorigin="4881,11" coordsize="720,0" path="m4881,11l5601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06.052887pt;margin-top:.539795pt;width:41.757211pt;height:.1pt;mso-position-horizontal-relative:page;mso-position-vertical-relative:page;z-index:-13278" coordorigin="8121,11" coordsize="835,2">
            <v:shape style="position:absolute;left:8121;top:11;width:835;height:2" coordorigin="8121,11" coordsize="835,0" path="m8121,11l895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49.25pt;margin-top:.179932pt;width:146.870192pt;height:.1pt;mso-position-horizontal-relative:page;mso-position-vertical-relative:page;z-index:-13277" coordorigin="8985,4" coordsize="2937,2">
            <v:shape style="position:absolute;left:8985;top:4;width:2937;height:2" coordorigin="8985,4" coordsize="2937,0" path="m8985,4l1192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101.841248pt;width:.1pt;height:739.158751pt;mso-position-horizontal-relative:page;mso-position-vertical-relative:page;z-index:-13276" coordorigin="11915,2037" coordsize="2,14783">
            <v:shape style="position:absolute;left:11915;top:2037;width:2;height:14783" coordorigin="11915,2037" coordsize="0,14783" path="m11915,16820l11915,2037e" filled="f" stroked="t" strokeweight=".719952pt" strokecolor="#000000">
              <v:path arrowok="t"/>
            </v:shape>
          </v:group>
          <w10:wrap type="none"/>
        </w:pict>
      </w:r>
      <w:r>
        <w:rPr>
          <w:sz w:val="12"/>
          <w:szCs w:val="12"/>
        </w:rPr>
      </w:r>
    </w:p>
    <w:p>
      <w:pPr>
        <w:spacing w:before="0" w:after="0" w:line="240" w:lineRule="auto"/>
        <w:ind w:left="11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préoccupent.</w:t>
      </w:r>
      <w:r>
        <w:rPr>
          <w:rFonts w:ascii="Arial" w:hAnsi="Arial" w:cs="Arial" w:eastAsia="Arial"/>
          <w:sz w:val="23"/>
          <w:szCs w:val="23"/>
          <w:spacing w:val="-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eux,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donc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impérieuse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nécessité.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46" w:lineRule="auto"/>
        <w:ind w:left="845" w:right="3996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hommes.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reçu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héritage.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1" w:lineRule="exact"/>
        <w:ind w:left="84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génération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actuelle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dépositaire.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8" w:lineRule="auto"/>
        <w:ind w:left="133" w:right="731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réprouver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l'inaction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d'aujourd'hui</w:t>
      </w:r>
      <w:r>
        <w:rPr>
          <w:rFonts w:ascii="Arial" w:hAnsi="Arial" w:cs="Arial" w:eastAsia="Arial"/>
          <w:sz w:val="23"/>
          <w:szCs w:val="23"/>
          <w:spacing w:val="-24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s'ils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souciaient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pas.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2" w:lineRule="auto"/>
        <w:ind w:left="140" w:right="717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intérêt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économique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lequel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doit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puiser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l'agro-industrie</w:t>
      </w:r>
      <w:r>
        <w:rPr>
          <w:rFonts w:ascii="Arial" w:hAnsi="Arial" w:cs="Arial" w:eastAsia="Arial"/>
          <w:sz w:val="23"/>
          <w:szCs w:val="23"/>
          <w:spacing w:val="-7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fruits.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6" w:lineRule="auto"/>
        <w:ind w:left="140" w:right="711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salutaire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protection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espèces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traditionnelles</w:t>
      </w:r>
      <w:r>
        <w:rPr>
          <w:rFonts w:ascii="Arial" w:hAnsi="Arial" w:cs="Arial" w:eastAsia="Arial"/>
          <w:sz w:val="23"/>
          <w:szCs w:val="23"/>
          <w:spacing w:val="53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favorisera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meilleur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assainissement</w:t>
      </w:r>
      <w:r>
        <w:rPr>
          <w:rFonts w:ascii="Arial" w:hAnsi="Arial" w:cs="Arial" w:eastAsia="Arial"/>
          <w:sz w:val="23"/>
          <w:szCs w:val="23"/>
          <w:spacing w:val="9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obtentions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futures.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81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International,</w:t>
      </w:r>
      <w:r>
        <w:rPr>
          <w:rFonts w:ascii="Arial" w:hAnsi="Arial" w:cs="Arial" w:eastAsia="Arial"/>
          <w:sz w:val="23"/>
          <w:szCs w:val="23"/>
          <w:spacing w:val="47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appelée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18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4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favoriser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échanges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maghreb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environnent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l'lie.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8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3"/>
        </w:rPr>
        <w:t>culturel.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46" w:lineRule="auto"/>
        <w:ind w:left="169" w:right="737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Puis,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intéresse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chambres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d'agriculture,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l'université,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organisations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professionnelles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centres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recherches.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0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bénéfique.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24" w:lineRule="auto"/>
        <w:ind w:left="190" w:right="672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Enfin,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chaîne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7"/>
        </w:rPr>
        <w:t>motivant</w:t>
      </w:r>
      <w:r>
        <w:rPr>
          <w:rFonts w:ascii="Arial" w:hAnsi="Arial" w:cs="Arial" w:eastAsia="Arial"/>
          <w:sz w:val="23"/>
          <w:szCs w:val="23"/>
          <w:spacing w:val="43"/>
          <w:w w:val="11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nombre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croissant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personnes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recherchant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produits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caractère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local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s'exerçant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sorte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relance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spéculations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artisanales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villages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tombés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désuétude.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91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C'est</w:t>
      </w:r>
      <w:r>
        <w:rPr>
          <w:rFonts w:ascii="Arial" w:hAnsi="Arial" w:cs="Arial" w:eastAsia="Arial"/>
          <w:sz w:val="23"/>
          <w:szCs w:val="23"/>
          <w:spacing w:val="4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certain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espoir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qui</w:t>
      </w:r>
      <w:r>
        <w:rPr>
          <w:rFonts w:ascii="Arial" w:hAnsi="Arial" w:cs="Arial" w:eastAsia="Arial"/>
          <w:sz w:val="23"/>
          <w:szCs w:val="23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semble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fondé.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3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</w:rPr>
        <w:t>161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480" w:right="300"/>
        </w:sectPr>
      </w:pPr>
      <w:rPr/>
    </w:p>
    <w:p>
      <w:pPr>
        <w:spacing w:before="66" w:after="0" w:line="240" w:lineRule="auto"/>
        <w:ind w:left="322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.079928pt;margin-top:.719726pt;width:66.235577pt;height:.1pt;mso-position-horizontal-relative:page;mso-position-vertical-relative:page;z-index:-13275" coordorigin="22,14" coordsize="1325,2">
            <v:shape style="position:absolute;left:22;top:14;width:1325;height:2" coordorigin="22,14" coordsize="1325,0" path="m22,14l1346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99.353363pt;margin-top:.179932pt;width:91.073919pt;height:.1pt;mso-position-horizontal-relative:page;mso-position-vertical-relative:page;z-index:-13274" coordorigin="1987,4" coordsize="1821,2">
            <v:shape style="position:absolute;left:1987;top:4;width:1821;height:2" coordorigin="1987,4" coordsize="1821,0" path="m1987,4l3809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2.623795pt;margin-top:.539795pt;width:41.037260pt;height:.1pt;mso-position-horizontal-relative:page;mso-position-vertical-relative:page;z-index:-13273" coordorigin="4852,11" coordsize="821,2">
            <v:shape style="position:absolute;left:4852;top:11;width:821;height:2" coordorigin="4852,11" coordsize="821,0" path="m4852,11l5673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64.295685pt;margin-top:.539795pt;width:46.436899pt;height:.1pt;mso-position-horizontal-relative:page;mso-position-vertical-relative:page;z-index:-13272" coordorigin="7286,11" coordsize="929,2">
            <v:shape style="position:absolute;left:7286;top:11;width:929;height:2" coordorigin="7286,11" coordsize="929,0" path="m7286,11l8215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30.171265pt;margin-top:.179932pt;width:41.757212pt;height:.1pt;mso-position-horizontal-relative:page;mso-position-vertical-relative:page;z-index:-13271" coordorigin="8603,4" coordsize="835,2">
            <v:shape style="position:absolute;left:8603;top:4;width:835;height:2" coordorigin="8603,4" coordsize="835,0" path="m8603,4l9439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96.40686pt;margin-top:0pt;width:100.073317pt;height:632.279531pt;mso-position-horizontal-relative:page;mso-position-vertical-relative:page;z-index:-13270" coordorigin="9928,0" coordsize="2001,12646">
            <v:group style="position:absolute;left:9935;top:7;width:1987;height:2" coordorigin="9935,7" coordsize="1987,2">
              <v:shape style="position:absolute;left:9935;top:7;width:1987;height:2" coordorigin="9935,7" coordsize="1987,0" path="m9935,7l11922,7e" filled="f" stroked="t" strokeweight=".719952pt" strokecolor="#000000">
                <v:path arrowok="t"/>
              </v:shape>
            </v:group>
            <v:group style="position:absolute;left:11915;top:0;width:2;height:12638" coordorigin="11915,0" coordsize="2,12638">
              <v:shape style="position:absolute;left:11915;top:0;width:2;height:12638" coordorigin="11915,0" coordsize="0,12638" path="m11915,12638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940186pt;margin-top:642.715454pt;width:.1pt;height:59.73727pt;mso-position-horizontal-relative:page;mso-position-vertical-relative:page;z-index:-13269" coordorigin="11919,12854" coordsize="2,1195">
            <v:shape style="position:absolute;left:11919;top:12854;width:2;height:1195" coordorigin="11919,12854" coordsize="0,1195" path="m11919,14049l11919,12854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2"/>
          <w:szCs w:val="22"/>
          <w:spacing w:val="0"/>
          <w:w w:val="109"/>
          <w:b/>
          <w:bCs/>
        </w:rPr>
        <w:t>PERSPECTIVES</w:t>
      </w:r>
      <w:r>
        <w:rPr>
          <w:rFonts w:ascii="Arial" w:hAnsi="Arial" w:cs="Arial" w:eastAsia="Arial"/>
          <w:sz w:val="22"/>
          <w:szCs w:val="22"/>
          <w:spacing w:val="-1"/>
          <w:w w:val="109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2"/>
          <w:szCs w:val="22"/>
          <w:spacing w:val="28"/>
          <w:w w:val="100"/>
          <w:b/>
          <w:bCs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8"/>
        </w:rPr>
        <w:t>CORSE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26" w:lineRule="auto"/>
        <w:ind w:left="102" w:right="384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8"/>
        </w:rPr>
        <w:t>L'émotion</w:t>
      </w:r>
      <w:r>
        <w:rPr>
          <w:rFonts w:ascii="Arial" w:hAnsi="Arial" w:cs="Arial" w:eastAsia="Arial"/>
          <w:sz w:val="23"/>
          <w:szCs w:val="23"/>
          <w:spacing w:val="11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l'anxiété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suscitées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l'Isolation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laisser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choc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Insolation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Apathique.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5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2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réflexion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exprime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provoque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motilité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autre.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17" w:right="377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éclats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lnsolarité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(extraordinaire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France)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commencent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rayonner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extérieurs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compenser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phénomène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(peu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ordinaire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France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également)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Insularité.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1" w:lineRule="auto"/>
        <w:ind w:left="124" w:right="375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L'originalité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relief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joignant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contexte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particulier,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lui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s'y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lln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exceptionnel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Phytotron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naturel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d'audience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internationale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développement.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auto"/>
        <w:ind w:left="138" w:right="378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réalité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incluse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concert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globe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reflètent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Ecologies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hémisphères</w:t>
      </w:r>
      <w:r>
        <w:rPr>
          <w:rFonts w:ascii="Arial" w:hAnsi="Arial" w:cs="Arial" w:eastAsia="Arial"/>
          <w:sz w:val="23"/>
          <w:szCs w:val="23"/>
          <w:spacing w:val="1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mers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monde.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79" w:lineRule="auto"/>
        <w:ind w:left="858" w:right="5526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réseaux.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exemplarité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rejoint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341" w:lineRule="auto"/>
        <w:ind w:left="153" w:right="353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reférant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histoire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précédent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remarquables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rapports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entretenus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remonter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cependant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influences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étrusques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maures,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vraisemblable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étè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apports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Espagnols,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Portugais,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Grec,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Pisan,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Toscan,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Napolitain,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Sarde,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Sicilien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Gênais.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74" w:right="335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juste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retour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choses,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devient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primordial,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potentiel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avoir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détecté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manière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exhaustive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répertorié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conservatoire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8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1"/>
        </w:rPr>
        <w:t>-dans</w:t>
      </w:r>
      <w:r>
        <w:rPr>
          <w:rFonts w:ascii="Arial" w:hAnsi="Arial" w:cs="Arial" w:eastAsia="Arial"/>
          <w:sz w:val="23"/>
          <w:szCs w:val="23"/>
          <w:spacing w:val="-8"/>
          <w:w w:val="12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subir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observations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chercheurs.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8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0"/>
        </w:rPr>
        <w:t>-dans</w:t>
      </w:r>
      <w:r>
        <w:rPr>
          <w:rFonts w:ascii="Arial" w:hAnsi="Arial" w:cs="Arial" w:eastAsia="Arial"/>
          <w:sz w:val="23"/>
          <w:szCs w:val="23"/>
          <w:spacing w:val="-7"/>
          <w:w w:val="12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deuxième,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travaux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obtenteurs.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8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1"/>
        </w:rPr>
        <w:t>-dans</w:t>
      </w:r>
      <w:r>
        <w:rPr>
          <w:rFonts w:ascii="Arial" w:hAnsi="Arial" w:cs="Arial" w:eastAsia="Arial"/>
          <w:sz w:val="23"/>
          <w:szCs w:val="23"/>
          <w:spacing w:val="-15"/>
          <w:w w:val="12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troisième,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opérations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multiplicatèurs.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95"/>
        <w:jc w:val="righ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96"/>
        </w:rPr>
        <w:t>162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640" w:right="400"/>
        </w:sectPr>
      </w:pPr>
      <w:rPr/>
    </w:p>
    <w:p>
      <w:pPr>
        <w:spacing w:before="79" w:after="0" w:line="240" w:lineRule="auto"/>
        <w:ind w:left="8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1.079589pt;width:595.040264pt;height:.1pt;mso-position-horizontal-relative:page;mso-position-vertical-relative:page;z-index:-13268" coordorigin="22,22" coordsize="11901,2">
            <v:shape style="position:absolute;left:22;top:22;width:11901;height:2" coordorigin="22,22" coordsize="11901,0" path="m22,22l11922,22e" filled="f" stroked="t" strokeweight="1.79988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doit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s'y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soustraire,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important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26" w:lineRule="auto"/>
        <w:ind w:left="134" w:right="728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part,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restructuration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l'économie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agricole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souscrivent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Territoire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National.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28" w:lineRule="auto"/>
        <w:ind w:left="120" w:right="705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politique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économique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tiers-monde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commande.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critère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rusticité,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exemple,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vivrières,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clef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réussite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d'adaptation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besoin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lutter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faim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pouvoir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entretenir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eux-mêmes).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35" w:lineRule="auto"/>
        <w:ind w:left="120" w:right="739" w:firstLine="698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orientation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positive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irréversible,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décidée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récemment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Gouvernement</w:t>
      </w:r>
      <w:r>
        <w:rPr>
          <w:rFonts w:ascii="Arial" w:hAnsi="Arial" w:cs="Arial" w:eastAsia="Arial"/>
          <w:sz w:val="23"/>
          <w:szCs w:val="23"/>
          <w:spacing w:val="23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Biotechnologique,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vaste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manipulations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s'y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inclut,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l'obligent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22" w:lineRule="exact"/>
        <w:ind w:left="11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considération.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13" w:right="755" w:firstLine="69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découvrir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territoire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français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Sud,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plateforme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coopération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Internationale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Recherche</w:t>
      </w:r>
      <w:r>
        <w:rPr>
          <w:rFonts w:ascii="Arial" w:hAnsi="Arial" w:cs="Arial" w:eastAsia="Arial"/>
          <w:sz w:val="23"/>
          <w:szCs w:val="23"/>
          <w:spacing w:val="53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agronomique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27" w:lineRule="exact"/>
        <w:ind w:left="10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73"/>
        </w:rPr>
        <w:t>Je</w:t>
      </w:r>
      <w:r>
        <w:rPr>
          <w:rFonts w:ascii="Arial" w:hAnsi="Arial" w:cs="Arial" w:eastAsia="Arial"/>
          <w:sz w:val="23"/>
          <w:szCs w:val="23"/>
          <w:spacing w:val="22"/>
          <w:w w:val="7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développement</w:t>
      </w:r>
      <w:r>
        <w:rPr>
          <w:rFonts w:ascii="Arial" w:hAnsi="Arial" w:cs="Arial" w:eastAsia="Arial"/>
          <w:sz w:val="23"/>
          <w:szCs w:val="23"/>
          <w:spacing w:val="5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!!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100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/>
        <w:pict>
          <v:group style="position:absolute;margin-left:595.040283pt;margin-top:-337.614441pt;width:.1pt;height:359.143346pt;mso-position-horizontal-relative:page;mso-position-vertical-relative:paragraph;z-index:-13267" coordorigin="11901,-6752" coordsize="2,7183">
            <v:shape style="position:absolute;left:11901;top:-6752;width:2;height:7183" coordorigin="11901,-6752" coordsize="0,7183" path="m11901,431l11901,-6752e" filled="f" stroked="t" strokeweight="1.439904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</w:rPr>
        <w:t>163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500" w:right="260"/>
        </w:sectPr>
      </w:pPr>
      <w:rPr/>
    </w:p>
    <w:p>
      <w:pPr>
        <w:spacing w:before="5" w:after="0" w:line="100" w:lineRule="exact"/>
        <w:jc w:val="left"/>
        <w:rPr>
          <w:sz w:val="10"/>
          <w:szCs w:val="10"/>
        </w:rPr>
      </w:pPr>
      <w:rPr/>
      <w:r>
        <w:rPr/>
        <w:pict>
          <v:group style="position:absolute;margin-left:1.079928pt;margin-top:.719726pt;width:73.07512pt;height:.1pt;mso-position-horizontal-relative:page;mso-position-vertical-relative:page;z-index:-13266" coordorigin="22,14" coordsize="1462,2">
            <v:shape style="position:absolute;left:22;top:14;width:1462;height:2" coordorigin="22,14" coordsize="1462,0" path="m22,14l1483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8.35276pt;margin-top:.179932pt;width:102.233174pt;height:.1pt;mso-position-horizontal-relative:page;mso-position-vertical-relative:page;z-index:-13265" coordorigin="2167,4" coordsize="2045,2">
            <v:shape style="position:absolute;left:2167;top:4;width:2045;height:2" coordorigin="2167,4" coordsize="2045,0" path="m2167,4l421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8.023438pt;margin-top:.539795pt;width:42.837139pt;height:.1pt;mso-position-horizontal-relative:page;mso-position-vertical-relative:page;z-index:-13264" coordorigin="4960,11" coordsize="857,2">
            <v:shape style="position:absolute;left:4960;top:11;width:857;height:2" coordorigin="4960,11" coordsize="857,0" path="m4960,11l5817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11.345856pt;margin-top:0pt;width:84.954327pt;height:694.175979pt;mso-position-horizontal-relative:page;mso-position-vertical-relative:page;z-index:-13263" coordorigin="10227,0" coordsize="1699,13884">
            <v:group style="position:absolute;left:10231;top:7;width:1692;height:2" coordorigin="10231,7" coordsize="1692,2">
              <v:shape style="position:absolute;left:10231;top:7;width:1692;height:2" coordorigin="10231,7" coordsize="1692,0" path="m10231,7l11922,7e" filled="f" stroked="t" strokeweight=".359976pt" strokecolor="#000000">
                <v:path arrowok="t"/>
              </v:shape>
            </v:group>
            <v:group style="position:absolute;left:11915;top:0;width:2;height:13876" coordorigin="11915,0" coordsize="2,13876">
              <v:shape style="position:absolute;left:11915;top:0;width:2;height:13876" coordorigin="11915,0" coordsize="0,13876" path="m11915,13876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sz w:val="10"/>
          <w:szCs w:val="10"/>
        </w:rPr>
      </w:r>
    </w:p>
    <w:p>
      <w:pPr>
        <w:spacing w:before="0" w:after="0" w:line="240" w:lineRule="auto"/>
        <w:ind w:left="331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68.479996pt;height:25.92pt;mso-position-horizontal-relative:char;mso-position-vertical-relative:line" type="#_x0000_t75">
            <v:imagedata r:id="rId24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0" w:after="0" w:line="259" w:lineRule="exact"/>
        <w:ind w:left="83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7"/>
          <w:b/>
          <w:bCs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  <w:position w:val="-1"/>
        </w:rPr>
        <w:t>S</w:t>
      </w:r>
      <w:r>
        <w:rPr>
          <w:rFonts w:ascii="Arial" w:hAnsi="Arial" w:cs="Arial" w:eastAsia="Arial"/>
          <w:sz w:val="23"/>
          <w:szCs w:val="23"/>
          <w:spacing w:val="42"/>
          <w:w w:val="100"/>
          <w:b/>
          <w:bCs/>
          <w:u w:val="single" w:color="0000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b/>
          <w:bCs/>
          <w:u w:val="single" w:color="000000"/>
          <w:position w:val="-1"/>
        </w:rPr>
        <w:t>AGRUMES</w:t>
      </w:r>
      <w:r>
        <w:rPr>
          <w:rFonts w:ascii="Arial" w:hAnsi="Arial" w:cs="Arial" w:eastAsia="Arial"/>
          <w:sz w:val="23"/>
          <w:szCs w:val="23"/>
          <w:spacing w:val="0"/>
          <w:w w:val="103"/>
          <w:b/>
          <w:bCs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0" w:after="0" w:line="339" w:lineRule="auto"/>
        <w:ind w:left="119" w:right="865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domaine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jouiraient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exceptionnelle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renommée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1983.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1" w:lineRule="auto"/>
        <w:ind w:left="119" w:right="860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étonnant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LIMEA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millénaire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précédent,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latente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réapparaissant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comète,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aie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toujours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chef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file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autorisé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penser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citrus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venue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cultivé,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prendraient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territoire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insulaire.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infrastructures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perpétuer.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41" w:right="851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Stations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l'INRA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Offices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Développement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opportun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ici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décrire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organigrammes.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52" w:lineRule="auto"/>
        <w:ind w:left="155" w:right="834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savoir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simplement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supports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travaux.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2" w:lineRule="auto"/>
        <w:ind w:left="148" w:right="846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agrumes,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phase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création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Giuliano,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priorité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l'amélioration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matériel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végétal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découvert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l'lie.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55" w:right="826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objectif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mettre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disposition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jeune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plants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sélectionnés,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sains,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comporter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milieu.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69" w:right="822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devenait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prolonge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d'agrumes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complémentaires,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diverses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d'oranges,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pomelos,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kumquats,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calamondins,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mandarines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citrus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essences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nobles.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6" w:lineRule="auto"/>
        <w:ind w:left="184" w:right="817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d'échanges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internationale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chercheurs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entier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honore.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91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L'agrume</w:t>
      </w:r>
      <w:r>
        <w:rPr>
          <w:rFonts w:ascii="Arial" w:hAnsi="Arial" w:cs="Arial" w:eastAsia="Arial"/>
          <w:sz w:val="23"/>
          <w:szCs w:val="23"/>
          <w:spacing w:val="5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4"/>
          <w:position w:val="-1"/>
        </w:rPr>
        <w:t>corse-</w:t>
      </w:r>
      <w:r>
        <w:rPr>
          <w:rFonts w:ascii="Arial" w:hAnsi="Arial" w:cs="Arial" w:eastAsia="Arial"/>
          <w:sz w:val="23"/>
          <w:szCs w:val="23"/>
          <w:spacing w:val="-9"/>
          <w:w w:val="114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plus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6"/>
          <w:position w:val="-1"/>
        </w:rPr>
        <w:t>corse-</w:t>
      </w:r>
      <w:r>
        <w:rPr>
          <w:rFonts w:ascii="Arial" w:hAnsi="Arial" w:cs="Arial" w:eastAsia="Arial"/>
          <w:sz w:val="23"/>
          <w:szCs w:val="23"/>
          <w:spacing w:val="-12"/>
          <w:w w:val="116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été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départ.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57" w:lineRule="exact"/>
        <w:ind w:right="466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93"/>
          <w:position w:val="-2"/>
        </w:rPr>
        <w:t>164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0" w:after="0" w:line="212" w:lineRule="exact"/>
        <w:ind w:right="36"/>
        <w:jc w:val="righ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43"/>
          <w:position w:val="-1"/>
        </w:rPr>
        <w:t>'.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jc w:val="right"/>
        <w:spacing w:after="0"/>
        <w:sectPr>
          <w:pgSz w:w="11980" w:h="16820"/>
          <w:pgMar w:top="1220" w:bottom="0" w:left="1580" w:right="0"/>
        </w:sectPr>
      </w:pPr>
      <w:rPr/>
    </w:p>
    <w:p>
      <w:pPr>
        <w:spacing w:before="78" w:after="0" w:line="336" w:lineRule="auto"/>
        <w:ind w:left="116" w:right="820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L'intérêt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considérable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arboriculteurs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46"/>
        </w:rPr>
        <w:t>11</w:t>
      </w:r>
      <w:r>
        <w:rPr>
          <w:rFonts w:ascii="Arial" w:hAnsi="Arial" w:cs="Arial" w:eastAsia="Arial"/>
          <w:sz w:val="23"/>
          <w:szCs w:val="23"/>
          <w:spacing w:val="0"/>
          <w:w w:val="4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offre,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d'observations,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meilleures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chances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réussite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élimination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comportement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indispensable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connaître,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mesurer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radiation,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fixer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choix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approprié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satisfaire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spéculations</w:t>
      </w:r>
      <w:r>
        <w:rPr>
          <w:rFonts w:ascii="Arial" w:hAnsi="Arial" w:cs="Arial" w:eastAsia="Arial"/>
          <w:sz w:val="23"/>
          <w:szCs w:val="23"/>
          <w:spacing w:val="28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économiques.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3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23"/>
          <w:szCs w:val="23"/>
          <w:spacing w:val="23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  <w:u w:val="thick" w:color="000000"/>
        </w:rPr>
        <w:t>VIGNE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42" w:lineRule="auto"/>
        <w:ind w:left="137" w:right="821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orientation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qu'avaient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créées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Chambre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Départementale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d'Agriculture,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ampélographiques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lesquelles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avaient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inclus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cépages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traditionnels.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L'une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Poilu,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Aléria.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45" w:right="795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L'affinité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cépages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porte-greffes,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conduite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culturale,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données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phénologiques,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aptitudes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résistances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maladies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cryptogamiques</w:t>
      </w:r>
      <w:r>
        <w:rPr>
          <w:rFonts w:ascii="Arial" w:hAnsi="Arial" w:cs="Arial" w:eastAsia="Arial"/>
          <w:sz w:val="23"/>
          <w:szCs w:val="23"/>
          <w:spacing w:val="9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prédateurs,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rendement,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parallèle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tant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cépages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faisait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d'options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intérêt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prises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défaveur.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</w:rPr>
        <w:t>L'OLIVIER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5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essence,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différent.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41" w:lineRule="auto"/>
        <w:ind w:left="159" w:right="805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âgés,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difficultés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d'application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phytosanitaire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efficace</w:t>
      </w:r>
      <w:r>
        <w:rPr>
          <w:rFonts w:ascii="Arial" w:hAnsi="Arial" w:cs="Arial" w:eastAsia="Arial"/>
          <w:sz w:val="23"/>
          <w:szCs w:val="23"/>
          <w:spacing w:val="6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superficies,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saisonnements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récolte,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calibres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obtenus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irrigation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coût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d'oeuvre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ramassage,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décisions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furent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prises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table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dernières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decennies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Picholine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Languedoc.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81" w:right="790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identiques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formulées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charges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également,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spéculation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moderne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(puisque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destination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conserverie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table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inexistante)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durait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qu'un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temps.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70" w:lineRule="atLeast"/>
        <w:ind w:left="195" w:right="784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Fort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heureusement,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valorisation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récoltes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l'huile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l'irrigation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goutte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both"/>
        <w:spacing w:after="0"/>
        <w:sectPr>
          <w:pgSz w:w="11980" w:h="16820"/>
          <w:pgMar w:top="1340" w:bottom="0" w:left="1540" w:right="140"/>
        </w:sectPr>
      </w:pPr>
      <w:rPr/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416" w:lineRule="exact"/>
        <w:ind w:left="195" w:right="-98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gout</w:t>
      </w:r>
      <w:r>
        <w:rPr>
          <w:rFonts w:ascii="Arial" w:hAnsi="Arial" w:cs="Arial" w:eastAsia="Arial"/>
          <w:sz w:val="23"/>
          <w:szCs w:val="23"/>
          <w:spacing w:val="-17"/>
          <w:w w:val="100"/>
          <w:position w:val="12"/>
        </w:rPr>
        <w:t>t</w:t>
      </w:r>
      <w:r>
        <w:rPr>
          <w:rFonts w:ascii="Arial" w:hAnsi="Arial" w:cs="Arial" w:eastAsia="Arial"/>
          <w:sz w:val="34"/>
          <w:szCs w:val="34"/>
          <w:spacing w:val="-71"/>
          <w:w w:val="100"/>
          <w:position w:val="-2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e,</w:t>
      </w:r>
      <w:r>
        <w:rPr>
          <w:rFonts w:ascii="Arial" w:hAnsi="Arial" w:cs="Arial" w:eastAsia="Arial"/>
          <w:sz w:val="23"/>
          <w:szCs w:val="23"/>
          <w:spacing w:val="52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les</w:t>
      </w:r>
      <w:r>
        <w:rPr>
          <w:rFonts w:ascii="Arial" w:hAnsi="Arial" w:cs="Arial" w:eastAsia="Arial"/>
          <w:sz w:val="23"/>
          <w:szCs w:val="23"/>
          <w:spacing w:val="45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espoirs</w:t>
      </w:r>
      <w:r>
        <w:rPr>
          <w:rFonts w:ascii="Arial" w:hAnsi="Arial" w:cs="Arial" w:eastAsia="Arial"/>
          <w:sz w:val="23"/>
          <w:szCs w:val="23"/>
          <w:spacing w:val="57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dd'une</w:t>
      </w:r>
      <w:r>
        <w:rPr>
          <w:rFonts w:ascii="Arial" w:hAnsi="Arial" w:cs="Arial" w:eastAsia="Arial"/>
          <w:sz w:val="23"/>
          <w:szCs w:val="23"/>
          <w:spacing w:val="46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rentabilité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meilleure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2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2"/>
        </w:rPr>
        <w:t>l'oliva</w:t>
      </w:r>
      <w:r>
        <w:rPr>
          <w:rFonts w:ascii="Arial" w:hAnsi="Arial" w:cs="Arial" w:eastAsia="Arial"/>
          <w:sz w:val="23"/>
          <w:szCs w:val="23"/>
          <w:spacing w:val="-16"/>
          <w:w w:val="105"/>
          <w:position w:val="12"/>
        </w:rPr>
        <w:t>i</w:t>
      </w:r>
      <w:r>
        <w:rPr>
          <w:rFonts w:ascii="Arial" w:hAnsi="Arial" w:cs="Arial" w:eastAsia="Arial"/>
          <w:sz w:val="32"/>
          <w:szCs w:val="32"/>
          <w:spacing w:val="-46"/>
          <w:w w:val="54"/>
          <w:position w:val="-2"/>
        </w:rPr>
        <w:t>.</w:t>
      </w:r>
      <w:r>
        <w:rPr>
          <w:rFonts w:ascii="Arial" w:hAnsi="Arial" w:cs="Arial" w:eastAsia="Arial"/>
          <w:sz w:val="23"/>
          <w:szCs w:val="23"/>
          <w:spacing w:val="-98"/>
          <w:w w:val="105"/>
          <w:position w:val="12"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54"/>
          <w:position w:val="-2"/>
        </w:rPr>
        <w:t>.</w:t>
      </w:r>
      <w:r>
        <w:rPr>
          <w:rFonts w:ascii="Arial" w:hAnsi="Arial" w:cs="Arial" w:eastAsia="Arial"/>
          <w:sz w:val="32"/>
          <w:szCs w:val="32"/>
          <w:spacing w:val="0"/>
          <w:w w:val="100"/>
          <w:position w:val="0"/>
        </w:rPr>
      </w:r>
    </w:p>
    <w:p>
      <w:pPr>
        <w:spacing w:before="0" w:after="0" w:line="218" w:lineRule="exact"/>
        <w:ind w:left="19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engrais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solubles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fondent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avenir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proche.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/>
        <w:br w:type="column"/>
      </w:r>
      <w:r>
        <w:rPr>
          <w:sz w:val="10"/>
          <w:szCs w:val="10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ancestrale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fertilisée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40" w:right="140"/>
          <w:cols w:num="2" w:equalWidth="0">
            <w:col w:w="6368" w:space="142"/>
            <w:col w:w="3790"/>
          </w:cols>
        </w:sectPr>
      </w:pPr>
      <w:rPr/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2.879808pt;margin-top:.719726pt;width:71.995192pt;height:.1pt;mso-position-horizontal-relative:page;mso-position-vertical-relative:page;z-index:-13262" coordorigin="58,14" coordsize="1440,2">
            <v:shape style="position:absolute;left:58;top:14;width:1440;height:2" coordorigin="58,14" coordsize="1440,0" path="m58,14l1497,1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9.823318pt;margin-top:.539795pt;width:42.477164pt;height:.1pt;mso-position-horizontal-relative:page;mso-position-vertical-relative:page;z-index:-13261" coordorigin="4996,11" coordsize="850,2">
            <v:shape style="position:absolute;left:4996;top:11;width:850;height:2" coordorigin="4996,11" coordsize="850,0" path="m4996,11l584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64.295685pt;margin-top:.359863pt;width:231.824519pt;height:.1pt;mso-position-horizontal-relative:page;mso-position-vertical-relative:page;z-index:-13260" coordorigin="7286,7" coordsize="4636,2">
            <v:shape style="position:absolute;left:7286;top:7;width:4636;height:2" coordorigin="7286,7" coordsize="4636,0" path="m7286,7l11922,7e" filled="f" stroked="t" strokeweight=".359976pt" strokecolor="#000000">
              <v:path arrowok="t"/>
            </v:shape>
          </v:group>
          <w10:wrap type="none"/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right="95"/>
        <w:jc w:val="righ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595.760193pt;margin-top:-79.289696pt;width:.1pt;height:47.142062pt;mso-position-horizontal-relative:page;mso-position-vertical-relative:paragraph;z-index:-13259" coordorigin="11915,-1586" coordsize="2,943">
            <v:shape style="position:absolute;left:11915;top:-1586;width:2;height:943" coordorigin="11915,-1586" coordsize="0,943" path="m11915,-643l11915,-1586e" filled="f" stroked="t" strokeweight=".719952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7"/>
        </w:rPr>
        <w:t>165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40" w:right="140"/>
        </w:sectPr>
      </w:pPr>
      <w:rPr/>
    </w:p>
    <w:p>
      <w:pPr>
        <w:spacing w:before="64" w:after="0" w:line="240" w:lineRule="auto"/>
        <w:ind w:left="82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.359863pt;width:190.067308pt;height:.1pt;mso-position-horizontal-relative:page;mso-position-vertical-relative:page;z-index:-13258" coordorigin="22,7" coordsize="3801,2">
            <v:shape style="position:absolute;left:22;top:7;width:3801;height:2" coordorigin="22,7" coordsize="3801,0" path="m22,7l3823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28.224762pt;margin-top:.359863pt;width:62.275841pt;height:.1pt;mso-position-horizontal-relative:page;mso-position-vertical-relative:page;z-index:-13257" coordorigin="4564,7" coordsize="1246,2">
            <v:shape style="position:absolute;left:4564;top:7;width:1246;height:2" coordorigin="4564,7" coordsize="1246,0" path="m4564,7l5810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09.725952pt;margin-top:.179932pt;width:86.39423pt;height:.1pt;mso-position-horizontal-relative:page;mso-position-vertical-relative:page;z-index:-13256" coordorigin="10195,4" coordsize="1728,2">
            <v:shape style="position:absolute;left:10195;top:4;width:1728;height:2" coordorigin="10195,4" coordsize="1728,0" path="m10195,4l11922,4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encourageant.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3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deuxième.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9" w:lineRule="auto"/>
        <w:ind w:left="119" w:right="713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celui,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parallèlement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cinq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l'égide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F.A.O.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axé,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pays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pourtour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menées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l'irrigation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capillaire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d'avoir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l'initiative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Bourdelles,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chef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Service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d'Expérimentation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l'Office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Développement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Agricole,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oliviers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l'huile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environnants</w:t>
      </w:r>
      <w:r>
        <w:rPr>
          <w:rFonts w:ascii="Arial" w:hAnsi="Arial" w:cs="Arial" w:eastAsia="Arial"/>
          <w:sz w:val="23"/>
          <w:szCs w:val="23"/>
          <w:spacing w:val="8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laquelle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donné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collaborer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clônes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représentatifs</w:t>
      </w:r>
      <w:r>
        <w:rPr>
          <w:rFonts w:ascii="Arial" w:hAnsi="Arial" w:cs="Arial" w:eastAsia="Arial"/>
          <w:sz w:val="23"/>
          <w:szCs w:val="23"/>
          <w:spacing w:val="1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traditionnelles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appartenant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ROMANA,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RAZZULA,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GHJERMANA,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SABINA,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chiffre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limitatif.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3" w:lineRule="exact"/>
        <w:ind w:left="8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plusieurs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autres.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41" w:lineRule="auto"/>
        <w:ind w:left="133" w:right="697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Balagne,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Monticello,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François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MATTE!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av1ons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ensemble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constitué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conservatoire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variétés,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greffées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trentaine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souches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regénérées,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pyromane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anéantir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travaux.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auto"/>
        <w:ind w:left="148" w:right="688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montrer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comprativement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autres,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rivaliser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suivre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l'exemple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récent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Toscane,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l'oléiculture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seulement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ravive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olivaies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anciennes.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8"/>
          <w:b/>
          <w:bCs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  <w:u w:val="single" w:color="000000"/>
        </w:rPr>
        <w:t>A</w:t>
      </w:r>
      <w:r>
        <w:rPr>
          <w:rFonts w:ascii="Arial" w:hAnsi="Arial" w:cs="Arial" w:eastAsia="Arial"/>
          <w:sz w:val="23"/>
          <w:szCs w:val="23"/>
          <w:spacing w:val="27"/>
          <w:w w:val="100"/>
          <w:b/>
          <w:bCs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  <w:u w:val="single" w:color="000000"/>
        </w:rPr>
        <w:t>CHA</w:t>
      </w:r>
      <w:r>
        <w:rPr>
          <w:rFonts w:ascii="Arial" w:hAnsi="Arial" w:cs="Arial" w:eastAsia="Arial"/>
          <w:sz w:val="23"/>
          <w:szCs w:val="23"/>
          <w:spacing w:val="0"/>
          <w:w w:val="105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-5"/>
          <w:w w:val="105"/>
          <w:b/>
          <w:bCs/>
          <w:u w:val="single" w:color="000000"/>
        </w:rPr>
        <w:t>T</w:t>
      </w:r>
      <w:r>
        <w:rPr>
          <w:rFonts w:ascii="Arial" w:hAnsi="Arial" w:cs="Arial" w:eastAsia="Arial"/>
          <w:sz w:val="23"/>
          <w:szCs w:val="23"/>
          <w:spacing w:val="-5"/>
          <w:w w:val="105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-5"/>
          <w:w w:val="105"/>
          <w:b/>
          <w:bCs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7"/>
          <w:u w:val="single" w:color="000000"/>
        </w:rPr>
        <w:t>AIGNE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9" w:lineRule="auto"/>
        <w:ind w:left="162" w:right="656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5.760193pt;margin-top:44.254131pt;width:.1pt;height:76.290972pt;mso-position-horizontal-relative:page;mso-position-vertical-relative:paragraph;z-index:-13255" coordorigin="11915,885" coordsize="2,1526">
            <v:shape style="position:absolute;left:11915;top:885;width:2;height:1526" coordorigin="11915,885" coordsize="0,1526" path="m11915,2411l11915,885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revient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l'INRA,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direction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Monsieur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CASABIANCA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d'avoir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oeuvre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détection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vaste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l'étendue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chataignes.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auto"/>
        <w:ind w:left="162" w:right="665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travail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méthodique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réalisé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consécutives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permet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d'aboutir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conclusions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perfomantes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l'apparition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inespérée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chataignes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stables,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cloisons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n'en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possédant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véritable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qualification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marrons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(soit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chiffre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inespéré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10</w:t>
      </w:r>
      <w:r>
        <w:rPr>
          <w:rFonts w:ascii="Times New Roman" w:hAnsi="Times New Roman" w:cs="Times New Roman" w:eastAsia="Times New Roman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total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47).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70" w:lineRule="atLeast"/>
        <w:ind w:left="184" w:right="654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étude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récente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exhaustive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désormais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réunir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dizaine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banque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Gênes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confondre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Georges,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profit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Régional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espéré.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right="92"/>
        <w:jc w:val="righ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0"/>
          <w:w w:val="107"/>
          <w:i/>
        </w:rPr>
        <w:t>166.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00" w:bottom="0" w:left="1580" w:right="200"/>
        </w:sectPr>
      </w:pPr>
      <w:rPr/>
    </w:p>
    <w:p>
      <w:pPr>
        <w:spacing w:before="77" w:after="0" w:line="240" w:lineRule="auto"/>
        <w:ind w:left="830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/>
        <w:pict>
          <v:group style="position:absolute;margin-left:1.079928pt;margin-top:.359863pt;width:193.307091pt;height:.1pt;mso-position-horizontal-relative:page;mso-position-vertical-relative:page;z-index:-13254" coordorigin="22,7" coordsize="3866,2">
            <v:shape style="position:absolute;left:22;top:7;width:3866;height:2" coordorigin="22,7" coordsize="3866,0" path="m22,7l3888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5.143631pt;margin-top:.539795pt;width:41.037259pt;height:.1pt;mso-position-horizontal-relative:page;mso-position-vertical-relative:page;z-index:-13253" coordorigin="4903,11" coordsize="821,2">
            <v:shape style="position:absolute;left:4903;top:11;width:821;height:2" coordorigin="4903,11" coordsize="821,0" path="m4903,11l5724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42.103977pt;width:.1pt;height:798.896021pt;mso-position-horizontal-relative:page;mso-position-vertical-relative:page;z-index:-13252" coordorigin="11915,842" coordsize="2,15978">
            <v:shape style="position:absolute;left:11915;top:842;width:2;height:15978" coordorigin="11915,842" coordsize="0,15978" path="m11915,16820l11915,842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2"/>
          <w:szCs w:val="22"/>
          <w:w w:val="110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L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22"/>
          <w:szCs w:val="22"/>
          <w:spacing w:val="44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13"/>
          <w:b/>
          <w:bCs/>
          <w:u w:val="thick" w:color="000000"/>
        </w:rPr>
        <w:t>FIGUE</w:t>
      </w:r>
      <w:r>
        <w:rPr>
          <w:rFonts w:ascii="Arial" w:hAnsi="Arial" w:cs="Arial" w:eastAsia="Arial"/>
          <w:sz w:val="22"/>
          <w:szCs w:val="22"/>
          <w:spacing w:val="0"/>
          <w:w w:val="113"/>
          <w:b/>
          <w:bCs/>
        </w:rPr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7" w:lineRule="auto"/>
        <w:ind w:left="103" w:right="842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pensions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Figuiers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appartenant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étaient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susceptibles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d'observations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susciter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l'intérêt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jeunes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agriculteurs</w:t>
      </w:r>
      <w:r>
        <w:rPr>
          <w:rFonts w:ascii="Arial" w:hAnsi="Arial" w:cs="Arial" w:eastAsia="Arial"/>
          <w:sz w:val="23"/>
          <w:szCs w:val="23"/>
          <w:spacing w:val="16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insulaires,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avons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l'initiative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constituer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repérage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traditionnelles,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elles-mêmes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8"/>
        </w:rPr>
        <w:t>huit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les: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845" w:right="7619" w:firstLine="-1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CAGAROGNULI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PISCIATINI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BIANCONACHJI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PANACHJATI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BUTTACHJI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CAGNANESI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GHJENESI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PINSALUTI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auto"/>
        <w:ind w:left="118" w:right="835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réparties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plusieurs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secteurs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d'augmenter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divers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comportements,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contredit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opinion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agronomique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généralement</w:t>
      </w:r>
      <w:r>
        <w:rPr>
          <w:rFonts w:ascii="Arial" w:hAnsi="Arial" w:cs="Arial" w:eastAsia="Arial"/>
          <w:sz w:val="23"/>
          <w:szCs w:val="23"/>
          <w:spacing w:val="8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admise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"sous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climat,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figuier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prospère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partout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terrain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sec"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Non,</w:t>
      </w:r>
      <w:r>
        <w:rPr>
          <w:rFonts w:ascii="Arial" w:hAnsi="Arial" w:cs="Arial" w:eastAsia="Arial"/>
          <w:sz w:val="23"/>
          <w:szCs w:val="23"/>
          <w:spacing w:val="3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y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végète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peine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57"/>
          <w:position w:val="-1"/>
        </w:rPr>
        <w:t>!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3" w:after="0" w:line="240" w:lineRule="auto"/>
        <w:ind w:right="9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8"/>
        </w:rPr>
        <w:t>167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40" w:bottom="0" w:left="1380" w:right="280"/>
        </w:sectPr>
      </w:pPr>
      <w:rPr/>
    </w:p>
    <w:p>
      <w:pPr>
        <w:spacing w:before="69" w:after="0" w:line="240" w:lineRule="auto"/>
        <w:ind w:left="315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223.185089pt;margin-top:2.361398pt;width:189.347356pt;height:.1pt;mso-position-horizontal-relative:page;mso-position-vertical-relative:paragraph;z-index:-13246" coordorigin="4464,47" coordsize="3787,2">
            <v:shape style="position:absolute;left:4464;top:47;width:3787;height:2" coordorigin="4464,47" coordsize="3787,0" path="m4464,47l8251,47e" filled="f" stroked="t" strokeweight=".719952pt" strokecolor="#000000">
              <v:path arrowok="t"/>
            </v:shape>
          </v:group>
          <w10:wrap type="none"/>
        </w:pict>
      </w:r>
      <w:r>
        <w:rPr/>
        <w:pict>
          <v:group style="position:absolute;margin-left:223.185089pt;margin-top:23.593319pt;width:189.347356pt;height:.1pt;mso-position-horizontal-relative:page;mso-position-vertical-relative:paragraph;z-index:-13245" coordorigin="4464,472" coordsize="3787,2">
            <v:shape style="position:absolute;left:4464;top:472;width:3787;height:2" coordorigin="4464,472" coordsize="3787,0" path="m4464,472l8251,472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LE</w:t>
      </w:r>
      <w:r>
        <w:rPr>
          <w:rFonts w:ascii="Arial" w:hAnsi="Arial" w:cs="Arial" w:eastAsia="Arial"/>
          <w:sz w:val="23"/>
          <w:szCs w:val="23"/>
          <w:spacing w:val="18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PROGRAMME</w:t>
      </w:r>
      <w:r>
        <w:rPr>
          <w:rFonts w:ascii="Arial" w:hAnsi="Arial" w:cs="Arial" w:eastAsia="Arial"/>
          <w:sz w:val="23"/>
          <w:szCs w:val="23"/>
          <w:spacing w:val="62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</w:rPr>
        <w:t>D'ACTION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3" w:lineRule="auto"/>
        <w:ind w:left="101" w:right="516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ferment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découvre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hommes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valeureux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garder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l'avantage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préserver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jusqu'à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nous.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mécontents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l'apprendre.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08" w:right="509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révélation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réconforte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procure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soudainement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eux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l'agrément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coopérer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l'avancement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Connaissance.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Chercheur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Agronome.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42" w:lineRule="auto"/>
        <w:ind w:left="122" w:right="489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Collaboration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l'homme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science,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autorise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fécondation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"fructueux"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thème.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29" w:right="472" w:firstLine="72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composantes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résideront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moyens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entreprendre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opérer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profit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ressources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pomologiques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naturelles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rurales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Environnement</w:t>
      </w:r>
      <w:r>
        <w:rPr>
          <w:rFonts w:ascii="Arial" w:hAnsi="Arial" w:cs="Arial" w:eastAsia="Arial"/>
          <w:sz w:val="23"/>
          <w:szCs w:val="23"/>
          <w:spacing w:val="19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insulaire.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0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réaliser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sélection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0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conduire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régénération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procéder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soins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phytosanitaires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63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entreprendre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prélèvement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clônes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cultivars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46" w:lineRule="auto"/>
        <w:ind w:left="1152" w:right="473" w:firstLine="-295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0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fragments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asexuée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(rejets,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marcottes,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boutures,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greffons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méristèmes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vitro)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3" w:lineRule="exact"/>
        <w:ind w:left="86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0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élever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entretenir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probatoires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destiner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15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meilleurs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"terres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promises"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Conservatoires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Botaniques</w:t>
      </w:r>
      <w:r>
        <w:rPr>
          <w:rFonts w:ascii="Arial" w:hAnsi="Arial" w:cs="Arial" w:eastAsia="Arial"/>
          <w:sz w:val="23"/>
          <w:szCs w:val="23"/>
          <w:spacing w:val="13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672" w:lineRule="auto"/>
        <w:ind w:left="878" w:right="3982" w:firstLine="288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Porquerolles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Clarence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étoffés.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27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moyen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30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mettr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e</w:t>
      </w:r>
      <w:r>
        <w:rPr>
          <w:rFonts w:ascii="Arial" w:hAnsi="Arial" w:cs="Arial" w:eastAsia="Arial"/>
          <w:sz w:val="23"/>
          <w:szCs w:val="23"/>
          <w:spacing w:val="29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n</w:t>
      </w:r>
      <w:r>
        <w:rPr>
          <w:rFonts w:ascii="Arial" w:hAnsi="Arial" w:cs="Arial" w:eastAsia="Arial"/>
          <w:sz w:val="23"/>
          <w:szCs w:val="23"/>
          <w:spacing w:val="10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oeuvr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259" w:lineRule="exact"/>
        <w:ind w:left="87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-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  <w:position w:val="-1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  <w:position w:val="-1"/>
        </w:rPr>
        <w:t>e</w:t>
      </w:r>
      <w:r>
        <w:rPr>
          <w:rFonts w:ascii="Arial" w:hAnsi="Arial" w:cs="Arial" w:eastAsia="Arial"/>
          <w:sz w:val="23"/>
          <w:szCs w:val="23"/>
          <w:spacing w:val="23"/>
          <w:w w:val="100"/>
          <w:u w:val="single" w:color="0000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u w:val="single" w:color="000000"/>
          <w:position w:val="-1"/>
        </w:rPr>
        <w:t>dépistage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80" w:h="16820"/>
          <w:pgMar w:top="1320" w:bottom="0" w:left="1620" w:right="360"/>
        </w:sectPr>
      </w:pPr>
      <w:rPr/>
    </w:p>
    <w:p>
      <w:pPr>
        <w:spacing w:before="30" w:after="0" w:line="335" w:lineRule="auto"/>
        <w:ind w:left="180" w:right="-60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.539795pt;width:64.795673pt;height:.1pt;mso-position-horizontal-relative:page;mso-position-vertical-relative:page;z-index:-13251" coordorigin="22,11" coordsize="1296,2">
            <v:shape style="position:absolute;left:22;top:11;width:1296;height:2" coordorigin="22,11" coordsize="1296,0" path="m22,11l1318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8.712738pt;margin-top:.179932pt;width:64.795673pt;height:.1pt;mso-position-horizontal-relative:page;mso-position-vertical-relative:page;z-index:-13250" coordorigin="2174,4" coordsize="1296,2">
            <v:shape style="position:absolute;left:2174;top:4;width:1296;height:2" coordorigin="2174,4" coordsize="1296,0" path="m2174,4l3470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97.773438pt;margin-top:.539795pt;width:68.035456pt;height:.1pt;mso-position-horizontal-relative:page;mso-position-vertical-relative:page;z-index:-13249" coordorigin="7955,11" coordsize="1361,2">
            <v:shape style="position:absolute;left:7955;top:11;width:1361;height:2" coordorigin="7955,11" coordsize="1361,0" path="m7955,11l931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14.765625pt;margin-top:.179932pt;width:77.034856pt;height:.1pt;mso-position-horizontal-relative:page;mso-position-vertical-relative:page;z-index:-13248" coordorigin="10295,4" coordsize="1541,2">
            <v:shape style="position:absolute;left:10295;top:4;width:1541;height:2" coordorigin="10295,4" coordsize="1541,0" path="m10295,4l11836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420.679932pt;mso-position-horizontal-relative:page;mso-position-vertical-relative:page;z-index:-13247" coordorigin="11915,0" coordsize="2,8414">
            <v:shape style="position:absolute;left:11915;top:0;width:2;height:8414" coordorigin="11915,0" coordsize="0,8414" path="m11915,8414l11915,0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parait-il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suffisamment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conséquent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fonder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attendre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entreprendre,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il</w:t>
      </w:r>
      <w:r>
        <w:rPr>
          <w:rFonts w:ascii="Arial" w:hAnsi="Arial" w:cs="Arial" w:eastAsia="Arial"/>
          <w:sz w:val="22"/>
          <w:szCs w:val="22"/>
          <w:spacing w:val="0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admettre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poursuivre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altitudes,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rapport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Globe,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généreusement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gratifiée,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possédant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èlles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domination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5" w:after="0" w:line="240" w:lineRule="auto"/>
        <w:ind w:left="18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épicentre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Ecologie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variable.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3"/>
        </w:rPr>
        <w:t>168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20" w:right="360"/>
          <w:cols w:num="2" w:equalWidth="0">
            <w:col w:w="9494" w:space="74"/>
            <w:col w:w="432"/>
          </w:cols>
        </w:sectPr>
      </w:pPr>
      <w:rPr/>
    </w:p>
    <w:p>
      <w:pPr>
        <w:spacing w:before="70" w:after="0" w:line="319" w:lineRule="auto"/>
        <w:ind w:left="117" w:right="743" w:firstLine="695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418.190063pt;margin-top:.179471pt;width:85.929468pt;height:.1pt;mso-position-horizontal-relative:page;mso-position-vertical-relative:page;z-index:-13244" coordorigin="8364,4" coordsize="1719,2">
            <v:shape style="position:absolute;left:8364;top:4;width:1719;height:2" coordorigin="8364,4" coordsize="1719,0" path="m8364,4l10082,4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05.551697pt;margin-top:2.33312pt;width:90.58398pt;height:.1pt;mso-position-horizontal-relative:page;mso-position-vertical-relative:page;z-index:-13243" coordorigin="10111,47" coordsize="1812,2">
            <v:shape style="position:absolute;left:10111;top:47;width:1812;height:2" coordorigin="10111,47" coordsize="1812,0" path="m10111,47l11923,47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clônes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spontanées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cultivées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reste-t-elle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d'importance.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2" w:lineRule="auto"/>
        <w:ind w:left="124" w:right="733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termes,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après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avoir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supposé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fut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méconnu,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l'existence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deuxième,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démontré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réalité,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reste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troisième,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poursuivre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l'élaboration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Identification.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8" w:lineRule="auto"/>
        <w:ind w:left="124" w:right="744" w:firstLine="70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effet,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conviendront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généticiens.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A)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s</w:t>
      </w:r>
      <w:r>
        <w:rPr>
          <w:rFonts w:ascii="Arial" w:hAnsi="Arial" w:cs="Arial" w:eastAsia="Arial"/>
          <w:sz w:val="23"/>
          <w:szCs w:val="23"/>
          <w:spacing w:val="19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fruitier</w:t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single" w:color="000000"/>
        </w:rPr>
        <w:t>s</w:t>
      </w:r>
      <w:r>
        <w:rPr>
          <w:rFonts w:ascii="Arial" w:hAnsi="Arial" w:cs="Arial" w:eastAsia="Arial"/>
          <w:sz w:val="23"/>
          <w:szCs w:val="23"/>
          <w:spacing w:val="36"/>
          <w:w w:val="100"/>
          <w:u w:val="single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  <w:u w:val="single" w:color="000000"/>
        </w:rPr>
        <w:t>spontanés</w:t>
      </w:r>
      <w:r>
        <w:rPr>
          <w:rFonts w:ascii="Arial" w:hAnsi="Arial" w:cs="Arial" w:eastAsia="Arial"/>
          <w:sz w:val="23"/>
          <w:szCs w:val="23"/>
          <w:spacing w:val="0"/>
          <w:w w:val="101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42" w:lineRule="auto"/>
        <w:ind w:left="131" w:right="732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3.271362pt;margin-top:40.220078pt;width:.1pt;height:508.261203pt;mso-position-horizontal-relative:page;mso-position-vertical-relative:paragraph;z-index:-13242" coordorigin="11865,804" coordsize="2,10165">
            <v:shape style="position:absolute;left:11865;top:804;width:2;height:10165" coordorigin="11865,804" coordsize="0,10165" path="m11865,10970l11865,804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L'éventail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populations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somme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étonnemment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riches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hybrides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signification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"frutti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bastardi".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0" w:lineRule="auto"/>
        <w:ind w:left="131" w:right="721" w:firstLine="69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l'exception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l'espèce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Castinea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Sativa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issus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semis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sembleraient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offrir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résistance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souhaitée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graves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maladies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endémiques,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clônes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susceptibles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d'intérêt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s'effectuer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l'olivier,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exemple,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lequel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souches,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"sauvages"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auraient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performances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insoupçonnées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rosacées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cerisier,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pêcher,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pommier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prunier.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0" w:lineRule="auto"/>
        <w:ind w:left="131" w:right="710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porte-greffes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pollinisateurs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appréciés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mettre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relief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importants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facteurs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rusticité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Phénologie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transmissibles,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restituer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lignées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susceptibles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s'ajouter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vogue,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dévoilant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comparable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majeures,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essentielles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l'économie.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2" w:lineRule="auto"/>
        <w:ind w:left="146" w:right="714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buts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atteindre,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octroyant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critères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résistance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maladies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atténuer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l'agressivité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envers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milieux,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traitements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phytosanitaires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devenus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trop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nombreux.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B)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18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fruitier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34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  <w:u w:val="thick" w:color="000000"/>
        </w:rPr>
        <w:t>cultivés</w:t>
      </w:r>
      <w:r>
        <w:rPr>
          <w:rFonts w:ascii="Arial" w:hAnsi="Arial" w:cs="Arial" w:eastAsia="Arial"/>
          <w:sz w:val="23"/>
          <w:szCs w:val="23"/>
          <w:spacing w:val="0"/>
          <w:w w:val="101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8" w:lineRule="auto"/>
        <w:ind w:left="167" w:right="690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L'assentiment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quasi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unanime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propriétaires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ajoute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motivation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assidue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enseigne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d'ici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16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quelques</w:t>
      </w:r>
      <w:r>
        <w:rPr>
          <w:rFonts w:ascii="Arial" w:hAnsi="Arial" w:cs="Arial" w:eastAsia="Arial"/>
          <w:sz w:val="23"/>
          <w:szCs w:val="23"/>
          <w:spacing w:val="5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années,</w:t>
      </w:r>
      <w:r>
        <w:rPr>
          <w:rFonts w:ascii="Arial" w:hAnsi="Arial" w:cs="Arial" w:eastAsia="Arial"/>
          <w:sz w:val="23"/>
          <w:szCs w:val="23"/>
          <w:spacing w:val="46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pourrait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être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envisagé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d'établir</w:t>
      </w:r>
      <w:r>
        <w:rPr>
          <w:rFonts w:ascii="Arial" w:hAnsi="Arial" w:cs="Arial" w:eastAsia="Arial"/>
          <w:sz w:val="23"/>
          <w:szCs w:val="23"/>
          <w:spacing w:val="2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"réseau"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frutti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corsi.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40" w:lineRule="auto"/>
        <w:ind w:right="96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3"/>
        </w:rPr>
        <w:t>\69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300" w:bottom="0" w:left="1580" w:right="240"/>
        </w:sectPr>
      </w:pPr>
      <w:rPr/>
    </w:p>
    <w:p>
      <w:pPr>
        <w:spacing w:before="69" w:after="0" w:line="336" w:lineRule="auto"/>
        <w:ind w:left="107" w:right="623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6.352516pt;margin-top:1.257906pt;width:45.248201pt;height:.1pt;mso-position-horizontal-relative:page;mso-position-vertical-relative:page;z-index:-13241" coordorigin="2327,25" coordsize="905,2">
            <v:shape style="position:absolute;left:2327;top:25;width:905;height:2" coordorigin="2327,25" coordsize="905,0" path="m2327,25l3232,25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245.633087pt;margin-top:1.257906pt;width:42.375299pt;height:.1pt;mso-position-horizontal-relative:page;mso-position-vertical-relative:page;z-index:-13240" coordorigin="4913,25" coordsize="848,2">
            <v:shape style="position:absolute;left:4913;top:25;width:848;height:2" coordorigin="4913,25" coordsize="848,0" path="m4913,25l5760,25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423.752991pt;margin-top:.718803pt;width:170.937649pt;height:.1pt;mso-position-horizontal-relative:page;mso-position-vertical-relative:page;z-index:-13239" coordorigin="8475,14" coordsize="3419,2">
            <v:shape style="position:absolute;left:8475;top:14;width:3419;height:2" coordorigin="8475,14" coordsize="3419,0" path="m8475,14l11894,14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594.870178pt;margin-top:17.610683pt;width:.1pt;height:502.084188pt;mso-position-horizontal-relative:page;mso-position-vertical-relative:page;z-index:-13238" coordorigin="11897,352" coordsize="2,10042">
            <v:shape style="position:absolute;left:11897;top:352;width:2;height:10042" coordorigin="11897,352" coordsize="0,10042" path="m11897,10394l11897,352e" filled="f" stroked="t" strokeweight=".718225pt" strokecolor="#000000">
              <v:path arrowok="t"/>
            </v:shape>
          </v:group>
          <w10:wrap type="none"/>
        </w:pict>
      </w:r>
      <w:r>
        <w:rPr/>
        <w:pict>
          <v:group style="position:absolute;margin-left:595.229309pt;margin-top:534.789734pt;width:.1pt;height:14.73547pt;mso-position-horizontal-relative:page;mso-position-vertical-relative:page;z-index:-13237" coordorigin="11905,10696" coordsize="2,295">
            <v:shape style="position:absolute;left:11905;top:10696;width:2;height:295" coordorigin="11905,10696" coordsize="0,295" path="m11905,10991l11905,10696e" filled="f" stroked="t" strokeweight=".359113pt" strokecolor="#000000">
              <v:path arrowok="t"/>
            </v:shape>
          </v:group>
          <w10:wrap type="none"/>
        </w:pict>
      </w:r>
      <w:r>
        <w:rPr/>
        <w:pict>
          <v:group style="position:absolute;margin-left:595.58844pt;margin-top:676.753418pt;width:.1pt;height:16.173077pt;mso-position-horizontal-relative:page;mso-position-vertical-relative:page;z-index:-13236" coordorigin="11912,13535" coordsize="2,323">
            <v:shape style="position:absolute;left:11912;top:13535;width:2;height:323" coordorigin="11912,13535" coordsize="0,323" path="m11912,13859l11912,13535e" filled="f" stroked="t" strokeweight=".35911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d'aller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jusque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là,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précédemment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choix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massale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cultivars,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marquer,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observer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Piéve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constituer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fiches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signalétiques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individus,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lesquelles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seront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annotées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caractéristiques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morphologiques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données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culturales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sanitaires,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aspects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phénologiques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portant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dates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floraison,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maturité,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particularités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pomologiques</w:t>
      </w:r>
      <w:r>
        <w:rPr>
          <w:rFonts w:ascii="Arial" w:hAnsi="Arial" w:cs="Arial" w:eastAsia="Arial"/>
          <w:sz w:val="23"/>
          <w:szCs w:val="23"/>
          <w:spacing w:val="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nettes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organes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floraux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fruits.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29" w:right="634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ainsi,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exemple,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qu'un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critère,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saveur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jugée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trop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mauvaise,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sanctionnerait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autant,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l'élimination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pure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simple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l'étude,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cultivar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produit.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2" w:lineRule="auto"/>
        <w:ind w:left="136" w:right="633" w:firstLine="71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exclu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potentiel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vecteur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révélations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autres,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meilleur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intérêt.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36" w:right="649" w:firstLine="71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s'avère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dangereux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réduire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éliminant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 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apparemment</w:t>
      </w:r>
      <w:r>
        <w:rPr>
          <w:rFonts w:ascii="Arial" w:hAnsi="Arial" w:cs="Arial" w:eastAsia="Arial"/>
          <w:sz w:val="23"/>
          <w:szCs w:val="23"/>
          <w:spacing w:val="2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anodins,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regrette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toujours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puisqu'à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instant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problèmes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posent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6" w:lineRule="auto"/>
        <w:ind w:left="143" w:right="631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raison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laquelle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recensement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conservem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exhaustive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plupart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discrimination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arbitraire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préalable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massale.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Cela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effet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réduire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risques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encourus.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régénération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65" w:right="635" w:firstLine="68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s'effectuer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situ.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s'impose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l'arbre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choisi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arrivé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âge,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végète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normalement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alimentés.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2" w:lineRule="auto"/>
        <w:ind w:left="165" w:right="615" w:firstLine="704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primordiale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inciter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convoités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2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2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produire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éléments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précieux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multiplication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asexuée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devant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perpétuer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fidèle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descendance.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2" w:lineRule="auto"/>
        <w:ind w:left="172" w:right="618" w:firstLine="69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prestation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s'effectuera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autant,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secteurs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délaissés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arbres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repérés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maquis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présente,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propriétaires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259" w:lineRule="exact"/>
        <w:ind w:left="17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eux-mêmes,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ce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qui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moins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délicat,</w:t>
      </w:r>
      <w:r>
        <w:rPr>
          <w:rFonts w:ascii="Arial" w:hAnsi="Arial" w:cs="Arial" w:eastAsia="Arial"/>
          <w:sz w:val="23"/>
          <w:szCs w:val="23"/>
          <w:spacing w:val="2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grâce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leur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agréable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-1"/>
        </w:rPr>
        <w:t>consentement.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88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4"/>
        </w:rPr>
        <w:t>170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980" w:bottom="0" w:left="1480" w:right="360"/>
        </w:sectPr>
      </w:pPr>
      <w:rPr/>
    </w:p>
    <w:p>
      <w:pPr>
        <w:spacing w:before="63" w:after="0" w:line="240" w:lineRule="auto"/>
        <w:ind w:left="84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7.794975pt;margin-top:.538412pt;width:49.409444pt;height:.1pt;mso-position-horizontal-relative:page;mso-position-vertical-relative:page;z-index:-13235" coordorigin="2356,11" coordsize="988,2">
            <v:shape style="position:absolute;left:2356;top:11;width:988;height:2" coordorigin="2356,11" coordsize="988,0" path="m2356,11l3344,11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382.386139pt;margin-top:.179471pt;width:214.82367pt;height:.1pt;mso-position-horizontal-relative:page;mso-position-vertical-relative:page;z-index:-13234" coordorigin="7648,4" coordsize="4296,2">
            <v:shape style="position:absolute;left:7648;top:4;width:4296;height:2" coordorigin="7648,4" coordsize="4296,0" path="m7648,4l11944,4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conduite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3" w:lineRule="auto"/>
        <w:ind w:left="119" w:right="644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non,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devenus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trés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provisoirement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pieds-mères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subiront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pendant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période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étendue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services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rendus",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nécessaire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transmission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descendance,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culture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normale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apports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fumure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"coup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fouet",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manutentions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taille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traitements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phytosanitaires.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6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a</w:t>
      </w:r>
      <w:r>
        <w:rPr>
          <w:rFonts w:ascii="Arial" w:hAnsi="Arial" w:cs="Arial" w:eastAsia="Arial"/>
          <w:sz w:val="23"/>
          <w:szCs w:val="23"/>
          <w:spacing w:val="19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u w:val="thick" w:color="000000"/>
        </w:rPr>
        <w:t>multiplication</w:t>
      </w:r>
      <w:r>
        <w:rPr>
          <w:rFonts w:ascii="Arial" w:hAnsi="Arial" w:cs="Arial" w:eastAsia="Arial"/>
          <w:sz w:val="23"/>
          <w:szCs w:val="23"/>
          <w:spacing w:val="0"/>
          <w:w w:val="104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42" w:lineRule="auto"/>
        <w:ind w:left="126" w:right="646" w:firstLine="73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relations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seront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établies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pépinières,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confier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suivant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un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protocole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d'accord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réuni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matériel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suivantes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4" w:lineRule="exact"/>
        <w:ind w:left="84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sexuées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porte-greffes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variétés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5" w:lineRule="auto"/>
        <w:ind w:left="133" w:right="659" w:firstLine="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pépins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noyaux,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pêches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9"/>
        </w:rPr>
        <w:t>aux</w:t>
      </w:r>
      <w:r>
        <w:rPr>
          <w:rFonts w:ascii="Arial" w:hAnsi="Arial" w:cs="Arial" w:eastAsia="Arial"/>
          <w:sz w:val="23"/>
          <w:szCs w:val="23"/>
          <w:spacing w:val="8"/>
          <w:w w:val="99"/>
        </w:rPr>
        <w:t>·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caractères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cyrnosiens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droit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supposer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fixés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depuis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très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longtemps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d'abricotier,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cerisiers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quelques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pruniers.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2" w:lineRule="auto"/>
        <w:ind w:left="140" w:right="652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asexuées,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entendu,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clônes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retenus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genres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mériteraient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l'attention.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0" w:lineRule="auto"/>
        <w:ind w:left="140" w:right="640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tête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contrôle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sanitaire,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chataignier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doit.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L'olivier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part,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puisqu'il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rappelé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servir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renommée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nouvelle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l'huile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pêchers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vigne,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cerisiers,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poiriers,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pommiers,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manifestement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pruniers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observations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interméditerranéennes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suscitent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ordre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moins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important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azéroliers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performances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supposées.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6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L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a</w:t>
      </w:r>
      <w:r>
        <w:rPr>
          <w:rFonts w:ascii="Arial" w:hAnsi="Arial" w:cs="Arial" w:eastAsia="Arial"/>
          <w:sz w:val="23"/>
          <w:szCs w:val="23"/>
          <w:spacing w:val="18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constitutio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n</w:t>
      </w:r>
      <w:r>
        <w:rPr>
          <w:rFonts w:ascii="Arial" w:hAnsi="Arial" w:cs="Arial" w:eastAsia="Arial"/>
          <w:sz w:val="23"/>
          <w:szCs w:val="23"/>
          <w:spacing w:val="44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d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e</w:t>
      </w:r>
      <w:r>
        <w:rPr>
          <w:rFonts w:ascii="Arial" w:hAnsi="Arial" w:cs="Arial" w:eastAsia="Arial"/>
          <w:sz w:val="23"/>
          <w:szCs w:val="23"/>
          <w:spacing w:val="23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réserve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16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u w:val="thick" w:color="000000"/>
        </w:rPr>
        <w:t>probatoires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3" w:lineRule="auto"/>
        <w:ind w:left="162" w:right="629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l'Isolation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Cyrno-Sarde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réel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cordon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protection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sanitaire,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insularité,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justification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d'emplois,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promotion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éventail</w:t>
      </w:r>
      <w:r>
        <w:rPr>
          <w:rFonts w:ascii="Arial" w:hAnsi="Arial" w:cs="Arial" w:eastAsia="Arial"/>
          <w:sz w:val="23"/>
          <w:szCs w:val="23"/>
          <w:spacing w:val="-12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réserves</w:t>
      </w:r>
      <w:r>
        <w:rPr>
          <w:rFonts w:ascii="Arial" w:hAnsi="Arial" w:cs="Arial" w:eastAsia="Arial"/>
          <w:sz w:val="23"/>
          <w:szCs w:val="23"/>
          <w:spacing w:val="-9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2"/>
        </w:rPr>
        <w:t>probatoires</w:t>
      </w:r>
      <w:r>
        <w:rPr>
          <w:rFonts w:ascii="Arial" w:hAnsi="Arial" w:cs="Arial" w:eastAsia="Arial"/>
          <w:sz w:val="23"/>
          <w:szCs w:val="23"/>
          <w:spacing w:val="31"/>
          <w:w w:val="11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d'audience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méditerranéenne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prolongerait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renom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infrastructures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réalisées,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tradition.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25" w:lineRule="auto"/>
        <w:ind w:left="176" w:right="648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L'une,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enrichissement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régional,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chambres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d'agriculture,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cépages.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4" w:after="0" w:line="259" w:lineRule="exact"/>
        <w:ind w:left="64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·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Une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autre,</w:t>
      </w:r>
      <w:r>
        <w:rPr>
          <w:rFonts w:ascii="Arial" w:hAnsi="Arial" w:cs="Arial" w:eastAsia="Arial"/>
          <w:sz w:val="23"/>
          <w:szCs w:val="23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avec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succès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international,</w:t>
      </w:r>
      <w:r>
        <w:rPr>
          <w:rFonts w:ascii="Arial" w:hAnsi="Arial" w:cs="Arial" w:eastAsia="Arial"/>
          <w:sz w:val="23"/>
          <w:szCs w:val="23"/>
          <w:spacing w:val="3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par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l'INRA,</w:t>
      </w:r>
      <w:r>
        <w:rPr>
          <w:rFonts w:ascii="Arial" w:hAnsi="Arial" w:cs="Arial" w:eastAsia="Arial"/>
          <w:sz w:val="23"/>
          <w:szCs w:val="23"/>
          <w:spacing w:val="1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pour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citrus.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6" w:after="0" w:line="240" w:lineRule="auto"/>
        <w:ind w:right="85"/>
        <w:jc w:val="right"/>
        <w:rPr>
          <w:rFonts w:ascii="Courier New" w:hAnsi="Courier New" w:cs="Courier New" w:eastAsia="Courier New"/>
          <w:sz w:val="24"/>
          <w:szCs w:val="24"/>
        </w:rPr>
      </w:pPr>
      <w:rPr/>
      <w:r>
        <w:rPr>
          <w:rFonts w:ascii="Courier New" w:hAnsi="Courier New" w:cs="Courier New" w:eastAsia="Courier New"/>
          <w:sz w:val="24"/>
          <w:szCs w:val="24"/>
          <w:spacing w:val="0"/>
          <w:w w:val="78"/>
        </w:rPr>
        <w:t>171</w:t>
      </w:r>
      <w:r>
        <w:rPr>
          <w:rFonts w:ascii="Courier New" w:hAnsi="Courier New" w:cs="Courier New" w:eastAsia="Courier New"/>
          <w:sz w:val="24"/>
          <w:szCs w:val="24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300" w:bottom="0" w:left="1600" w:right="260"/>
        </w:sectPr>
      </w:pPr>
      <w:rPr/>
    </w:p>
    <w:p>
      <w:pPr>
        <w:spacing w:before="0" w:after="0" w:line="93" w:lineRule="exact"/>
        <w:ind w:left="5632" w:right="-75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4.296473pt;margin-top:.897354pt;width:57.286312pt;height:.1pt;mso-position-horizontal-relative:page;mso-position-vertical-relative:page;z-index:-13233" coordorigin="86,18" coordsize="1146,2">
            <v:shape style="position:absolute;left:86;top:18;width:1146;height:2" coordorigin="86,18" coordsize="1146,0" path="m86,18l1232,18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120.301254pt;margin-top:.538412pt;width:46.545129pt;height:.1pt;mso-position-horizontal-relative:page;mso-position-vertical-relative:paragraph;z-index:-13232" coordorigin="2406,11" coordsize="931,2">
            <v:shape style="position:absolute;left:2406;top:11;width:931;height:2" coordorigin="2406,11" coordsize="931,0" path="m2406,11l3337,11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227.713089pt;margin-top:1.076825pt;width:57.644352pt;height:.1pt;mso-position-horizontal-relative:page;mso-position-vertical-relative:paragraph;z-index:-13231" coordorigin="4554,22" coordsize="1153,2">
            <v:shape style="position:absolute;left:4554;top:22;width:1153;height:2" coordorigin="4554,22" coordsize="1153,0" path="m4554,22l5707,22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3.987427pt;margin-top:5.743064pt;width:.1pt;height:827.001281pt;mso-position-horizontal-relative:page;mso-position-vertical-relative:page;z-index:-13230" coordorigin="11880,115" coordsize="2,16540">
            <v:shape style="position:absolute;left:11880;top:115;width:2;height:16540" coordorigin="11880,115" coordsize="0,16540" path="m11880,16655l11880,115e" filled="f" stroked="t" strokeweight=".358039pt" strokecolor="#000000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9"/>
          <w:szCs w:val="9"/>
          <w:spacing w:val="0"/>
          <w:w w:val="600"/>
          <w:position w:val="1"/>
        </w:rPr>
        <w:t>-----------</w:t>
      </w:r>
      <w:r>
        <w:rPr>
          <w:rFonts w:ascii="Times New Roman" w:hAnsi="Times New Roman" w:cs="Times New Roman" w:eastAsia="Times New Roman"/>
          <w:sz w:val="9"/>
          <w:szCs w:val="9"/>
          <w:spacing w:val="-110"/>
          <w:w w:val="600"/>
          <w:position w:val="1"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385"/>
          <w:position w:val="1"/>
        </w:rPr>
        <w:t>-----------,</w:t>
      </w:r>
      <w:r>
        <w:rPr>
          <w:rFonts w:ascii="Arial" w:hAnsi="Arial" w:cs="Arial" w:eastAsia="Arial"/>
          <w:sz w:val="15"/>
          <w:szCs w:val="15"/>
          <w:spacing w:val="0"/>
          <w:w w:val="100"/>
          <w:position w:val="0"/>
        </w:rPr>
      </w:r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319" w:lineRule="auto"/>
        <w:ind w:left="119" w:right="894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troisième,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d'élaboration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résultats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sensibles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Station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d'Hydraulique</w:t>
      </w:r>
      <w:r>
        <w:rPr>
          <w:rFonts w:ascii="Arial" w:hAnsi="Arial" w:cs="Arial" w:eastAsia="Arial"/>
          <w:sz w:val="23"/>
          <w:szCs w:val="23"/>
          <w:spacing w:val="-7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Agricole,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oliviers.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4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éventail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émanera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concept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effets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8" w:lineRule="auto"/>
        <w:ind w:left="140" w:right="906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finalités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Ecologiques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Ethnologiques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Régional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l'intérêt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Pédagogique</w:t>
      </w:r>
      <w:r>
        <w:rPr>
          <w:rFonts w:ascii="Arial" w:hAnsi="Arial" w:cs="Arial" w:eastAsia="Arial"/>
          <w:sz w:val="23"/>
          <w:szCs w:val="23"/>
          <w:spacing w:val="-8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Jeunes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Scientifique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Universitaires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335" w:lineRule="auto"/>
        <w:ind w:left="133" w:right="885" w:firstLine="7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l'attrait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Motivant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Chercheurs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Agronomes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47"/>
        </w:rPr>
        <w:t>;</w:t>
      </w:r>
      <w:r>
        <w:rPr>
          <w:rFonts w:ascii="Arial" w:hAnsi="Arial" w:cs="Arial" w:eastAsia="Arial"/>
          <w:sz w:val="23"/>
          <w:szCs w:val="23"/>
          <w:spacing w:val="9"/>
          <w:w w:val="14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celui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applications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Professionnelles</w:t>
      </w:r>
      <w:r>
        <w:rPr>
          <w:rFonts w:ascii="Arial" w:hAnsi="Arial" w:cs="Arial" w:eastAsia="Arial"/>
          <w:sz w:val="23"/>
          <w:szCs w:val="23"/>
          <w:spacing w:val="22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Horticulteurs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conjoncture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Economique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Commerçants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Consommateurs.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4" w:lineRule="auto"/>
        <w:ind w:left="140" w:right="882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concrétisation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utopie,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décider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création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(tel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qu'ailleurs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des·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pavillons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Floralies),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petits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POMODOMES</w:t>
      </w:r>
      <w:r>
        <w:rPr>
          <w:rFonts w:ascii="Arial" w:hAnsi="Arial" w:cs="Arial" w:eastAsia="Arial"/>
          <w:sz w:val="23"/>
          <w:szCs w:val="23"/>
          <w:spacing w:val="19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maintenance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financée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ressources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touristiques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réunis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documentation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exposition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relatives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données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historiques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ethnologiques,</w:t>
      </w:r>
      <w:r>
        <w:rPr>
          <w:rFonts w:ascii="Arial" w:hAnsi="Arial" w:cs="Arial" w:eastAsia="Arial"/>
          <w:sz w:val="23"/>
          <w:szCs w:val="23"/>
          <w:spacing w:val="26"/>
          <w:w w:val="106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diversité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utilisations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diététiques,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formes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d'élevage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FRUTTI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CORSI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L'ILE,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originaires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environnement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méditérranéen,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omettre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finalité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primordiale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Validité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exemplaire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regard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avancées.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8" w:lineRule="auto"/>
        <w:ind w:left="162" w:right="879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93"/>
        </w:rPr>
        <w:t>alors_</w:t>
      </w:r>
      <w:r>
        <w:rPr>
          <w:rFonts w:ascii="Arial" w:hAnsi="Arial" w:cs="Arial" w:eastAsia="Arial"/>
          <w:sz w:val="23"/>
          <w:szCs w:val="23"/>
          <w:spacing w:val="8"/>
          <w:w w:val="9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l'après-demain,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situer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l'aéroport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Bastia,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l'aérodrome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d'Ajaccio.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Probatoires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précèdent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elles,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d'aujourd'hui.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8" w:lineRule="auto"/>
        <w:ind w:left="154" w:right="863" w:firstLine="73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nombreuses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possibles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multiplier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interprétations,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faible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investissement,</w:t>
      </w:r>
      <w:r>
        <w:rPr>
          <w:rFonts w:ascii="Arial" w:hAnsi="Arial" w:cs="Arial" w:eastAsia="Arial"/>
          <w:sz w:val="23"/>
          <w:szCs w:val="23"/>
          <w:spacing w:val="16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résument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clos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collections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sortes,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l'agencement</w:t>
      </w:r>
      <w:r>
        <w:rPr>
          <w:rFonts w:ascii="Arial" w:hAnsi="Arial" w:cs="Arial" w:eastAsia="Arial"/>
          <w:sz w:val="23"/>
          <w:szCs w:val="23"/>
          <w:spacing w:val="-7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élémentaire.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5" w:lineRule="auto"/>
        <w:ind w:left="169" w:right="870" w:firstLine="71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unes,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Niches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d'observations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écologiques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ouvertes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(sauf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chèvres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prédateurs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humains)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Mille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Milieux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Régional,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souci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soumettre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tests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pluridisciplinaires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l'Université.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9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petits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vergers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d'observation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agronomique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situés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3" w:after="0" w:line="240" w:lineRule="auto"/>
        <w:ind w:left="183" w:right="7081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également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altitudes.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19" w:lineRule="auto"/>
        <w:ind w:left="190" w:right="879" w:firstLine="70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stations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agricoles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admises,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dire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avec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bienvenue.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8" w:after="0" w:line="240" w:lineRule="auto"/>
        <w:ind w:left="90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Domaine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Public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communes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acceptent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59" w:lineRule="exact"/>
        <w:ind w:left="190" w:right="558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volontiers</w:t>
      </w:r>
      <w:r>
        <w:rPr>
          <w:rFonts w:ascii="Arial" w:hAnsi="Arial" w:cs="Arial" w:eastAsia="Arial"/>
          <w:sz w:val="23"/>
          <w:szCs w:val="23"/>
          <w:spacing w:val="6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qu'elles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sentent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-1"/>
        </w:rPr>
        <w:t>concernéees.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7" w:after="0" w:line="240" w:lineRule="auto"/>
        <w:ind w:right="393"/>
        <w:jc w:val="right"/>
        <w:rPr>
          <w:rFonts w:ascii="Courier New" w:hAnsi="Courier New" w:cs="Courier New" w:eastAsia="Courier New"/>
          <w:sz w:val="23"/>
          <w:szCs w:val="23"/>
        </w:rPr>
      </w:pPr>
      <w:rPr/>
      <w:r>
        <w:rPr>
          <w:rFonts w:ascii="Courier New" w:hAnsi="Courier New" w:cs="Courier New" w:eastAsia="Courier New"/>
          <w:sz w:val="23"/>
          <w:szCs w:val="23"/>
          <w:spacing w:val="0"/>
          <w:w w:val="87"/>
        </w:rPr>
        <w:t>172</w:t>
      </w:r>
      <w:r>
        <w:rPr>
          <w:rFonts w:ascii="Courier New" w:hAnsi="Courier New" w:cs="Courier New" w:eastAsia="Courier New"/>
          <w:sz w:val="23"/>
          <w:szCs w:val="23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0" w:bottom="0" w:left="1600" w:right="0"/>
        </w:sectPr>
      </w:pPr>
      <w:rPr/>
    </w:p>
    <w:p>
      <w:pPr>
        <w:spacing w:before="72" w:after="0" w:line="325" w:lineRule="auto"/>
        <w:ind w:left="107" w:right="793" w:firstLine="745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4.296473pt;margin-top:.717883pt;width:92.732218pt;height:.1pt;mso-position-horizontal-relative:page;mso-position-vertical-relative:page;z-index:-13229" coordorigin="86,14" coordsize="1855,2">
            <v:shape style="position:absolute;left:86;top:14;width:1855;height:2" coordorigin="86,14" coordsize="1855,0" path="m86,14l1941,14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98.102806pt;margin-top:.538412pt;width:86.645547pt;height:.1pt;mso-position-horizontal-relative:page;mso-position-vertical-relative:page;z-index:-13228" coordorigin="1962,11" coordsize="1733,2">
            <v:shape style="position:absolute;left:1962;top:11;width:1733;height:2" coordorigin="1962,11" coordsize="1733,0" path="m1962,11l3695,11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223.774658pt;margin-top:1.256295pt;width:66.237299pt;height:.1pt;mso-position-horizontal-relative:page;mso-position-vertical-relative:page;z-index:-13227" coordorigin="4475,25" coordsize="1325,2">
            <v:shape style="position:absolute;left:4475;top:25;width:1325;height:2" coordorigin="4475,25" coordsize="1325,0" path="m4475,25l5800,25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402.43634pt;margin-top:.179471pt;width:194.773461pt;height:.1pt;mso-position-horizontal-relative:page;mso-position-vertical-relative:page;z-index:-13226" coordorigin="8049,4" coordsize="3895,2">
            <v:shape style="position:absolute;left:8049;top:4;width:3895;height:2" coordorigin="8049,4" coordsize="3895,0" path="m8049,4l11944,4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5.956665pt;margin-top:8.614597pt;width:.1pt;height:76.095604pt;mso-position-horizontal-relative:page;mso-position-vertical-relative:page;z-index:-13225" coordorigin="11919,172" coordsize="2,1522">
            <v:shape style="position:absolute;left:11919;top:172;width:2;height:1522" coordorigin="11919,172" coordsize="0,1522" path="m11919,1694l11919,172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5.419617pt;margin-top:86.145966pt;width:.1pt;height:33.022620pt;mso-position-horizontal-relative:page;mso-position-vertical-relative:page;z-index:-13224" coordorigin="11908,1723" coordsize="2,660">
            <v:shape style="position:absolute;left:11908;top:1723;width:2;height:660" coordorigin="11908,1723" coordsize="0,660" path="m11908,2383l11908,1723e" filled="f" stroked="t" strokeweight=".358039pt" strokecolor="#000000">
              <v:path arrowok="t"/>
            </v:shape>
          </v:group>
          <w10:wrap type="none"/>
        </w:pict>
      </w:r>
      <w:r>
        <w:rPr/>
        <w:pict>
          <v:group style="position:absolute;margin-left:593.629395pt;margin-top:169.420395pt;width:.1pt;height:670.502774pt;mso-position-horizontal-relative:page;mso-position-vertical-relative:page;z-index:-13223" coordorigin="11873,3388" coordsize="2,13410">
            <v:shape style="position:absolute;left:11873;top:3388;width:2;height:13410" coordorigin="11873,3388" coordsize="0,13410" path="m11873,16798l11873,3388e" filled="f" stroked="t" strokeweight=".358039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Domaine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Privé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où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beaucoup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Propriétaires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y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consentent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sans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qu'elles</w:t>
      </w:r>
      <w:r>
        <w:rPr>
          <w:rFonts w:ascii="Arial" w:hAnsi="Arial" w:cs="Arial" w:eastAsia="Arial"/>
          <w:sz w:val="23"/>
          <w:szCs w:val="23"/>
          <w:spacing w:val="-2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aliènent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terrains.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20" w:lineRule="auto"/>
        <w:ind w:left="114" w:right="780" w:firstLine="74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clos,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contenu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fortiori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définissable,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dimensions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informelles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durée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indéterminée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(instaurés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souvent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demande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..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horticulteur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propriétaire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lui-même)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soumis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aucun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protocole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contraignant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l'autorisation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visite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assument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l'entretien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l'étude.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3" w:lineRule="auto"/>
        <w:ind w:left="128" w:right="765" w:firstLine="74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Inversement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Niches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Ecologiques,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l'objet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existence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meilleurs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soins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paillier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déprédations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natures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conduits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convenablement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diverses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opérations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culturales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comporter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pôles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d'observations</w:t>
      </w:r>
      <w:r>
        <w:rPr>
          <w:rFonts w:ascii="Arial" w:hAnsi="Arial" w:cs="Arial" w:eastAsia="Arial"/>
          <w:sz w:val="23"/>
          <w:szCs w:val="23"/>
          <w:spacing w:val="31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agronomiques.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0" w:lineRule="auto"/>
        <w:ind w:left="143" w:right="763" w:firstLine="745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reçoivent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cultivars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élevés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pépinière,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suspectés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d'avenir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meilleur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d'être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destinés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conservatoires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spécialisés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27"/>
        </w:rPr>
        <w:t>_</w:t>
      </w:r>
      <w:r>
        <w:rPr>
          <w:rFonts w:ascii="Arial" w:hAnsi="Arial" w:cs="Arial" w:eastAsia="Arial"/>
          <w:sz w:val="23"/>
          <w:szCs w:val="23"/>
          <w:spacing w:val="0"/>
          <w:w w:val="27"/>
        </w:rPr>
        <w:t>   </w:t>
      </w:r>
      <w:r>
        <w:rPr>
          <w:rFonts w:ascii="Arial" w:hAnsi="Arial" w:cs="Arial" w:eastAsia="Arial"/>
          <w:sz w:val="23"/>
          <w:szCs w:val="23"/>
          <w:spacing w:val="6"/>
          <w:w w:val="2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maintenance</w:t>
      </w:r>
      <w:r>
        <w:rPr>
          <w:rFonts w:ascii="Arial" w:hAnsi="Arial" w:cs="Arial" w:eastAsia="Arial"/>
          <w:sz w:val="23"/>
          <w:szCs w:val="23"/>
          <w:spacing w:val="-2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fonction,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subsister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tant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témoins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l'Epicentre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ceux,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enfin,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représentatifs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réputées,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provenance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Environnants.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9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jouissant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privilège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orographie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incomparable,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incite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57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établir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altitudes.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45" w:lineRule="auto"/>
        <w:ind w:left="171" w:right="754" w:firstLine="730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ainsi.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n'y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l'instant,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faire,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qu'une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"montagne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mer"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homologable.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5" w:lineRule="auto"/>
        <w:ind w:left="164" w:right="780" w:firstLine="75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s'en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trouvera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peut-être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émergeront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parmi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Kouriles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sous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latitudes,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sortiraient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contexte.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1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108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28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besoin</w:t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</w:r>
      <w:r>
        <w:rPr>
          <w:rFonts w:ascii="Arial" w:hAnsi="Arial" w:cs="Arial" w:eastAsia="Arial"/>
          <w:sz w:val="23"/>
          <w:szCs w:val="23"/>
          <w:spacing w:val="0"/>
          <w:w w:val="100"/>
          <w:u w:val="thick" w:color="000000"/>
        </w:rPr>
        <w:t>s</w:t>
      </w:r>
      <w:r>
        <w:rPr>
          <w:rFonts w:ascii="Arial" w:hAnsi="Arial" w:cs="Arial" w:eastAsia="Arial"/>
          <w:sz w:val="23"/>
          <w:szCs w:val="23"/>
          <w:spacing w:val="35"/>
          <w:w w:val="100"/>
          <w:u w:val="thick" w:color="0000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u w:val="thick" w:color="000000"/>
        </w:rPr>
        <w:t>financiers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923" w:right="-20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faut-il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Contexte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émerge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lui-même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22"/>
        </w:rPr>
        <w:t>??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45" w:lineRule="auto"/>
        <w:ind w:left="200" w:right="750" w:firstLine="72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Manifestement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authenticité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surgit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l'lie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l'impulsion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aspects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positifs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25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92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rattachement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épiphénomènes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politiques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notoires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0" w:after="0" w:line="380" w:lineRule="exact"/>
        <w:ind w:left="200" w:right="720" w:firstLine="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Ecologistes,</w:t>
      </w:r>
      <w:r>
        <w:rPr>
          <w:rFonts w:ascii="Arial" w:hAnsi="Arial" w:cs="Arial" w:eastAsia="Arial"/>
          <w:sz w:val="23"/>
          <w:szCs w:val="23"/>
          <w:spacing w:val="19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réside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progrès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scientifiques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Eçologues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perçus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haut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lieu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territoire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hexagonal.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3" w:after="0" w:line="240" w:lineRule="auto"/>
        <w:ind w:right="94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10"/>
        </w:rPr>
        <w:t>173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040" w:bottom="0" w:left="1440" w:right="320"/>
        </w:sectPr>
      </w:pPr>
      <w:rPr/>
    </w:p>
    <w:p>
      <w:pPr>
        <w:spacing w:before="63" w:after="0" w:line="326" w:lineRule="auto"/>
        <w:ind w:left="103" w:right="482" w:firstLine="7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l'autre,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poursuivent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recherches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traditionnelles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certaines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régions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voie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succès.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0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6"/>
        </w:rPr>
        <w:t>-et</w:t>
      </w:r>
      <w:r>
        <w:rPr>
          <w:rFonts w:ascii="Arial" w:hAnsi="Arial" w:cs="Arial" w:eastAsia="Arial"/>
          <w:sz w:val="23"/>
          <w:szCs w:val="23"/>
          <w:spacing w:val="-17"/>
          <w:w w:val="13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troisième,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qui,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inhérent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Corse,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dispendieux.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25" w:lineRule="auto"/>
        <w:ind w:left="117" w:right="432" w:firstLine="734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effet,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carcan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financier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lourd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charges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regard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résultats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escomptés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niveaux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ont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soulevés.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9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n'y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d'acquisition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terrains.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8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n'y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d'infrastructure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pesante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pérenne.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685" w:lineRule="auto"/>
        <w:ind w:left="873" w:right="1599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L'accomplissement</w:t>
      </w:r>
      <w:r>
        <w:rPr>
          <w:rFonts w:ascii="Arial" w:hAnsi="Arial" w:cs="Arial" w:eastAsia="Arial"/>
          <w:sz w:val="23"/>
          <w:szCs w:val="23"/>
          <w:spacing w:val="3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doit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exéder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cinq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années.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englobe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approximativement</w:t>
      </w:r>
      <w:r>
        <w:rPr>
          <w:rFonts w:ascii="Arial" w:hAnsi="Arial" w:cs="Arial" w:eastAsia="Arial"/>
          <w:sz w:val="23"/>
          <w:szCs w:val="23"/>
          <w:spacing w:val="-4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57" w:lineRule="exact"/>
        <w:ind w:left="8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fruitières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sauvages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spontannées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50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100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9" w:after="0" w:line="312" w:lineRule="auto"/>
        <w:ind w:left="146" w:right="453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variétaux,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partir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paléocbotanique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relativement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généticiens,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répertoriés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décrits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préservés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intention.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9" w:lineRule="exact"/>
        <w:ind w:left="86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-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pour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3"/>
          <w:szCs w:val="23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cas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espèces</w:t>
      </w:r>
      <w:r>
        <w:rPr>
          <w:rFonts w:ascii="Arial" w:hAnsi="Arial" w:cs="Arial" w:eastAsia="Arial"/>
          <w:sz w:val="23"/>
          <w:szCs w:val="23"/>
          <w:spacing w:val="3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cultivées,</w:t>
      </w:r>
      <w:r>
        <w:rPr>
          <w:rFonts w:ascii="Arial" w:hAnsi="Arial" w:cs="Arial" w:eastAsia="Arial"/>
          <w:sz w:val="23"/>
          <w:szCs w:val="23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estimation</w:t>
      </w:r>
      <w:r>
        <w:rPr>
          <w:rFonts w:ascii="Arial" w:hAnsi="Arial" w:cs="Arial" w:eastAsia="Arial"/>
          <w:sz w:val="23"/>
          <w:szCs w:val="23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suivante</w:t>
      </w:r>
      <w:r>
        <w:rPr>
          <w:rFonts w:ascii="Arial" w:hAnsi="Arial" w:cs="Arial" w:eastAsia="Arial"/>
          <w:sz w:val="23"/>
          <w:szCs w:val="23"/>
          <w:spacing w:val="4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jc w:val="left"/>
        <w:spacing w:after="0"/>
        <w:sectPr>
          <w:pgSz w:w="11980" w:h="16820"/>
          <w:pgMar w:top="980" w:bottom="0" w:left="1560" w:right="440"/>
        </w:sectPr>
      </w:pPr>
      <w:rPr/>
    </w:p>
    <w:p>
      <w:pPr>
        <w:spacing w:before="32" w:after="0" w:line="322" w:lineRule="auto"/>
        <w:ind w:left="1874" w:right="-64"/>
        <w:jc w:val="left"/>
        <w:tabs>
          <w:tab w:pos="4400" w:val="left"/>
        </w:tabs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.539795pt;width:89.634014pt;height:.1pt;mso-position-horizontal-relative:page;mso-position-vertical-relative:page;z-index:-13222" coordorigin="22,11" coordsize="1793,2">
            <v:shape style="position:absolute;left:22;top:11;width:1793;height:2" coordorigin="22,11" coordsize="1793,0" path="m22,11l1814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99.353363pt;margin-top:.179932pt;width:76.67488pt;height:.1pt;mso-position-horizontal-relative:page;mso-position-vertical-relative:page;z-index:-13221" coordorigin="1987,4" coordsize="1533,2">
            <v:shape style="position:absolute;left:1987;top:4;width:1533;height:2" coordorigin="1987,4" coordsize="1533,0" path="m1987,4l3521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18.865387pt;margin-top:.359863pt;width:61.555889pt;height:.1pt;mso-position-horizontal-relative:page;mso-position-vertical-relative:page;z-index:-13220" coordorigin="4377,7" coordsize="1231,2">
            <v:shape style="position:absolute;left:4377;top:7;width:1231;height:2" coordorigin="4377,7" coordsize="1231,0" path="m4377,7l5608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98.133423pt;margin-top:.359863pt;width:197.986779pt;height:.1pt;mso-position-horizontal-relative:page;mso-position-vertical-relative:page;z-index:-13219" coordorigin="7963,7" coordsize="3960,2">
            <v:shape style="position:absolute;left:7963;top:7;width:3960;height:2" coordorigin="7963,7" coordsize="3960,0" path="m7963,7l11922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26.449879pt;width:.359976pt;height:66.214919pt;mso-position-horizontal-relative:page;mso-position-vertical-relative:page;z-index:-13218" coordorigin="11915,529" coordsize="7,1324">
            <v:group style="position:absolute;left:11919;top:533;width:2;height:533" coordorigin="11919,533" coordsize="2,533">
              <v:shape style="position:absolute;left:11919;top:533;width:2;height:533" coordorigin="11919,533" coordsize="0,533" path="m11919,1065l11919,533e" filled="f" stroked="t" strokeweight=".359976pt" strokecolor="#000000">
                <v:path arrowok="t"/>
              </v:shape>
            </v:group>
            <v:group style="position:absolute;left:11919;top:1116;width:2;height:734" coordorigin="11919,1116" coordsize="2,734">
              <v:shape style="position:absolute;left:11919;top:1116;width:2;height:734" coordorigin="11919,1116" coordsize="0,734" path="m11919,1850l11919,1116e" filled="f" stroked="t" strokeweight=".35997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595.760193pt;margin-top:187.128799pt;width:.1pt;height:576.140778pt;mso-position-horizontal-relative:page;mso-position-vertical-relative:page;z-index:-13217" coordorigin="11915,3743" coordsize="2,11523">
            <v:shape style="position:absolute;left:11915;top:3743;width:2;height:11523" coordorigin="11915,3743" coordsize="0,11523" path="m11915,15265l11915,3743e" filled="f" stroked="t" strokeweight=".719952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ABRICOT</w:t>
      </w:r>
      <w:r>
        <w:rPr>
          <w:rFonts w:ascii="Arial" w:hAnsi="Arial" w:cs="Arial" w:eastAsia="Arial"/>
          <w:sz w:val="23"/>
          <w:szCs w:val="23"/>
          <w:spacing w:val="-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1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1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5</w:t>
      </w:r>
      <w:r>
        <w:rPr>
          <w:rFonts w:ascii="Arial" w:hAnsi="Arial" w:cs="Arial" w:eastAsia="Arial"/>
          <w:sz w:val="23"/>
          <w:szCs w:val="23"/>
          <w:spacing w:val="9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AMANDIER</w:t>
      </w:r>
      <w:r>
        <w:rPr>
          <w:rFonts w:ascii="Arial" w:hAnsi="Arial" w:cs="Arial" w:eastAsia="Arial"/>
          <w:sz w:val="23"/>
          <w:szCs w:val="23"/>
          <w:spacing w:val="-1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5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10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AZEROLIER</w:t>
      </w:r>
      <w:r>
        <w:rPr>
          <w:rFonts w:ascii="Arial" w:hAnsi="Arial" w:cs="Arial" w:eastAsia="Arial"/>
          <w:sz w:val="23"/>
          <w:szCs w:val="23"/>
          <w:spacing w:val="-1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4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-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6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NEFLE</w:t>
      </w:r>
      <w:r>
        <w:rPr>
          <w:rFonts w:ascii="Arial" w:hAnsi="Arial" w:cs="Arial" w:eastAsia="Arial"/>
          <w:sz w:val="23"/>
          <w:szCs w:val="23"/>
          <w:spacing w:val="38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  <w:position w:val="0"/>
        </w:rPr>
        <w:t>(JAPON)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NEFLE</w:t>
      </w:r>
      <w:r>
        <w:rPr>
          <w:rFonts w:ascii="Arial" w:hAnsi="Arial" w:cs="Arial" w:eastAsia="Arial"/>
          <w:sz w:val="23"/>
          <w:szCs w:val="23"/>
          <w:spacing w:val="29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(GERMANIE)</w:t>
      </w:r>
      <w:r>
        <w:rPr>
          <w:rFonts w:ascii="Arial" w:hAnsi="Arial" w:cs="Arial" w:eastAsia="Arial"/>
          <w:sz w:val="23"/>
          <w:szCs w:val="23"/>
          <w:spacing w:val="-2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CEDRAT</w:t>
      </w:r>
      <w:r>
        <w:rPr>
          <w:rFonts w:ascii="Arial" w:hAnsi="Arial" w:cs="Arial" w:eastAsia="Arial"/>
          <w:sz w:val="23"/>
          <w:szCs w:val="23"/>
          <w:spacing w:val="-1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pour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1"/>
        </w:rPr>
        <w:t>mémoire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CITRON</w:t>
      </w:r>
      <w:r>
        <w:rPr>
          <w:rFonts w:ascii="Arial" w:hAnsi="Arial" w:cs="Arial" w:eastAsia="Arial"/>
          <w:sz w:val="23"/>
          <w:szCs w:val="23"/>
          <w:spacing w:val="-28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pour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mémoire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CERISE</w:t>
      </w:r>
      <w:r>
        <w:rPr>
          <w:rFonts w:ascii="Arial" w:hAnsi="Arial" w:cs="Arial" w:eastAsia="Arial"/>
          <w:sz w:val="23"/>
          <w:szCs w:val="23"/>
          <w:spacing w:val="-1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1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10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CHA</w:t>
      </w:r>
      <w:r>
        <w:rPr>
          <w:rFonts w:ascii="Arial" w:hAnsi="Arial" w:cs="Arial" w:eastAsia="Arial"/>
          <w:sz w:val="23"/>
          <w:szCs w:val="23"/>
          <w:spacing w:val="-13"/>
          <w:w w:val="100"/>
          <w:position w:val="0"/>
        </w:rPr>
        <w:t>T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AIGNE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60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80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>COING</w:t>
      </w:r>
      <w:r>
        <w:rPr>
          <w:rFonts w:ascii="Arial" w:hAnsi="Arial" w:cs="Arial" w:eastAsia="Arial"/>
          <w:sz w:val="23"/>
          <w:szCs w:val="23"/>
          <w:spacing w:val="-18"/>
          <w:w w:val="100"/>
          <w:position w:val="-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1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à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2</w:t>
      </w:r>
      <w:r>
        <w:rPr>
          <w:rFonts w:ascii="Arial" w:hAnsi="Arial" w:cs="Arial" w:eastAsia="Arial"/>
          <w:sz w:val="23"/>
          <w:szCs w:val="23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FIGUE</w:t>
      </w:r>
      <w:r>
        <w:rPr>
          <w:rFonts w:ascii="Arial" w:hAnsi="Arial" w:cs="Arial" w:eastAsia="Arial"/>
          <w:sz w:val="23"/>
          <w:szCs w:val="23"/>
          <w:spacing w:val="-2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8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1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12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GRENADE</w:t>
      </w:r>
      <w:r>
        <w:rPr>
          <w:rFonts w:ascii="Arial" w:hAnsi="Arial" w:cs="Arial" w:eastAsia="Arial"/>
          <w:sz w:val="23"/>
          <w:szCs w:val="23"/>
          <w:spacing w:val="-7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à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JUJUBE</w:t>
      </w:r>
      <w:r>
        <w:rPr>
          <w:rFonts w:ascii="Arial" w:hAnsi="Arial" w:cs="Arial" w:eastAsia="Arial"/>
          <w:sz w:val="23"/>
          <w:szCs w:val="23"/>
          <w:spacing w:val="-2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31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1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1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MANDARINE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pour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mémoire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ORANGE</w:t>
      </w:r>
      <w:r>
        <w:rPr>
          <w:rFonts w:ascii="Arial" w:hAnsi="Arial" w:cs="Arial" w:eastAsia="Arial"/>
          <w:sz w:val="23"/>
          <w:szCs w:val="23"/>
          <w:spacing w:val="-14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pour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mémoire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NOISETTE</w:t>
      </w:r>
      <w:r>
        <w:rPr>
          <w:rFonts w:ascii="Arial" w:hAnsi="Arial" w:cs="Arial" w:eastAsia="Arial"/>
          <w:sz w:val="23"/>
          <w:szCs w:val="23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5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10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0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NOIX</w:t>
      </w:r>
      <w:r>
        <w:rPr>
          <w:rFonts w:ascii="Arial" w:hAnsi="Arial" w:cs="Arial" w:eastAsia="Arial"/>
          <w:sz w:val="23"/>
          <w:szCs w:val="23"/>
          <w:spacing w:val="-3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1à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20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0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OLIVE</w:t>
      </w:r>
      <w:r>
        <w:rPr>
          <w:rFonts w:ascii="Arial" w:hAnsi="Arial" w:cs="Arial" w:eastAsia="Arial"/>
          <w:sz w:val="23"/>
          <w:szCs w:val="23"/>
          <w:spacing w:val="-1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5</w:t>
      </w:r>
      <w:r>
        <w:rPr>
          <w:rFonts w:ascii="Arial" w:hAnsi="Arial" w:cs="Arial" w:eastAsia="Arial"/>
          <w:sz w:val="23"/>
          <w:szCs w:val="23"/>
          <w:spacing w:val="4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15</w:t>
      </w:r>
      <w:r>
        <w:rPr>
          <w:rFonts w:ascii="Arial" w:hAnsi="Arial" w:cs="Arial" w:eastAsia="Arial"/>
          <w:sz w:val="23"/>
          <w:szCs w:val="23"/>
          <w:spacing w:val="12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>PECHE</w:t>
      </w:r>
      <w:r>
        <w:rPr>
          <w:rFonts w:ascii="Arial" w:hAnsi="Arial" w:cs="Arial" w:eastAsia="Arial"/>
          <w:sz w:val="23"/>
          <w:szCs w:val="23"/>
          <w:spacing w:val="-24"/>
          <w:w w:val="100"/>
          <w:position w:val="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15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23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25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  <w:position w:val="0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</w:rPr>
        <w:t>174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560" w:right="440"/>
          <w:cols w:num="2" w:equalWidth="0">
            <w:col w:w="5922" w:space="3605"/>
            <w:col w:w="453"/>
          </w:cols>
        </w:sectPr>
      </w:pPr>
      <w:rPr/>
    </w:p>
    <w:p>
      <w:pPr>
        <w:spacing w:before="76" w:after="0" w:line="336" w:lineRule="auto"/>
        <w:ind w:left="1869" w:right="-6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</w:rPr>
        <w:t>KAKI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POIRE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POMME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PRUNE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SORBE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6" w:after="0" w:line="240" w:lineRule="auto"/>
        <w:ind w:right="89"/>
        <w:jc w:val="righ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RAISIN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3" w:after="0" w:line="240" w:lineRule="auto"/>
        <w:ind w:left="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br w:type="column"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3" w:after="0" w:line="240" w:lineRule="auto"/>
        <w:ind w:left="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10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8" w:after="0" w:line="240" w:lineRule="auto"/>
        <w:ind w:left="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10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1" w:after="0" w:line="240" w:lineRule="auto"/>
        <w:ind w:left="1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10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370" w:lineRule="atLeast"/>
        <w:ind w:left="7" w:right="4283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2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4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mémoire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60" w:bottom="0" w:left="1580" w:right="220"/>
          <w:cols w:num="2" w:equalWidth="0">
            <w:col w:w="2789" w:space="1577"/>
            <w:col w:w="5814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1.079928pt;margin-top:.539795pt;width:75.594952pt;height:.1pt;mso-position-horizontal-relative:page;mso-position-vertical-relative:page;z-index:-13216" coordorigin="22,11" coordsize="1512,2">
            <v:shape style="position:absolute;left:22;top:11;width:1512;height:2" coordorigin="22,11" coordsize="1512,0" path="m22,11l1533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07.632813pt;margin-top:.179932pt;width:69.115384pt;height:.1pt;mso-position-horizontal-relative:page;mso-position-vertical-relative:page;z-index:-13215" coordorigin="2153,4" coordsize="1382,2">
            <v:shape style="position:absolute;left:2153;top:4;width:1382;height:2" coordorigin="2153,4" coordsize="1382,0" path="m2153,4l3535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4.783661pt;margin-top:.539795pt;width:64.795673pt;height:.1pt;mso-position-horizontal-relative:page;mso-position-vertical-relative:page;z-index:-13214" coordorigin="4896,11" coordsize="1296,2">
            <v:shape style="position:absolute;left:4896;top:11;width:1296;height:2" coordorigin="4896,11" coordsize="1296,0" path="m4896,11l6192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58.896027pt;margin-top:.539795pt;width:34.197716pt;height:.1pt;mso-position-horizontal-relative:page;mso-position-vertical-relative:page;z-index:-13213" coordorigin="7178,11" coordsize="684,2">
            <v:shape style="position:absolute;left:7178;top:11;width:684;height:2" coordorigin="7178,11" coordsize="684,0" path="m7178,11l7862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97.773438pt;margin-top:.359863pt;width:198.346754pt;height:.1pt;mso-position-horizontal-relative:page;mso-position-vertical-relative:page;z-index:-13212" coordorigin="7955,7" coordsize="3967,2">
            <v:shape style="position:absolute;left:7955;top:7;width:3967;height:2" coordorigin="7955,7" coordsize="3967,0" path="m7955,7l11922,7e" filled="f" stroked="t" strokeweight=".359976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326" w:lineRule="auto"/>
        <w:ind w:left="119" w:right="667" w:firstLine="734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5.940186pt;margin-top:45.400677pt;width:.1pt;height:30.228499pt;mso-position-horizontal-relative:page;mso-position-vertical-relative:paragraph;z-index:-13211" coordorigin="11919,908" coordsize="2,605">
            <v:shape style="position:absolute;left:11919;top:908;width:2;height:605" coordorigin="11919,908" coordsize="0,605" path="m11919,1513l11919,908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150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250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types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moyenne</w:t>
      </w:r>
      <w:r>
        <w:rPr>
          <w:rFonts w:ascii="Arial" w:hAnsi="Arial" w:cs="Arial" w:eastAsia="Arial"/>
          <w:sz w:val="23"/>
          <w:szCs w:val="23"/>
          <w:spacing w:val="-11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20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succès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reprise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ventilation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raisonnable.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7" w:lineRule="auto"/>
        <w:ind w:left="112" w:right="664" w:firstLine="749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5.760193pt;margin-top:100.03289pt;width:.1pt;height:309.122379pt;mso-position-horizontal-relative:page;mso-position-vertical-relative:paragraph;z-index:-13210" coordorigin="11915,2001" coordsize="2,6182">
            <v:shape style="position:absolute;left:11915;top:2001;width:2;height:6182" coordorigin="11915,2001" coordsize="0,6182" path="m11915,8183l11915,2001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multiplications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végétatives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rejets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souche,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drageons,</w:t>
      </w:r>
      <w:r>
        <w:rPr>
          <w:rFonts w:ascii="Arial" w:hAnsi="Arial" w:cs="Arial" w:eastAsia="Arial"/>
          <w:sz w:val="23"/>
          <w:szCs w:val="23"/>
          <w:spacing w:val="-4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d'autres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marcottes,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greffons,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boutures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éventuellement</w:t>
      </w:r>
      <w:r>
        <w:rPr>
          <w:rFonts w:ascii="Arial" w:hAnsi="Arial" w:cs="Arial" w:eastAsia="Arial"/>
          <w:sz w:val="23"/>
          <w:szCs w:val="23"/>
          <w:spacing w:val="3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l'ln­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Vitro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tenter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pallier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présence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viroses.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(Les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dernières,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fort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intéressantes</w:t>
      </w:r>
      <w:r>
        <w:rPr>
          <w:rFonts w:ascii="Arial" w:hAnsi="Arial" w:cs="Arial" w:eastAsia="Arial"/>
          <w:sz w:val="23"/>
          <w:szCs w:val="23"/>
          <w:spacing w:val="57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seules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alimenter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enrichissante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0"/>
        </w:rPr>
        <w:t>nombre</w:t>
      </w:r>
      <w:r>
        <w:rPr>
          <w:rFonts w:ascii="Arial" w:hAnsi="Arial" w:cs="Arial" w:eastAsia="Arial"/>
          <w:sz w:val="23"/>
          <w:szCs w:val="23"/>
          <w:spacing w:val="25"/>
          <w:w w:val="11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critères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sélection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insulaire.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existe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dehors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autres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parasitoses,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soulevées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avant,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problèmes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mutation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stérilité,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questions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d'auto-incompatibilité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locales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d'altitude,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contre-temps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phénologiques,</w:t>
      </w:r>
      <w:r>
        <w:rPr>
          <w:rFonts w:ascii="Arial" w:hAnsi="Arial" w:cs="Arial" w:eastAsia="Arial"/>
          <w:sz w:val="23"/>
          <w:szCs w:val="23"/>
          <w:spacing w:val="24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parthénocarpies</w:t>
      </w:r>
      <w:r>
        <w:rPr>
          <w:rFonts w:ascii="Arial" w:hAnsi="Arial" w:cs="Arial" w:eastAsia="Arial"/>
          <w:sz w:val="23"/>
          <w:szCs w:val="23"/>
          <w:spacing w:val="1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insoupçonnées,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maturations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incomplètes,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et</w:t>
      </w:r>
      <w:r>
        <w:rPr>
          <w:rFonts w:ascii="Arial" w:hAnsi="Arial" w:cs="Arial" w:eastAsia="Arial"/>
          <w:sz w:val="23"/>
          <w:szCs w:val="23"/>
          <w:spacing w:val="-10"/>
          <w:w w:val="109"/>
        </w:rPr>
        <w:t>c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..</w:t>
      </w:r>
      <w:r>
        <w:rPr>
          <w:rFonts w:ascii="Arial" w:hAnsi="Arial" w:cs="Arial" w:eastAsia="Arial"/>
          <w:sz w:val="23"/>
          <w:szCs w:val="23"/>
          <w:spacing w:val="-3"/>
          <w:w w:val="105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).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7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arboricole,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confondues,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total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variable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85" w:after="0" w:line="240" w:lineRule="auto"/>
        <w:ind w:left="14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3000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5000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individus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</w:rPr>
        <w:t>à</w:t>
      </w:r>
      <w:r>
        <w:rPr>
          <w:rFonts w:ascii="Times New Roman" w:hAnsi="Times New Roman" w:cs="Times New Roman" w:eastAsia="Times New Roman"/>
          <w:sz w:val="25"/>
          <w:szCs w:val="25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répartir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"biologiques"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occupant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totalité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4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dizaine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d'hectares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-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font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partie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stations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agricoles.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6" w:lineRule="auto"/>
        <w:ind w:left="141" w:right="663" w:firstLine="742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Dés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peut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être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admis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7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8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hectares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restants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répartis,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bien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soient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informelles,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60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80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Réserves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Probatoires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1000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-7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7"/>
        </w:rPr>
        <w:t>2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7"/>
        </w:rPr>
        <w:t> </w:t>
      </w:r>
      <w:r>
        <w:rPr>
          <w:rFonts w:ascii="Arial" w:hAnsi="Arial" w:cs="Arial" w:eastAsia="Arial"/>
          <w:sz w:val="13"/>
          <w:szCs w:val="13"/>
          <w:spacing w:val="28"/>
          <w:w w:val="100"/>
          <w:position w:val="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en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moyenne,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dans</w:t>
      </w:r>
      <w:r>
        <w:rPr>
          <w:rFonts w:ascii="Arial" w:hAnsi="Arial" w:cs="Arial" w:eastAsia="Arial"/>
          <w:sz w:val="23"/>
          <w:szCs w:val="23"/>
          <w:spacing w:val="39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les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deux</w:t>
      </w:r>
      <w:r>
        <w:rPr>
          <w:rFonts w:ascii="Arial" w:hAnsi="Arial" w:cs="Arial" w:eastAsia="Arial"/>
          <w:sz w:val="23"/>
          <w:szCs w:val="23"/>
          <w:spacing w:val="3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départements,</w:t>
      </w:r>
      <w:r>
        <w:rPr>
          <w:rFonts w:ascii="Arial" w:hAnsi="Arial" w:cs="Arial" w:eastAsia="Arial"/>
          <w:sz w:val="23"/>
          <w:szCs w:val="23"/>
          <w:spacing w:val="45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  <w:t>à</w:t>
      </w:r>
      <w:r>
        <w:rPr>
          <w:rFonts w:ascii="Times New Roman" w:hAnsi="Times New Roman" w:cs="Times New Roman" w:eastAsia="Times New Roman"/>
          <w:sz w:val="24"/>
          <w:szCs w:val="24"/>
          <w:spacing w:val="2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partir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des</w:t>
      </w:r>
      <w:r>
        <w:rPr>
          <w:rFonts w:ascii="Arial" w:hAnsi="Arial" w:cs="Arial" w:eastAsia="Arial"/>
          <w:sz w:val="23"/>
          <w:szCs w:val="23"/>
          <w:spacing w:val="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premiers</w:t>
      </w:r>
      <w:r>
        <w:rPr>
          <w:rFonts w:ascii="Arial" w:hAnsi="Arial" w:cs="Arial" w:eastAsia="Arial"/>
          <w:sz w:val="23"/>
          <w:szCs w:val="23"/>
          <w:spacing w:val="3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reliefs,</w:t>
      </w:r>
      <w:r>
        <w:rPr>
          <w:rFonts w:ascii="Arial" w:hAnsi="Arial" w:cs="Arial" w:eastAsia="Arial"/>
          <w:sz w:val="23"/>
          <w:szCs w:val="23"/>
          <w:spacing w:val="2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les</w:t>
      </w:r>
      <w:r>
        <w:rPr>
          <w:rFonts w:ascii="Arial" w:hAnsi="Arial" w:cs="Arial" w:eastAsia="Arial"/>
          <w:sz w:val="23"/>
          <w:szCs w:val="23"/>
          <w:spacing w:val="8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pièves</w:t>
      </w:r>
      <w:r>
        <w:rPr>
          <w:rFonts w:ascii="Arial" w:hAnsi="Arial" w:cs="Arial" w:eastAsia="Arial"/>
          <w:sz w:val="23"/>
          <w:szCs w:val="23"/>
          <w:spacing w:val="3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basses,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  <w:position w:val="0"/>
        </w:rPr>
        <w:t>moyennes</w:t>
      </w:r>
      <w:r>
        <w:rPr>
          <w:rFonts w:ascii="Arial" w:hAnsi="Arial" w:cs="Arial" w:eastAsia="Arial"/>
          <w:sz w:val="23"/>
          <w:szCs w:val="23"/>
          <w:spacing w:val="0"/>
          <w:w w:val="109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et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inédit</w:t>
      </w:r>
      <w:r>
        <w:rPr>
          <w:rFonts w:ascii="Arial" w:hAnsi="Arial" w:cs="Arial" w:eastAsia="Arial"/>
          <w:sz w:val="23"/>
          <w:szCs w:val="23"/>
          <w:spacing w:val="35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d'antennes</w:t>
      </w:r>
      <w:r>
        <w:rPr>
          <w:rFonts w:ascii="Arial" w:hAnsi="Arial" w:cs="Arial" w:eastAsia="Arial"/>
          <w:sz w:val="23"/>
          <w:szCs w:val="23"/>
          <w:spacing w:val="34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d'observation</w:t>
      </w:r>
      <w:r>
        <w:rPr>
          <w:rFonts w:ascii="Arial" w:hAnsi="Arial" w:cs="Arial" w:eastAsia="Arial"/>
          <w:sz w:val="23"/>
          <w:szCs w:val="23"/>
          <w:spacing w:val="34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agro-écologiques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consacrées</w:t>
      </w:r>
      <w:r>
        <w:rPr>
          <w:rFonts w:ascii="Arial" w:hAnsi="Arial" w:cs="Arial" w:eastAsia="Arial"/>
          <w:sz w:val="23"/>
          <w:szCs w:val="23"/>
          <w:spacing w:val="6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à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4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  <w:position w:val="0"/>
        </w:rPr>
        <w:t>arboriculture</w:t>
      </w:r>
      <w:r>
        <w:rPr>
          <w:rFonts w:ascii="Arial" w:hAnsi="Arial" w:cs="Arial" w:eastAsia="Arial"/>
          <w:sz w:val="23"/>
          <w:szCs w:val="23"/>
          <w:spacing w:val="1"/>
          <w:w w:val="107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du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passé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pour</w:t>
      </w:r>
      <w:r>
        <w:rPr>
          <w:rFonts w:ascii="Arial" w:hAnsi="Arial" w:cs="Arial" w:eastAsia="Arial"/>
          <w:sz w:val="23"/>
          <w:szCs w:val="23"/>
          <w:spacing w:val="13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un</w:t>
      </w:r>
      <w:r>
        <w:rPr>
          <w:rFonts w:ascii="Arial" w:hAnsi="Arial" w:cs="Arial" w:eastAsia="Arial"/>
          <w:sz w:val="23"/>
          <w:szCs w:val="23"/>
          <w:spacing w:val="3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  <w:t>nouvel</w:t>
      </w:r>
      <w:r>
        <w:rPr>
          <w:rFonts w:ascii="Arial" w:hAnsi="Arial" w:cs="Arial" w:eastAsia="Arial"/>
          <w:sz w:val="23"/>
          <w:szCs w:val="23"/>
          <w:spacing w:val="10"/>
          <w:w w:val="100"/>
          <w:position w:val="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  <w:position w:val="0"/>
        </w:rPr>
        <w:t>avenir.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55" w:right="659" w:firstLine="727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595.940186pt;margin-top:77.361534pt;width:.1pt;height:20.152332pt;mso-position-horizontal-relative:page;mso-position-vertical-relative:paragraph;z-index:-13209" coordorigin="11919,1547" coordsize="2,403">
            <v:shape style="position:absolute;left:11919;top:1547;width:2;height:403" coordorigin="11919,1547" coordsize="0,403" path="m11919,1950l11919,1547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chiffres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donnent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penser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faille,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réaliser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logistique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mise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oeuvre"continue"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t-il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entre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Jardinier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Chercheur,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prévoir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recrutement</w:t>
      </w:r>
      <w:r>
        <w:rPr>
          <w:rFonts w:ascii="Arial" w:hAnsi="Arial" w:cs="Arial" w:eastAsia="Arial"/>
          <w:sz w:val="23"/>
          <w:szCs w:val="23"/>
          <w:spacing w:val="3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techniciens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relations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étendues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rôle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d'asurer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précisément</w:t>
      </w:r>
      <w:r>
        <w:rPr>
          <w:rFonts w:ascii="Arial" w:hAnsi="Arial" w:cs="Arial" w:eastAsia="Arial"/>
          <w:sz w:val="23"/>
          <w:szCs w:val="23"/>
          <w:spacing w:val="-9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continuité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liens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aptes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connecter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l'un,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tout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autant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chez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l'autre.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3" w:lineRule="auto"/>
        <w:ind w:left="155" w:right="654" w:firstLine="749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frais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d'engagement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occasionnés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salaires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cinq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années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consécutives</w:t>
      </w:r>
      <w:r>
        <w:rPr>
          <w:rFonts w:ascii="Arial" w:hAnsi="Arial" w:cs="Arial" w:eastAsia="Arial"/>
          <w:sz w:val="23"/>
          <w:szCs w:val="23"/>
          <w:spacing w:val="21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représentent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charges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afférentes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volume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cinq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millions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francs,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auquel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s'ajoute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moitié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totalité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assurer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logistique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requise.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259" w:lineRule="exact"/>
        <w:ind w:left="629" w:right="1285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·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4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Il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leur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est</w:t>
      </w:r>
      <w:r>
        <w:rPr>
          <w:rFonts w:ascii="Arial" w:hAnsi="Arial" w:cs="Arial" w:eastAsia="Arial"/>
          <w:sz w:val="23"/>
          <w:szCs w:val="23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exigé</w:t>
      </w:r>
      <w:r>
        <w:rPr>
          <w:rFonts w:ascii="Arial" w:hAnsi="Arial" w:cs="Arial" w:eastAsia="Arial"/>
          <w:sz w:val="23"/>
          <w:szCs w:val="23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une</w:t>
      </w:r>
      <w:r>
        <w:rPr>
          <w:rFonts w:ascii="Arial" w:hAnsi="Arial" w:cs="Arial" w:eastAsia="Arial"/>
          <w:sz w:val="23"/>
          <w:szCs w:val="23"/>
          <w:spacing w:val="11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bonne</w:t>
      </w:r>
      <w:r>
        <w:rPr>
          <w:rFonts w:ascii="Arial" w:hAnsi="Arial" w:cs="Arial" w:eastAsia="Arial"/>
          <w:sz w:val="23"/>
          <w:szCs w:val="23"/>
          <w:spacing w:val="15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conaissance</w:t>
      </w:r>
      <w:r>
        <w:rPr>
          <w:rFonts w:ascii="Arial" w:hAnsi="Arial" w:cs="Arial" w:eastAsia="Arial"/>
          <w:sz w:val="23"/>
          <w:szCs w:val="23"/>
          <w:spacing w:val="23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du</w:t>
      </w:r>
      <w:r>
        <w:rPr>
          <w:rFonts w:ascii="Arial" w:hAnsi="Arial" w:cs="Arial" w:eastAsia="Arial"/>
          <w:sz w:val="23"/>
          <w:szCs w:val="23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milieu</w:t>
      </w:r>
      <w:r>
        <w:rPr>
          <w:rFonts w:ascii="Arial" w:hAnsi="Arial" w:cs="Arial" w:eastAsia="Arial"/>
          <w:sz w:val="23"/>
          <w:szCs w:val="23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numain</w:t>
      </w:r>
      <w:r>
        <w:rPr>
          <w:rFonts w:ascii="Arial" w:hAnsi="Arial" w:cs="Arial" w:eastAsia="Arial"/>
          <w:sz w:val="23"/>
          <w:szCs w:val="23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  <w:position w:val="-1"/>
        </w:rPr>
        <w:t>géographique.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3" w:after="0" w:line="240" w:lineRule="auto"/>
        <w:ind w:right="86"/>
        <w:jc w:val="righ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9"/>
        </w:rPr>
        <w:t>175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jc w:val="right"/>
        <w:spacing w:after="0"/>
        <w:sectPr>
          <w:type w:val="continuous"/>
          <w:pgSz w:w="11980" w:h="16820"/>
          <w:pgMar w:top="1000" w:bottom="0" w:left="1580" w:right="220"/>
        </w:sectPr>
      </w:pPr>
      <w:rPr/>
    </w:p>
    <w:p>
      <w:pPr>
        <w:spacing w:before="67" w:after="0" w:line="319" w:lineRule="auto"/>
        <w:ind w:left="113" w:right="83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13.032455pt;margin-top:.179932pt;width:79.554687pt;height:.1pt;mso-position-horizontal-relative:page;mso-position-vertical-relative:page;z-index:-13208" coordorigin="2261,4" coordsize="1591,2">
            <v:shape style="position:absolute;left:2261;top:4;width:1591;height:2" coordorigin="2261,4" coordsize="1591,0" path="m2261,4l385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49.823318pt;margin-top:.539795pt;width:41.397236pt;height:.1pt;mso-position-horizontal-relative:page;mso-position-vertical-relative:page;z-index:-13207" coordorigin="4996,11" coordsize="828,2">
            <v:shape style="position:absolute;left:4996;top:11;width:828;height:2" coordorigin="4996,11" coordsize="828,0" path="m4996,11l5824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10.912567pt;margin-top:0pt;width:185.38762pt;height:528.279103pt;mso-position-horizontal-relative:page;mso-position-vertical-relative:page;z-index:-13206" coordorigin="8218,0" coordsize="3708,10566">
            <v:group style="position:absolute;left:8222;top:7;width:3701;height:2" coordorigin="8222,7" coordsize="3701,2">
              <v:shape style="position:absolute;left:8222;top:7;width:3701;height:2" coordorigin="8222,7" coordsize="3701,0" path="m8222,7l11922,7e" filled="f" stroked="t" strokeweight=".359976pt" strokecolor="#000000">
                <v:path arrowok="t"/>
              </v:shape>
            </v:group>
            <v:group style="position:absolute;left:11915;top:0;width:2;height:10558" coordorigin="11915,0" coordsize="2,10558">
              <v:shape style="position:absolute;left:11915;top:0;width:2;height:10558" coordorigin="11915,0" coordsize="0,10558" path="m11915,10558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demandé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technicité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arboricole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ouverte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espèces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fruitières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méditerranéennes.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1" w:after="0" w:line="333" w:lineRule="auto"/>
        <w:ind w:left="113" w:right="70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polyvalence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fréquents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déplacements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sur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terrain,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autorisent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alors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consacrer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: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88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programme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26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28"/>
        </w:rPr>
        <w:t>-au</w:t>
      </w:r>
      <w:r>
        <w:rPr>
          <w:rFonts w:ascii="Arial" w:hAnsi="Arial" w:cs="Arial" w:eastAsia="Arial"/>
          <w:sz w:val="23"/>
          <w:szCs w:val="23"/>
          <w:spacing w:val="-13"/>
          <w:w w:val="12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dépistage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systématique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fruitiers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spontannés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cultivés,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3" w:lineRule="auto"/>
        <w:ind w:left="113" w:right="91" w:firstLine="713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identification,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description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détaillée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apparences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hivernales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estivales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(morphologie,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pomologie,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phénologie),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333" w:lineRule="auto"/>
        <w:ind w:left="121" w:right="82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préparation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sauvegarde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individuelle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descendance,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fumures,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tailles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l'irrigation,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7" w:after="0" w:line="339" w:lineRule="auto"/>
        <w:ind w:left="121" w:right="76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l'acquisition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pépinières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spécialisées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différents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porte-greffes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commerce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destinés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l'adoption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grand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nombre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d'entr'eux,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60" w:lineRule="exact"/>
        <w:ind w:left="833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prélèvement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reproduction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végétative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chaque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fois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qu'ils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6"/>
        </w:rPr>
        <w:t>présentent,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4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42"/>
        </w:rPr>
        <w:t>-à</w:t>
      </w:r>
      <w:r>
        <w:rPr>
          <w:rFonts w:ascii="Arial" w:hAnsi="Arial" w:cs="Arial" w:eastAsia="Arial"/>
          <w:sz w:val="23"/>
          <w:szCs w:val="23"/>
          <w:spacing w:val="-23"/>
          <w:w w:val="14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bonne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marche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-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multiplication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pépinières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locales.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4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39"/>
        </w:rPr>
        <w:t>•</w:t>
      </w:r>
      <w:r>
        <w:rPr>
          <w:rFonts w:ascii="Arial" w:hAnsi="Arial" w:cs="Arial" w:eastAsia="Arial"/>
          <w:sz w:val="23"/>
          <w:szCs w:val="23"/>
          <w:spacing w:val="66"/>
          <w:w w:val="13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deuxième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année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6" w:lineRule="auto"/>
        <w:ind w:left="135" w:right="68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Toutes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nombreuses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opérations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poursuivent.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Elles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prolongent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l'élevage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propement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dit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pépinière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classification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sites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comportement</w:t>
      </w:r>
      <w:r>
        <w:rPr>
          <w:rFonts w:ascii="Arial" w:hAnsi="Arial" w:cs="Arial" w:eastAsia="Arial"/>
          <w:sz w:val="23"/>
          <w:szCs w:val="23"/>
          <w:spacing w:val="1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inventoriés,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prévus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ou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non,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irrigation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capillaire.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0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troisième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année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9" w:lineRule="auto"/>
        <w:ind w:left="142" w:right="74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convient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encore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répétition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même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programme,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mais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toutefois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phase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consacrée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description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clônes,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permet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substitution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consiste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commencer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mise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place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réserves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probatoires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jeunes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sujets,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contre</w:t>
      </w:r>
      <w:r>
        <w:rPr>
          <w:rFonts w:ascii="Arial" w:hAnsi="Arial" w:cs="Arial" w:eastAsia="Arial"/>
          <w:sz w:val="23"/>
          <w:szCs w:val="23"/>
          <w:spacing w:val="0"/>
          <w:w w:val="108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plantés,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pépinières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pourront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libérer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premier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temps.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6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Lors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quatrième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année,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s'opèrent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continuité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plantations,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derniers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aménagement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relais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d'observation,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55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travaux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maintenance,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862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-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observations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apporter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meilleure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sélection.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auto"/>
        <w:ind w:left="1157" w:right="53" w:firstLine="-288"/>
        <w:jc w:val="left"/>
        <w:tabs>
          <w:tab w:pos="1660" w:val="left"/>
          <w:tab w:pos="2960" w:val="left"/>
          <w:tab w:pos="3840" w:val="left"/>
          <w:tab w:pos="4380" w:val="left"/>
          <w:tab w:pos="5280" w:val="left"/>
          <w:tab w:pos="6680" w:val="left"/>
          <w:tab w:pos="8060" w:val="left"/>
          <w:tab w:pos="868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51"/>
        </w:rPr>
        <w:t>•</w:t>
      </w:r>
      <w:r>
        <w:rPr>
          <w:rFonts w:ascii="Arial" w:hAnsi="Arial" w:cs="Arial" w:eastAsia="Arial"/>
          <w:sz w:val="23"/>
          <w:szCs w:val="23"/>
          <w:spacing w:val="77"/>
          <w:w w:val="15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-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cinquième</w:t>
      </w:r>
      <w:r>
        <w:rPr>
          <w:rFonts w:ascii="Arial" w:hAnsi="Arial" w:cs="Arial" w:eastAsia="Arial"/>
          <w:sz w:val="23"/>
          <w:szCs w:val="23"/>
          <w:spacing w:val="-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année</w:t>
      </w:r>
      <w:r>
        <w:rPr>
          <w:rFonts w:ascii="Arial" w:hAnsi="Arial" w:cs="Arial" w:eastAsia="Arial"/>
          <w:sz w:val="23"/>
          <w:szCs w:val="23"/>
          <w:spacing w:val="-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-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quatre</w:t>
      </w:r>
      <w:r>
        <w:rPr>
          <w:rFonts w:ascii="Arial" w:hAnsi="Arial" w:cs="Arial" w:eastAsia="Arial"/>
          <w:sz w:val="23"/>
          <w:szCs w:val="23"/>
          <w:spacing w:val="-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agronomes</w:t>
      </w:r>
      <w:r>
        <w:rPr>
          <w:rFonts w:ascii="Arial" w:hAnsi="Arial" w:cs="Arial" w:eastAsia="Arial"/>
          <w:sz w:val="23"/>
          <w:szCs w:val="23"/>
          <w:spacing w:val="-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s'attachent</w:t>
      </w:r>
      <w:r>
        <w:rPr>
          <w:rFonts w:ascii="Arial" w:hAnsi="Arial" w:cs="Arial" w:eastAsia="Arial"/>
          <w:sz w:val="23"/>
          <w:szCs w:val="23"/>
          <w:spacing w:val="-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-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mêmes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occupations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assurer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l'achèvement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cycle.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84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5"/>
        </w:rPr>
        <w:t>L'aboutissement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14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Reconstitution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Patrimoine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génétique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les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9" w:lineRule="auto"/>
        <w:ind w:left="171" w:right="64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éléments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méditerranéens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précieux,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auréolés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paramètres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écologiques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seront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acheminés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Conservatoires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1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chercheurs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en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disposent.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Sz w:w="11980" w:h="16820"/>
          <w:pgMar w:top="840" w:bottom="280" w:left="1600" w:right="780"/>
        </w:sectPr>
      </w:pPr>
      <w:rPr/>
    </w:p>
    <w:p>
      <w:pPr>
        <w:spacing w:before="65" w:after="0" w:line="240" w:lineRule="auto"/>
        <w:ind w:left="868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/>
        <w:pict>
          <v:group style="position:absolute;margin-left:1.079928pt;margin-top:.899658pt;width:68.755409pt;height:.1pt;mso-position-horizontal-relative:page;mso-position-vertical-relative:page;z-index:-13205" coordorigin="22,18" coordsize="1375,2">
            <v:shape style="position:absolute;left:22;top:18;width:1375;height:2" coordorigin="22,18" coordsize="1375,0" path="m22,18l1397,18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122.031853pt;margin-top:.179932pt;width:46.076923pt;height:.1pt;mso-position-horizontal-relative:page;mso-position-vertical-relative:page;z-index:-13204" coordorigin="2441,4" coordsize="922,2">
            <v:shape style="position:absolute;left:2441;top:4;width:922;height:2" coordorigin="2441,4" coordsize="922,0" path="m2441,4l3362,4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52.343155pt;margin-top:.539795pt;width:35.63762pt;height:.1pt;mso-position-horizontal-relative:page;mso-position-vertical-relative:page;z-index:-13203" coordorigin="5047,11" coordsize="713,2">
            <v:shape style="position:absolute;left:5047;top:11;width:713;height:2" coordorigin="5047,11" coordsize="713,0" path="m5047,11l5760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399.393341pt;margin-top:0pt;width:196.906851pt;height:610.327884pt;mso-position-horizontal-relative:page;mso-position-vertical-relative:page;z-index:-13202" coordorigin="7988,0" coordsize="3938,12207">
            <v:group style="position:absolute;left:7991;top:7;width:3931;height:2" coordorigin="7991,7" coordsize="3931,2">
              <v:shape style="position:absolute;left:7991;top:7;width:3931;height:2" coordorigin="7991,7" coordsize="3931,0" path="m7991,7l11922,7e" filled="f" stroked="t" strokeweight=".359976pt" strokecolor="#000000">
                <v:path arrowok="t"/>
              </v:shape>
            </v:group>
            <v:group style="position:absolute;left:11915;top:0;width:2;height:12199" coordorigin="11915,0" coordsize="2,12199">
              <v:shape style="position:absolute;left:11915;top:0;width:2;height:12199" coordorigin="11915,0" coordsize="0,12199" path="m11915,12199l11915,0e" filled="f" stroked="t" strokeweight=".71995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3"/>
          <w:szCs w:val="23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3"/>
          <w:szCs w:val="23"/>
          <w:spacing w:val="42"/>
          <w:w w:val="100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  <w:b/>
          <w:bCs/>
        </w:rPr>
        <w:t>CONCLUSION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0" w:after="0" w:line="750" w:lineRule="atLeast"/>
        <w:ind w:left="810" w:right="891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objets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leurs</w:t>
      </w:r>
      <w:r>
        <w:rPr>
          <w:rFonts w:ascii="Arial" w:hAnsi="Arial" w:cs="Arial" w:eastAsia="Arial"/>
          <w:sz w:val="23"/>
          <w:szCs w:val="23"/>
          <w:spacing w:val="2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investigations,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mieux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élaborés,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sont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présentables.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11"/>
        </w:rPr>
        <w:t>En</w:t>
      </w:r>
      <w:r>
        <w:rPr>
          <w:rFonts w:ascii="Arial" w:hAnsi="Arial" w:cs="Arial" w:eastAsia="Arial"/>
          <w:sz w:val="23"/>
          <w:szCs w:val="23"/>
          <w:spacing w:val="42"/>
          <w:w w:val="11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faveur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économie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substantielle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travail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émane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9" w:lineRule="auto"/>
        <w:ind w:left="112" w:right="889" w:firstLine="-7"/>
        <w:jc w:val="both"/>
        <w:tabs>
          <w:tab w:pos="1900" w:val="left"/>
        </w:tabs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contexte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;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talonnements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marche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suivre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dissipent,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cheminement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habituellement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ab/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long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découverte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 </w:t>
      </w:r>
      <w:r>
        <w:rPr>
          <w:rFonts w:ascii="Arial" w:hAnsi="Arial" w:cs="Arial" w:eastAsia="Arial"/>
          <w:sz w:val="23"/>
          <w:szCs w:val="23"/>
          <w:spacing w:val="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devenu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rentable,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5"/>
        </w:rPr>
        <w:t>l'enrichissement</w:t>
      </w:r>
      <w:r>
        <w:rPr>
          <w:rFonts w:ascii="Arial" w:hAnsi="Arial" w:cs="Arial" w:eastAsia="Arial"/>
          <w:sz w:val="23"/>
          <w:szCs w:val="23"/>
          <w:spacing w:val="17"/>
          <w:w w:val="105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pour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Banque</w:t>
      </w:r>
      <w:r>
        <w:rPr>
          <w:rFonts w:ascii="Arial" w:hAnsi="Arial" w:cs="Arial" w:eastAsia="Arial"/>
          <w:sz w:val="23"/>
          <w:szCs w:val="23"/>
          <w:spacing w:val="5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Gènes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nombre</w:t>
      </w:r>
      <w:r>
        <w:rPr>
          <w:rFonts w:ascii="Arial" w:hAnsi="Arial" w:cs="Arial" w:eastAsia="Arial"/>
          <w:sz w:val="23"/>
          <w:szCs w:val="23"/>
          <w:spacing w:val="5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dépôts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vue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qui</w:t>
      </w:r>
      <w:r>
        <w:rPr>
          <w:rFonts w:ascii="Arial" w:hAnsi="Arial" w:cs="Arial" w:eastAsia="Arial"/>
          <w:sz w:val="23"/>
          <w:szCs w:val="23"/>
          <w:spacing w:val="-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n'est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négligeable.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9" w:lineRule="auto"/>
        <w:ind w:left="119" w:right="882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Catalysé</w:t>
      </w:r>
      <w:r>
        <w:rPr>
          <w:rFonts w:ascii="Arial" w:hAnsi="Arial" w:cs="Arial" w:eastAsia="Arial"/>
          <w:sz w:val="23"/>
          <w:szCs w:val="23"/>
          <w:spacing w:val="6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l'Environnement</w:t>
      </w:r>
      <w:r>
        <w:rPr>
          <w:rFonts w:ascii="Arial" w:hAnsi="Arial" w:cs="Arial" w:eastAsia="Arial"/>
          <w:sz w:val="23"/>
          <w:szCs w:val="23"/>
          <w:spacing w:val="6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Qualité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vie</w:t>
      </w:r>
      <w:r>
        <w:rPr>
          <w:rFonts w:ascii="Arial" w:hAnsi="Arial" w:cs="Arial" w:eastAsia="Arial"/>
          <w:sz w:val="23"/>
          <w:szCs w:val="23"/>
          <w:spacing w:val="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insulaire,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l'aménagement</w:t>
      </w:r>
      <w:r>
        <w:rPr>
          <w:rFonts w:ascii="Arial" w:hAnsi="Arial" w:cs="Arial" w:eastAsia="Arial"/>
          <w:sz w:val="23"/>
          <w:szCs w:val="23"/>
          <w:spacing w:val="-13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  <w:b/>
          <w:bCs/>
        </w:rPr>
        <w:t>pomothèque</w:t>
      </w:r>
      <w:r>
        <w:rPr>
          <w:rFonts w:ascii="Arial" w:hAnsi="Arial" w:cs="Arial" w:eastAsia="Arial"/>
          <w:sz w:val="23"/>
          <w:szCs w:val="23"/>
          <w:spacing w:val="23"/>
          <w:w w:val="106"/>
          <w:b/>
          <w:bCs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assuré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pendant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cinq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ans,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avec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concours</w:t>
      </w:r>
      <w:r>
        <w:rPr>
          <w:rFonts w:ascii="Arial" w:hAnsi="Arial" w:cs="Arial" w:eastAsia="Arial"/>
          <w:sz w:val="23"/>
          <w:szCs w:val="23"/>
          <w:spacing w:val="6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monde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rural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grâce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aux</w:t>
      </w:r>
      <w:r>
        <w:rPr>
          <w:rFonts w:ascii="Arial" w:hAnsi="Arial" w:cs="Arial" w:eastAsia="Arial"/>
          <w:sz w:val="23"/>
          <w:szCs w:val="23"/>
          <w:spacing w:val="4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soins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du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Ministère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l'Agriculture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deviendra,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l'aboutissement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ses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droits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garde,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jardin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Ecologues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sein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leur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Parc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Naturel.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2" w:lineRule="auto"/>
        <w:ind w:left="126" w:right="891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C'est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ainsi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que</w:t>
      </w:r>
      <w:r>
        <w:rPr>
          <w:rFonts w:ascii="Arial" w:hAnsi="Arial" w:cs="Arial" w:eastAsia="Arial"/>
          <w:sz w:val="23"/>
          <w:szCs w:val="23"/>
          <w:spacing w:val="4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5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gabegie,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ni</w:t>
      </w:r>
      <w:r>
        <w:rPr>
          <w:rFonts w:ascii="Arial" w:hAnsi="Arial" w:cs="Arial" w:eastAsia="Arial"/>
          <w:sz w:val="23"/>
          <w:szCs w:val="23"/>
          <w:spacing w:val="2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perte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temps,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il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aura</w:t>
      </w:r>
      <w:r>
        <w:rPr>
          <w:rFonts w:ascii="Arial" w:hAnsi="Arial" w:cs="Arial" w:eastAsia="Arial"/>
          <w:sz w:val="23"/>
          <w:szCs w:val="23"/>
          <w:spacing w:val="5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déjà</w:t>
      </w:r>
      <w:r>
        <w:rPr>
          <w:rFonts w:ascii="Arial" w:hAnsi="Arial" w:cs="Arial" w:eastAsia="Arial"/>
          <w:sz w:val="23"/>
          <w:szCs w:val="23"/>
          <w:spacing w:val="6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au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cours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son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organisation,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53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contribué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répondre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manière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concrète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sensibilisations</w:t>
      </w:r>
      <w:r>
        <w:rPr>
          <w:rFonts w:ascii="Arial" w:hAnsi="Arial" w:cs="Arial" w:eastAsia="Arial"/>
          <w:sz w:val="23"/>
          <w:szCs w:val="23"/>
          <w:spacing w:val="0"/>
          <w:w w:val="104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raisonnées.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79" w:lineRule="auto"/>
        <w:ind w:left="839" w:right="3769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reforestatioin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castaneïcole</w:t>
      </w:r>
      <w:r>
        <w:rPr>
          <w:rFonts w:ascii="Arial" w:hAnsi="Arial" w:cs="Arial" w:eastAsia="Arial"/>
          <w:sz w:val="23"/>
          <w:szCs w:val="23"/>
          <w:spacing w:val="5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plusieurs</w:t>
      </w:r>
      <w:r>
        <w:rPr>
          <w:rFonts w:ascii="Arial" w:hAnsi="Arial" w:cs="Arial" w:eastAsia="Arial"/>
          <w:sz w:val="23"/>
          <w:szCs w:val="23"/>
          <w:spacing w:val="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fins,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regression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des</w:t>
      </w:r>
      <w:r>
        <w:rPr>
          <w:rFonts w:ascii="Arial" w:hAnsi="Arial" w:cs="Arial" w:eastAsia="Arial"/>
          <w:sz w:val="23"/>
          <w:szCs w:val="23"/>
          <w:spacing w:val="2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3"/>
        </w:rPr>
        <w:t>incendies,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4" w:after="0" w:line="679" w:lineRule="auto"/>
        <w:ind w:left="846" w:right="3935" w:firstLine="-7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5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nouvel</w:t>
      </w:r>
      <w:r>
        <w:rPr>
          <w:rFonts w:ascii="Arial" w:hAnsi="Arial" w:cs="Arial" w:eastAsia="Arial"/>
          <w:sz w:val="23"/>
          <w:szCs w:val="23"/>
          <w:spacing w:val="1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aspect</w:t>
      </w:r>
      <w:r>
        <w:rPr>
          <w:rFonts w:ascii="Arial" w:hAnsi="Arial" w:cs="Arial" w:eastAsia="Arial"/>
          <w:sz w:val="23"/>
          <w:szCs w:val="23"/>
          <w:spacing w:val="3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attractif</w:t>
      </w:r>
      <w:r>
        <w:rPr>
          <w:rFonts w:ascii="Arial" w:hAnsi="Arial" w:cs="Arial" w:eastAsia="Arial"/>
          <w:sz w:val="23"/>
          <w:szCs w:val="23"/>
          <w:spacing w:val="2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d'échanges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ruraux,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4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reprise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1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spéculation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2"/>
        </w:rPr>
        <w:t>oléicole,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21" w:after="0" w:line="337" w:lineRule="auto"/>
        <w:ind w:left="148" w:right="852" w:firstLine="706"/>
        <w:jc w:val="both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Et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4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comptes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faits,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celle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d'une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économie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frutto-pastorale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3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dans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 </w:t>
      </w:r>
      <w:r>
        <w:rPr>
          <w:rFonts w:ascii="Arial" w:hAnsi="Arial" w:cs="Arial" w:eastAsia="Arial"/>
          <w:sz w:val="23"/>
          <w:szCs w:val="23"/>
          <w:spacing w:val="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laquelle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l'éleveur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sera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un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allié</w:t>
      </w:r>
      <w:r>
        <w:rPr>
          <w:rFonts w:ascii="Arial" w:hAnsi="Arial" w:cs="Arial" w:eastAsia="Arial"/>
          <w:sz w:val="23"/>
          <w:szCs w:val="23"/>
          <w:spacing w:val="3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privilégié,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grâce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à</w:t>
      </w:r>
      <w:r>
        <w:rPr>
          <w:rFonts w:ascii="Arial" w:hAnsi="Arial" w:cs="Arial" w:eastAsia="Arial"/>
          <w:sz w:val="23"/>
          <w:szCs w:val="23"/>
          <w:spacing w:val="3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cette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importante</w:t>
      </w:r>
      <w:r>
        <w:rPr>
          <w:rFonts w:ascii="Arial" w:hAnsi="Arial" w:cs="Arial" w:eastAsia="Arial"/>
          <w:sz w:val="23"/>
          <w:szCs w:val="23"/>
          <w:spacing w:val="4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maîtrise</w:t>
      </w:r>
      <w:r>
        <w:rPr>
          <w:rFonts w:ascii="Arial" w:hAnsi="Arial" w:cs="Arial" w:eastAsia="Arial"/>
          <w:sz w:val="23"/>
          <w:szCs w:val="23"/>
          <w:spacing w:val="5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l'eau,</w:t>
      </w:r>
      <w:r>
        <w:rPr>
          <w:rFonts w:ascii="Arial" w:hAnsi="Arial" w:cs="Arial" w:eastAsia="Arial"/>
          <w:sz w:val="23"/>
          <w:szCs w:val="23"/>
          <w:spacing w:val="4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3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goutteà</w:t>
      </w:r>
      <w:r>
        <w:rPr>
          <w:rFonts w:ascii="Arial" w:hAnsi="Arial" w:cs="Arial" w:eastAsia="Arial"/>
          <w:sz w:val="23"/>
          <w:szCs w:val="23"/>
          <w:spacing w:val="0"/>
          <w:w w:val="107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goutte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dont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technicité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hydraulique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corse</w:t>
      </w:r>
      <w:r>
        <w:rPr>
          <w:rFonts w:ascii="Arial" w:hAnsi="Arial" w:cs="Arial" w:eastAsia="Arial"/>
          <w:sz w:val="23"/>
          <w:szCs w:val="23"/>
          <w:spacing w:val="40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a;</w:t>
      </w:r>
      <w:r>
        <w:rPr>
          <w:rFonts w:ascii="Arial" w:hAnsi="Arial" w:cs="Arial" w:eastAsia="Arial"/>
          <w:sz w:val="23"/>
          <w:szCs w:val="23"/>
          <w:spacing w:val="2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la</w:t>
      </w:r>
      <w:r>
        <w:rPr>
          <w:rFonts w:ascii="Arial" w:hAnsi="Arial" w:cs="Arial" w:eastAsia="Arial"/>
          <w:sz w:val="23"/>
          <w:szCs w:val="23"/>
          <w:spacing w:val="2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première</w:t>
      </w:r>
      <w:r>
        <w:rPr>
          <w:rFonts w:ascii="Arial" w:hAnsi="Arial" w:cs="Arial" w:eastAsia="Arial"/>
          <w:sz w:val="23"/>
          <w:szCs w:val="23"/>
          <w:spacing w:val="47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de</w:t>
      </w:r>
      <w:r>
        <w:rPr>
          <w:rFonts w:ascii="Arial" w:hAnsi="Arial" w:cs="Arial" w:eastAsia="Arial"/>
          <w:sz w:val="23"/>
          <w:szCs w:val="23"/>
          <w:spacing w:val="4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tous</w:t>
      </w:r>
      <w:r>
        <w:rPr>
          <w:rFonts w:ascii="Arial" w:hAnsi="Arial" w:cs="Arial" w:eastAsia="Arial"/>
          <w:sz w:val="23"/>
          <w:szCs w:val="23"/>
          <w:spacing w:val="5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les</w:t>
      </w:r>
      <w:r>
        <w:rPr>
          <w:rFonts w:ascii="Arial" w:hAnsi="Arial" w:cs="Arial" w:eastAsia="Arial"/>
          <w:sz w:val="23"/>
          <w:szCs w:val="23"/>
          <w:spacing w:val="5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pays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6"/>
        </w:rPr>
        <w:t>méditerranéens,</w:t>
      </w:r>
      <w:r>
        <w:rPr>
          <w:rFonts w:ascii="Arial" w:hAnsi="Arial" w:cs="Arial" w:eastAsia="Arial"/>
          <w:sz w:val="23"/>
          <w:szCs w:val="23"/>
          <w:spacing w:val="-9"/>
          <w:w w:val="106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su</w:t>
      </w:r>
      <w:r>
        <w:rPr>
          <w:rFonts w:ascii="Arial" w:hAnsi="Arial" w:cs="Arial" w:eastAsia="Arial"/>
          <w:sz w:val="23"/>
          <w:szCs w:val="23"/>
          <w:spacing w:val="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emboiter</w:t>
      </w:r>
      <w:r>
        <w:rPr>
          <w:rFonts w:ascii="Arial" w:hAnsi="Arial" w:cs="Arial" w:eastAsia="Arial"/>
          <w:sz w:val="23"/>
          <w:szCs w:val="23"/>
          <w:spacing w:val="39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le</w:t>
      </w:r>
      <w:r>
        <w:rPr>
          <w:rFonts w:ascii="Arial" w:hAnsi="Arial" w:cs="Arial" w:eastAsia="Arial"/>
          <w:sz w:val="23"/>
          <w:szCs w:val="23"/>
          <w:spacing w:val="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pas</w:t>
      </w:r>
      <w:r>
        <w:rPr>
          <w:rFonts w:ascii="Arial" w:hAnsi="Arial" w:cs="Arial" w:eastAsia="Arial"/>
          <w:sz w:val="23"/>
          <w:szCs w:val="23"/>
          <w:spacing w:val="6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d'Israël</w:t>
      </w:r>
      <w:r>
        <w:rPr>
          <w:rFonts w:ascii="Arial" w:hAnsi="Arial" w:cs="Arial" w:eastAsia="Arial"/>
          <w:sz w:val="23"/>
          <w:szCs w:val="23"/>
          <w:spacing w:val="2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sans</w:t>
      </w:r>
      <w:r>
        <w:rPr>
          <w:rFonts w:ascii="Arial" w:hAnsi="Arial" w:cs="Arial" w:eastAsia="Arial"/>
          <w:sz w:val="23"/>
          <w:szCs w:val="23"/>
          <w:spacing w:val="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</w:rPr>
        <w:t>faillir.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373" w:right="3921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</w:rPr>
        <w:t>Pierre</w:t>
      </w:r>
      <w:r>
        <w:rPr>
          <w:rFonts w:ascii="Arial" w:hAnsi="Arial" w:cs="Arial" w:eastAsia="Arial"/>
          <w:sz w:val="23"/>
          <w:szCs w:val="23"/>
          <w:spacing w:val="18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</w:rPr>
        <w:t>TREANTON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59" w:lineRule="exact"/>
        <w:ind w:left="4380" w:right="4108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1er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-1"/>
        </w:rPr>
        <w:t>octobre</w:t>
      </w:r>
      <w:r>
        <w:rPr>
          <w:rFonts w:ascii="Arial" w:hAnsi="Arial" w:cs="Arial" w:eastAsia="Arial"/>
          <w:sz w:val="23"/>
          <w:szCs w:val="23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101"/>
          <w:position w:val="-1"/>
        </w:rPr>
        <w:t>1983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right="83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5"/>
        </w:rPr>
        <w:t>177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</w:r>
    </w:p>
    <w:p>
      <w:pPr>
        <w:jc w:val="right"/>
        <w:spacing w:after="0"/>
        <w:sectPr>
          <w:pgSz w:w="11980" w:h="16820"/>
          <w:pgMar w:top="1180" w:bottom="280" w:left="1400" w:right="220"/>
        </w:sectPr>
      </w:pPr>
      <w:rPr/>
    </w:p>
    <w:p>
      <w:pPr>
        <w:spacing w:before="75" w:after="0" w:line="259" w:lineRule="exact"/>
        <w:ind w:left="631" w:right="-20"/>
        <w:jc w:val="left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0"/>
          <w:w w:val="107"/>
          <w:b/>
          <w:bCs/>
          <w:position w:val="-1"/>
        </w:rPr>
        <w:t>BIBLIOGRAPHIE</w:t>
      </w:r>
      <w:r>
        <w:rPr>
          <w:rFonts w:ascii="Arial" w:hAnsi="Arial" w:cs="Arial" w:eastAsia="Arial"/>
          <w:sz w:val="23"/>
          <w:szCs w:val="2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Sz w:w="11980" w:h="16820"/>
          <w:pgMar w:top="1120" w:bottom="0" w:left="1680" w:right="220"/>
        </w:sectPr>
      </w:pPr>
      <w:rPr/>
    </w:p>
    <w:p>
      <w:pPr>
        <w:spacing w:before="64" w:after="0" w:line="345" w:lineRule="auto"/>
        <w:ind w:left="645" w:right="806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5"/>
        </w:rPr>
        <w:t>BOUCHARD</w:t>
      </w:r>
      <w:r>
        <w:rPr>
          <w:rFonts w:ascii="Arial" w:hAnsi="Arial" w:cs="Arial" w:eastAsia="Arial"/>
          <w:sz w:val="19"/>
          <w:szCs w:val="19"/>
          <w:spacing w:val="28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Jean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CARATINI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3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Roger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25"/>
        </w:rPr>
        <w:t>PA</w:t>
      </w:r>
      <w:r>
        <w:rPr>
          <w:rFonts w:ascii="Arial" w:hAnsi="Arial" w:cs="Arial" w:eastAsia="Arial"/>
          <w:sz w:val="19"/>
          <w:szCs w:val="19"/>
          <w:spacing w:val="56"/>
          <w:w w:val="12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25"/>
        </w:rPr>
        <w:t>CARLOTTI</w:t>
      </w:r>
      <w:r>
        <w:rPr>
          <w:rFonts w:ascii="Arial" w:hAnsi="Arial" w:cs="Arial" w:eastAsia="Arial"/>
          <w:sz w:val="19"/>
          <w:szCs w:val="19"/>
          <w:spacing w:val="0"/>
          <w:w w:val="12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CARLOTTI</w:t>
      </w:r>
      <w:r>
        <w:rPr>
          <w:rFonts w:ascii="Arial" w:hAnsi="Arial" w:cs="Arial" w:eastAsia="Arial"/>
          <w:sz w:val="19"/>
          <w:szCs w:val="19"/>
          <w:spacing w:val="-2"/>
          <w:w w:val="107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Philippe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0" w:after="0" w:line="209" w:lineRule="exact"/>
        <w:ind w:left="660" w:right="-69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7"/>
        </w:rPr>
        <w:t>CASABIANCA</w:t>
      </w:r>
      <w:r>
        <w:rPr>
          <w:rFonts w:ascii="Arial" w:hAnsi="Arial" w:cs="Arial" w:eastAsia="Arial"/>
          <w:sz w:val="19"/>
          <w:szCs w:val="19"/>
          <w:spacing w:val="-3"/>
          <w:w w:val="107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(</w:t>
      </w:r>
      <w:r>
        <w:rPr>
          <w:rFonts w:ascii="Arial" w:hAnsi="Arial" w:cs="Arial" w:eastAsia="Arial"/>
          <w:sz w:val="19"/>
          <w:szCs w:val="19"/>
          <w:spacing w:val="1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DE)</w:t>
      </w:r>
      <w:r>
        <w:rPr>
          <w:rFonts w:ascii="Arial" w:hAnsi="Arial" w:cs="Arial" w:eastAsia="Arial"/>
          <w:sz w:val="19"/>
          <w:szCs w:val="19"/>
          <w:spacing w:val="1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3"/>
        </w:rPr>
        <w:t>François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5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42" w:lineRule="auto"/>
        <w:ind w:left="667" w:right="783" w:firstLine="-7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et</w:t>
      </w:r>
      <w:r>
        <w:rPr>
          <w:rFonts w:ascii="Arial" w:hAnsi="Arial" w:cs="Arial" w:eastAsia="Arial"/>
          <w:sz w:val="19"/>
          <w:szCs w:val="19"/>
          <w:spacing w:val="1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VINCENSINI</w:t>
      </w:r>
      <w:r>
        <w:rPr>
          <w:rFonts w:ascii="Arial" w:hAnsi="Arial" w:cs="Arial" w:eastAsia="Arial"/>
          <w:sz w:val="19"/>
          <w:szCs w:val="19"/>
          <w:spacing w:val="4"/>
          <w:w w:val="107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O.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CECCALDI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Mathieu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CONRAD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14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8"/>
        </w:rPr>
        <w:t>Marcelle</w:t>
      </w:r>
      <w:r>
        <w:rPr>
          <w:rFonts w:ascii="Arial" w:hAnsi="Arial" w:cs="Arial" w:eastAsia="Arial"/>
          <w:sz w:val="19"/>
          <w:szCs w:val="19"/>
          <w:spacing w:val="0"/>
          <w:w w:val="108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MATTHIOLI</w:t>
      </w:r>
      <w:r>
        <w:rPr>
          <w:rFonts w:ascii="Arial" w:hAnsi="Arial" w:cs="Arial" w:eastAsia="Arial"/>
          <w:sz w:val="19"/>
          <w:szCs w:val="19"/>
          <w:spacing w:val="11"/>
          <w:w w:val="107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Dr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PRALORAN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2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3"/>
        </w:rPr>
        <w:t>J.</w:t>
      </w:r>
      <w:r>
        <w:rPr>
          <w:rFonts w:ascii="Arial" w:hAnsi="Arial" w:cs="Arial" w:eastAsia="Arial"/>
          <w:sz w:val="19"/>
          <w:szCs w:val="19"/>
          <w:spacing w:val="0"/>
          <w:w w:val="103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ROBIQUET</w:t>
      </w:r>
      <w:r>
        <w:rPr>
          <w:rFonts w:ascii="Arial" w:hAnsi="Arial" w:cs="Arial" w:eastAsia="Arial"/>
          <w:sz w:val="19"/>
          <w:szCs w:val="19"/>
          <w:spacing w:val="16"/>
          <w:w w:val="106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F.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REBOUR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8"/>
        </w:rPr>
        <w:t>SAUVAIGO</w:t>
      </w:r>
      <w:r>
        <w:rPr>
          <w:rFonts w:ascii="Arial" w:hAnsi="Arial" w:cs="Arial" w:eastAsia="Arial"/>
          <w:sz w:val="19"/>
          <w:szCs w:val="19"/>
          <w:spacing w:val="-2"/>
          <w:w w:val="108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8"/>
        </w:rPr>
        <w:t>E.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</w:r>
    </w:p>
    <w:p>
      <w:pPr>
        <w:spacing w:before="0" w:after="0" w:line="212" w:lineRule="exact"/>
        <w:ind w:left="696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SIMI</w:t>
      </w:r>
      <w:r>
        <w:rPr>
          <w:rFonts w:ascii="Arial" w:hAnsi="Arial" w:cs="Arial" w:eastAsia="Arial"/>
          <w:sz w:val="19"/>
          <w:szCs w:val="19"/>
          <w:spacing w:val="14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10"/>
        </w:rPr>
        <w:t>Pierre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91" w:after="0" w:line="240" w:lineRule="auto"/>
        <w:ind w:left="703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QUAINI</w:t>
      </w:r>
      <w:r>
        <w:rPr>
          <w:rFonts w:ascii="Arial" w:hAnsi="Arial" w:cs="Arial" w:eastAsia="Arial"/>
          <w:sz w:val="19"/>
          <w:szCs w:val="19"/>
          <w:spacing w:val="1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8"/>
        </w:rPr>
        <w:t>Massimo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35" w:after="0" w:line="347" w:lineRule="auto"/>
        <w:ind w:right="3139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FLORE</w:t>
      </w:r>
      <w:r>
        <w:rPr>
          <w:rFonts w:ascii="Arial" w:hAnsi="Arial" w:cs="Arial" w:eastAsia="Arial"/>
          <w:sz w:val="19"/>
          <w:szCs w:val="19"/>
          <w:spacing w:val="2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PRATIQUE</w:t>
      </w:r>
      <w:r>
        <w:rPr>
          <w:rFonts w:ascii="Arial" w:hAnsi="Arial" w:cs="Arial" w:eastAsia="Arial"/>
          <w:sz w:val="19"/>
          <w:szCs w:val="19"/>
          <w:spacing w:val="43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1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LA</w:t>
      </w:r>
      <w:r>
        <w:rPr>
          <w:rFonts w:ascii="Arial" w:hAnsi="Arial" w:cs="Arial" w:eastAsia="Arial"/>
          <w:sz w:val="19"/>
          <w:szCs w:val="19"/>
          <w:spacing w:val="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CORSE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LA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VIE</w:t>
      </w:r>
      <w:r>
        <w:rPr>
          <w:rFonts w:ascii="Arial" w:hAnsi="Arial" w:cs="Arial" w:eastAsia="Arial"/>
          <w:sz w:val="19"/>
          <w:szCs w:val="19"/>
          <w:spacing w:val="1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VEGETALE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0" w:after="0" w:line="214" w:lineRule="exact"/>
        <w:ind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SOMIVAC</w:t>
      </w:r>
      <w:r>
        <w:rPr>
          <w:rFonts w:ascii="Arial" w:hAnsi="Arial" w:cs="Arial" w:eastAsia="Arial"/>
          <w:sz w:val="19"/>
          <w:szCs w:val="19"/>
          <w:spacing w:val="4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(Bulletin</w:t>
      </w:r>
      <w:r>
        <w:rPr>
          <w:rFonts w:ascii="Arial" w:hAnsi="Arial" w:cs="Arial" w:eastAsia="Arial"/>
          <w:sz w:val="19"/>
          <w:szCs w:val="19"/>
          <w:spacing w:val="1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1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1"/>
        </w:rPr>
        <w:t>la)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84" w:after="0" w:line="240" w:lineRule="auto"/>
        <w:ind w:left="7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PROJET</w:t>
      </w:r>
      <w:r>
        <w:rPr>
          <w:rFonts w:ascii="Arial" w:hAnsi="Arial" w:cs="Arial" w:eastAsia="Arial"/>
          <w:sz w:val="19"/>
          <w:szCs w:val="19"/>
          <w:spacing w:val="36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14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MISE</w:t>
      </w:r>
      <w:r>
        <w:rPr>
          <w:rFonts w:ascii="Arial" w:hAnsi="Arial" w:cs="Arial" w:eastAsia="Arial"/>
          <w:sz w:val="19"/>
          <w:szCs w:val="19"/>
          <w:spacing w:val="16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EN</w:t>
      </w:r>
      <w:r>
        <w:rPr>
          <w:rFonts w:ascii="Arial" w:hAnsi="Arial" w:cs="Arial" w:eastAsia="Arial"/>
          <w:sz w:val="19"/>
          <w:szCs w:val="19"/>
          <w:spacing w:val="7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VALEUR</w:t>
      </w:r>
      <w:r>
        <w:rPr>
          <w:rFonts w:ascii="Arial" w:hAnsi="Arial" w:cs="Arial" w:eastAsia="Arial"/>
          <w:sz w:val="19"/>
          <w:szCs w:val="19"/>
          <w:spacing w:val="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1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LA</w:t>
      </w:r>
      <w:r>
        <w:rPr>
          <w:rFonts w:ascii="Arial" w:hAnsi="Arial" w:cs="Arial" w:eastAsia="Arial"/>
          <w:sz w:val="19"/>
          <w:szCs w:val="19"/>
          <w:spacing w:val="1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7"/>
        </w:rPr>
        <w:t>CORSE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45" w:lineRule="auto"/>
        <w:ind w:left="22" w:right="2605" w:firstLine="-22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VARIETES</w:t>
      </w:r>
      <w:r>
        <w:rPr>
          <w:rFonts w:ascii="Arial" w:hAnsi="Arial" w:cs="Arial" w:eastAsia="Arial"/>
          <w:sz w:val="19"/>
          <w:szCs w:val="19"/>
          <w:spacing w:val="4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CORSES</w:t>
      </w:r>
      <w:r>
        <w:rPr>
          <w:rFonts w:ascii="Arial" w:hAnsi="Arial" w:cs="Arial" w:eastAsia="Arial"/>
          <w:sz w:val="19"/>
          <w:szCs w:val="19"/>
          <w:spacing w:val="34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1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4"/>
        </w:rPr>
        <w:t>CHA</w:t>
      </w:r>
      <w:r>
        <w:rPr>
          <w:rFonts w:ascii="Arial" w:hAnsi="Arial" w:cs="Arial" w:eastAsia="Arial"/>
          <w:sz w:val="19"/>
          <w:szCs w:val="19"/>
          <w:spacing w:val="-4"/>
          <w:w w:val="104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AIGNES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DICTIONNAIRE</w:t>
      </w:r>
      <w:r>
        <w:rPr>
          <w:rFonts w:ascii="Arial" w:hAnsi="Arial" w:cs="Arial" w:eastAsia="Arial"/>
          <w:sz w:val="19"/>
          <w:szCs w:val="19"/>
          <w:spacing w:val="-4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CORSE</w:t>
      </w:r>
      <w:r>
        <w:rPr>
          <w:rFonts w:ascii="Arial" w:hAnsi="Arial" w:cs="Arial" w:eastAsia="Arial"/>
          <w:sz w:val="19"/>
          <w:szCs w:val="19"/>
          <w:spacing w:val="2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FRANCAIS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PLANTES</w:t>
      </w:r>
      <w:r>
        <w:rPr>
          <w:rFonts w:ascii="Arial" w:hAnsi="Arial" w:cs="Arial" w:eastAsia="Arial"/>
          <w:sz w:val="19"/>
          <w:szCs w:val="19"/>
          <w:spacing w:val="44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ET</w:t>
      </w:r>
      <w:r>
        <w:rPr>
          <w:rFonts w:ascii="Arial" w:hAnsi="Arial" w:cs="Arial" w:eastAsia="Arial"/>
          <w:sz w:val="19"/>
          <w:szCs w:val="19"/>
          <w:spacing w:val="6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FLEURS</w:t>
      </w:r>
      <w:r>
        <w:rPr>
          <w:rFonts w:ascii="Arial" w:hAnsi="Arial" w:cs="Arial" w:eastAsia="Arial"/>
          <w:sz w:val="19"/>
          <w:szCs w:val="19"/>
          <w:spacing w:val="3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RENCONTREES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Dl</w:t>
      </w:r>
      <w:r>
        <w:rPr>
          <w:rFonts w:ascii="Arial" w:hAnsi="Arial" w:cs="Arial" w:eastAsia="Arial"/>
          <w:sz w:val="19"/>
          <w:szCs w:val="19"/>
          <w:spacing w:val="-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TUTTE</w:t>
      </w:r>
      <w:r>
        <w:rPr>
          <w:rFonts w:ascii="Arial" w:hAnsi="Arial" w:cs="Arial" w:eastAsia="Arial"/>
          <w:sz w:val="19"/>
          <w:szCs w:val="19"/>
          <w:spacing w:val="3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4"/>
        </w:rPr>
        <w:t>MALE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5" w:after="0" w:line="240" w:lineRule="auto"/>
        <w:ind w:left="36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LES</w:t>
      </w:r>
      <w:r>
        <w:rPr>
          <w:rFonts w:ascii="Arial" w:hAnsi="Arial" w:cs="Arial" w:eastAsia="Arial"/>
          <w:sz w:val="19"/>
          <w:szCs w:val="19"/>
          <w:spacing w:val="1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AGRUMES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91" w:after="0" w:line="340" w:lineRule="auto"/>
        <w:ind w:left="43" w:right="3300" w:firstLine="-7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5"/>
        </w:rPr>
        <w:t>RECHERCHES</w:t>
      </w:r>
      <w:r>
        <w:rPr>
          <w:rFonts w:ascii="Arial" w:hAnsi="Arial" w:cs="Arial" w:eastAsia="Arial"/>
          <w:sz w:val="19"/>
          <w:szCs w:val="19"/>
          <w:spacing w:val="-4"/>
          <w:w w:val="105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SUR</w:t>
      </w:r>
      <w:r>
        <w:rPr>
          <w:rFonts w:ascii="Arial" w:hAnsi="Arial" w:cs="Arial" w:eastAsia="Arial"/>
          <w:sz w:val="19"/>
          <w:szCs w:val="19"/>
          <w:spacing w:val="1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LA</w:t>
      </w:r>
      <w:r>
        <w:rPr>
          <w:rFonts w:ascii="Arial" w:hAnsi="Arial" w:cs="Arial" w:eastAsia="Arial"/>
          <w:sz w:val="19"/>
          <w:szCs w:val="19"/>
          <w:spacing w:val="1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4"/>
        </w:rPr>
        <w:t>CORSE</w:t>
      </w:r>
      <w:r>
        <w:rPr>
          <w:rFonts w:ascii="Arial" w:hAnsi="Arial" w:cs="Arial" w:eastAsia="Arial"/>
          <w:sz w:val="19"/>
          <w:szCs w:val="19"/>
          <w:spacing w:val="0"/>
          <w:w w:val="104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FRUITS</w:t>
      </w:r>
      <w:r>
        <w:rPr>
          <w:rFonts w:ascii="Arial" w:hAnsi="Arial" w:cs="Arial" w:eastAsia="Arial"/>
          <w:sz w:val="19"/>
          <w:szCs w:val="19"/>
          <w:spacing w:val="3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4"/>
        </w:rPr>
        <w:t>MEDITERRENEENS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0" w:after="0" w:line="214" w:lineRule="exact"/>
        <w:ind w:left="36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CULTURES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DU</w:t>
      </w:r>
      <w:r>
        <w:rPr>
          <w:rFonts w:ascii="Arial" w:hAnsi="Arial" w:cs="Arial" w:eastAsia="Arial"/>
          <w:sz w:val="19"/>
          <w:szCs w:val="19"/>
          <w:spacing w:val="1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LITTORAL</w:t>
      </w:r>
      <w:r>
        <w:rPr>
          <w:rFonts w:ascii="Arial" w:hAnsi="Arial" w:cs="Arial" w:eastAsia="Arial"/>
          <w:sz w:val="19"/>
          <w:szCs w:val="19"/>
          <w:spacing w:val="3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6"/>
        </w:rPr>
        <w:t>MEDITERRANEEN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98" w:after="0" w:line="240" w:lineRule="auto"/>
        <w:ind w:left="50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PRECIS</w:t>
      </w:r>
      <w:r>
        <w:rPr>
          <w:rFonts w:ascii="Arial" w:hAnsi="Arial" w:cs="Arial" w:eastAsia="Arial"/>
          <w:sz w:val="19"/>
          <w:szCs w:val="19"/>
          <w:spacing w:val="2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1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GEOGRAPHIE</w:t>
      </w:r>
      <w:r>
        <w:rPr>
          <w:rFonts w:ascii="Arial" w:hAnsi="Arial" w:cs="Arial" w:eastAsia="Arial"/>
          <w:sz w:val="19"/>
          <w:szCs w:val="19"/>
          <w:spacing w:val="4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</w:t>
      </w:r>
      <w:r>
        <w:rPr>
          <w:rFonts w:ascii="Arial" w:hAnsi="Arial" w:cs="Arial" w:eastAsia="Arial"/>
          <w:sz w:val="19"/>
          <w:szCs w:val="19"/>
          <w:spacing w:val="7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LA</w:t>
      </w:r>
      <w:r>
        <w:rPr>
          <w:rFonts w:ascii="Arial" w:hAnsi="Arial" w:cs="Arial" w:eastAsia="Arial"/>
          <w:sz w:val="19"/>
          <w:szCs w:val="19"/>
          <w:spacing w:val="15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CORSE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91" w:after="0" w:line="240" w:lineRule="auto"/>
        <w:ind w:left="50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</w:rPr>
        <w:t>PER</w:t>
      </w:r>
      <w:r>
        <w:rPr>
          <w:rFonts w:ascii="Arial" w:hAnsi="Arial" w:cs="Arial" w:eastAsia="Arial"/>
          <w:sz w:val="19"/>
          <w:szCs w:val="19"/>
          <w:spacing w:val="1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LA</w:t>
      </w:r>
      <w:r>
        <w:rPr>
          <w:rFonts w:ascii="Arial" w:hAnsi="Arial" w:cs="Arial" w:eastAsia="Arial"/>
          <w:sz w:val="19"/>
          <w:szCs w:val="19"/>
          <w:spacing w:val="16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STORIA</w:t>
      </w:r>
      <w:r>
        <w:rPr>
          <w:rFonts w:ascii="Arial" w:hAnsi="Arial" w:cs="Arial" w:eastAsia="Arial"/>
          <w:sz w:val="19"/>
          <w:szCs w:val="19"/>
          <w:spacing w:val="26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DEL</w:t>
      </w:r>
      <w:r>
        <w:rPr>
          <w:rFonts w:ascii="Arial" w:hAnsi="Arial" w:cs="Arial" w:eastAsia="Arial"/>
          <w:sz w:val="19"/>
          <w:szCs w:val="19"/>
          <w:spacing w:val="1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PAESAGIO</w:t>
      </w:r>
      <w:r>
        <w:rPr>
          <w:rFonts w:ascii="Arial" w:hAnsi="Arial" w:cs="Arial" w:eastAsia="Arial"/>
          <w:sz w:val="19"/>
          <w:szCs w:val="19"/>
          <w:spacing w:val="5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AGRARIO</w:t>
      </w:r>
      <w:r>
        <w:rPr>
          <w:rFonts w:ascii="Arial" w:hAnsi="Arial" w:cs="Arial" w:eastAsia="Arial"/>
          <w:sz w:val="19"/>
          <w:szCs w:val="19"/>
          <w:spacing w:val="5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IN</w:t>
      </w:r>
      <w:r>
        <w:rPr>
          <w:rFonts w:ascii="Arial" w:hAnsi="Arial" w:cs="Arial" w:eastAsia="Arial"/>
          <w:sz w:val="19"/>
          <w:szCs w:val="19"/>
          <w:spacing w:val="12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5"/>
        </w:rPr>
        <w:t>LIGURIA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30" w:lineRule="auto"/>
        <w:ind w:left="238" w:right="916"/>
        <w:jc w:val="both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Pierre</w:t>
      </w:r>
      <w:r>
        <w:rPr>
          <w:rFonts w:ascii="Arial" w:hAnsi="Arial" w:cs="Arial" w:eastAsia="Arial"/>
          <w:sz w:val="18"/>
          <w:szCs w:val="18"/>
          <w:spacing w:val="38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TREANTON</w:t>
      </w:r>
      <w:r>
        <w:rPr>
          <w:rFonts w:ascii="Arial" w:hAnsi="Arial" w:cs="Arial" w:eastAsia="Arial"/>
          <w:sz w:val="18"/>
          <w:szCs w:val="18"/>
          <w:spacing w:val="1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remercie</w:t>
      </w:r>
      <w:r>
        <w:rPr>
          <w:rFonts w:ascii="Arial" w:hAnsi="Arial" w:cs="Arial" w:eastAsia="Arial"/>
          <w:sz w:val="18"/>
          <w:szCs w:val="18"/>
          <w:spacing w:val="38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Monsieur</w:t>
      </w:r>
      <w:r>
        <w:rPr>
          <w:rFonts w:ascii="Arial" w:hAnsi="Arial" w:cs="Arial" w:eastAsia="Arial"/>
          <w:sz w:val="18"/>
          <w:szCs w:val="18"/>
          <w:spacing w:val="4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Jean-Claude</w:t>
      </w:r>
      <w:r>
        <w:rPr>
          <w:rFonts w:ascii="Arial" w:hAnsi="Arial" w:cs="Arial" w:eastAsia="Arial"/>
          <w:sz w:val="18"/>
          <w:szCs w:val="18"/>
          <w:spacing w:val="48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RIBAUT,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Président</w:t>
      </w:r>
      <w:r>
        <w:rPr>
          <w:rFonts w:ascii="Arial" w:hAnsi="Arial" w:cs="Arial" w:eastAsia="Arial"/>
          <w:sz w:val="18"/>
          <w:szCs w:val="18"/>
          <w:spacing w:val="15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de</w:t>
      </w:r>
      <w:r>
        <w:rPr>
          <w:rFonts w:ascii="Arial" w:hAnsi="Arial" w:cs="Arial" w:eastAsia="Arial"/>
          <w:sz w:val="18"/>
          <w:szCs w:val="18"/>
          <w:spacing w:val="2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l'Association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Régionale</w:t>
      </w:r>
      <w:r>
        <w:rPr>
          <w:rFonts w:ascii="Arial" w:hAnsi="Arial" w:cs="Arial" w:eastAsia="Arial"/>
          <w:sz w:val="18"/>
          <w:szCs w:val="18"/>
          <w:spacing w:val="2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d'Expérimentation</w:t>
      </w:r>
      <w:r>
        <w:rPr>
          <w:rFonts w:ascii="Arial" w:hAnsi="Arial" w:cs="Arial" w:eastAsia="Arial"/>
          <w:sz w:val="18"/>
          <w:szCs w:val="18"/>
          <w:spacing w:val="3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3"/>
          <w:i/>
        </w:rPr>
        <w:t>des</w:t>
      </w:r>
      <w:r>
        <w:rPr>
          <w:rFonts w:ascii="Arial" w:hAnsi="Arial" w:cs="Arial" w:eastAsia="Arial"/>
          <w:sz w:val="18"/>
          <w:szCs w:val="18"/>
          <w:spacing w:val="0"/>
          <w:w w:val="103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Fruits</w:t>
      </w:r>
      <w:r>
        <w:rPr>
          <w:rFonts w:ascii="Arial" w:hAnsi="Arial" w:cs="Arial" w:eastAsia="Arial"/>
          <w:sz w:val="18"/>
          <w:szCs w:val="18"/>
          <w:spacing w:val="1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et</w:t>
      </w:r>
      <w:r>
        <w:rPr>
          <w:rFonts w:ascii="Arial" w:hAnsi="Arial" w:cs="Arial" w:eastAsia="Arial"/>
          <w:sz w:val="18"/>
          <w:szCs w:val="18"/>
          <w:spacing w:val="1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Legumes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En</w:t>
      </w:r>
      <w:r>
        <w:rPr>
          <w:rFonts w:ascii="Arial" w:hAnsi="Arial" w:cs="Arial" w:eastAsia="Arial"/>
          <w:sz w:val="18"/>
          <w:szCs w:val="18"/>
          <w:spacing w:val="9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Corse,</w:t>
      </w:r>
      <w:r>
        <w:rPr>
          <w:rFonts w:ascii="Arial" w:hAnsi="Arial" w:cs="Arial" w:eastAsia="Arial"/>
          <w:sz w:val="18"/>
          <w:szCs w:val="18"/>
          <w:spacing w:val="13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16"/>
          <w:i/>
        </w:rPr>
        <w:t>AREF.L.E.C.</w:t>
      </w:r>
      <w:r>
        <w:rPr>
          <w:rFonts w:ascii="Arial" w:hAnsi="Arial" w:cs="Arial" w:eastAsia="Arial"/>
          <w:sz w:val="18"/>
          <w:szCs w:val="18"/>
          <w:spacing w:val="8"/>
          <w:w w:val="116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ainsi</w:t>
      </w:r>
      <w:r>
        <w:rPr>
          <w:rFonts w:ascii="Arial" w:hAnsi="Arial" w:cs="Arial" w:eastAsia="Arial"/>
          <w:sz w:val="18"/>
          <w:szCs w:val="18"/>
          <w:spacing w:val="18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que</w:t>
      </w:r>
      <w:r>
        <w:rPr>
          <w:rFonts w:ascii="Arial" w:hAnsi="Arial" w:cs="Arial" w:eastAsia="Arial"/>
          <w:sz w:val="18"/>
          <w:szCs w:val="18"/>
          <w:spacing w:val="1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ses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collaborateurs</w:t>
      </w:r>
      <w:r>
        <w:rPr>
          <w:rFonts w:ascii="Arial" w:hAnsi="Arial" w:cs="Arial" w:eastAsia="Arial"/>
          <w:sz w:val="18"/>
          <w:szCs w:val="18"/>
          <w:spacing w:val="18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Monsieur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Gilles</w:t>
      </w:r>
      <w:r>
        <w:rPr>
          <w:rFonts w:ascii="Arial" w:hAnsi="Arial" w:cs="Arial" w:eastAsia="Arial"/>
          <w:sz w:val="18"/>
          <w:szCs w:val="18"/>
          <w:spacing w:val="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PAOLACCI</w:t>
      </w:r>
      <w:r>
        <w:rPr>
          <w:rFonts w:ascii="Arial" w:hAnsi="Arial" w:cs="Arial" w:eastAsia="Arial"/>
          <w:sz w:val="18"/>
          <w:szCs w:val="18"/>
          <w:spacing w:val="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et</w:t>
      </w:r>
      <w:r>
        <w:rPr>
          <w:rFonts w:ascii="Arial" w:hAnsi="Arial" w:cs="Arial" w:eastAsia="Arial"/>
          <w:sz w:val="18"/>
          <w:szCs w:val="18"/>
          <w:spacing w:val="1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Madame</w:t>
      </w:r>
      <w:r>
        <w:rPr>
          <w:rFonts w:ascii="Arial" w:hAnsi="Arial" w:cs="Arial" w:eastAsia="Arial"/>
          <w:sz w:val="18"/>
          <w:szCs w:val="18"/>
          <w:spacing w:val="1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1"/>
          <w:i/>
        </w:rPr>
        <w:t>Sylvie</w:t>
      </w:r>
      <w:r>
        <w:rPr>
          <w:rFonts w:ascii="Arial" w:hAnsi="Arial" w:cs="Arial" w:eastAsia="Arial"/>
          <w:sz w:val="18"/>
          <w:szCs w:val="18"/>
          <w:spacing w:val="0"/>
          <w:w w:val="101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BERNARDIN/</w:t>
      </w:r>
      <w:r>
        <w:rPr>
          <w:rFonts w:ascii="Arial" w:hAnsi="Arial" w:cs="Arial" w:eastAsia="Arial"/>
          <w:sz w:val="18"/>
          <w:szCs w:val="18"/>
          <w:spacing w:val="4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d'avoir</w:t>
      </w:r>
      <w:r>
        <w:rPr>
          <w:rFonts w:ascii="Arial" w:hAnsi="Arial" w:cs="Arial" w:eastAsia="Arial"/>
          <w:sz w:val="18"/>
          <w:szCs w:val="18"/>
          <w:spacing w:val="3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scané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et</w:t>
      </w:r>
      <w:r>
        <w:rPr>
          <w:rFonts w:ascii="Arial" w:hAnsi="Arial" w:cs="Arial" w:eastAsia="Arial"/>
          <w:sz w:val="18"/>
          <w:szCs w:val="18"/>
          <w:spacing w:val="4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typographié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cette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1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étude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1"/>
          <w:i/>
        </w:rPr>
        <w:t>pour</w:t>
      </w:r>
      <w:r>
        <w:rPr>
          <w:rFonts w:ascii="Arial" w:hAnsi="Arial" w:cs="Arial" w:eastAsia="Arial"/>
          <w:sz w:val="18"/>
          <w:szCs w:val="18"/>
          <w:spacing w:val="0"/>
          <w:w w:val="101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leur</w:t>
      </w:r>
      <w:r>
        <w:rPr>
          <w:rFonts w:ascii="Arial" w:hAnsi="Arial" w:cs="Arial" w:eastAsia="Arial"/>
          <w:sz w:val="18"/>
          <w:szCs w:val="18"/>
          <w:spacing w:val="-3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propre</w:t>
      </w:r>
      <w:r>
        <w:rPr>
          <w:rFonts w:ascii="Arial" w:hAnsi="Arial" w:cs="Arial" w:eastAsia="Arial"/>
          <w:sz w:val="18"/>
          <w:szCs w:val="18"/>
          <w:spacing w:val="1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i/>
        </w:rPr>
        <w:t>documentation.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3" w:lineRule="exact"/>
        <w:ind w:left="1937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pict>
          <v:group style="position:absolute;margin-left:595.760193pt;margin-top:31.113266pt;width:.1pt;height:58.657681pt;mso-position-horizontal-relative:page;mso-position-vertical-relative:paragraph;z-index:-13196" coordorigin="11915,622" coordsize="2,1173">
            <v:shape style="position:absolute;left:11915;top:622;width:2;height:1173" coordorigin="11915,622" coordsize="0,1173" path="m11915,1795l11915,622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8"/>
          <w:szCs w:val="18"/>
          <w:spacing w:val="0"/>
          <w:w w:val="105"/>
          <w:i/>
          <w:position w:val="-1"/>
        </w:rPr>
        <w:t>Avri/1997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80" w:h="16820"/>
          <w:pgMar w:top="1000" w:bottom="0" w:left="1680" w:right="220"/>
          <w:cols w:num="2" w:equalWidth="0">
            <w:col w:w="3294" w:space="483"/>
            <w:col w:w="630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1.079928pt;margin-top:.359863pt;width:172.788461pt;height:.1pt;mso-position-horizontal-relative:page;mso-position-vertical-relative:page;z-index:-13201" coordorigin="22,7" coordsize="3456,2">
            <v:shape style="position:absolute;left:22;top:7;width:3456;height:2" coordorigin="22,7" coordsize="3456,0" path="m22,7l3477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218.865387pt;margin-top:.359863pt;width:64.435697pt;height:.1pt;mso-position-horizontal-relative:page;mso-position-vertical-relative:page;z-index:-13200" coordorigin="4377,7" coordsize="1289,2">
            <v:shape style="position:absolute;left:4377;top:7;width:1289;height:2" coordorigin="4377,7" coordsize="1289,0" path="m4377,7l5666,7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401.733185pt;margin-top:.539795pt;width:70.555289pt;height:.1pt;mso-position-horizontal-relative:page;mso-position-vertical-relative:page;z-index:-13199" coordorigin="8035,11" coordsize="1411,2">
            <v:shape style="position:absolute;left:8035;top:11;width:1411;height:2" coordorigin="8035,11" coordsize="1411,0" path="m8035,11l9446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14.405640pt;margin-top:.539795pt;width:44.637019pt;height:.1pt;mso-position-horizontal-relative:page;mso-position-vertical-relative:page;z-index:-13198" coordorigin="10288,11" coordsize="893,2">
            <v:shape style="position:absolute;left:10288;top:11;width:893;height:2" coordorigin="10288,11" coordsize="893,0" path="m10288,11l11181,11e" filled="f" stroked="t" strokeweight=".359976pt" strokecolor="#000000">
              <v:path arrowok="t"/>
            </v:shape>
          </v:group>
          <w10:wrap type="none"/>
        </w:pict>
      </w:r>
      <w:r>
        <w:rPr/>
        <w:pict>
          <v:group style="position:absolute;margin-left:595.760193pt;margin-top:0pt;width:.1pt;height:637.317501pt;mso-position-horizontal-relative:page;mso-position-vertical-relative:page;z-index:-13197" coordorigin="11915,0" coordsize="2,12746">
            <v:shape style="position:absolute;left:11915;top:0;width:2;height:12746" coordorigin="11915,0" coordsize="0,12746" path="m11915,12746l11915,0e" filled="f" stroked="t" strokeweight=".359976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right="81"/>
        <w:jc w:val="righ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595.760193pt;margin-top:-90.401505pt;width:.1pt;height:119.47454pt;mso-position-horizontal-relative:page;mso-position-vertical-relative:paragraph;z-index:-13195" coordorigin="11915,-1808" coordsize="2,2389">
            <v:shape style="position:absolute;left:11915;top:-1808;width:2;height:2389" coordorigin="11915,-1808" coordsize="0,2389" path="m11915,581l11915,-1808e" filled="f" stroked="t" strokeweight=".359976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0"/>
          <w:szCs w:val="20"/>
          <w:spacing w:val="0"/>
          <w:w w:val="96"/>
          <w:b/>
          <w:bCs/>
        </w:rPr>
        <w:t>178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sectPr>
      <w:type w:val="continuous"/>
      <w:pgSz w:w="11980" w:h="16820"/>
      <w:pgMar w:top="1000" w:bottom="0" w:left="1680" w:right="2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auto"/>
    <w:pitch w:val="default"/>
  </w:font>
  <w:font w:name="Courier New">
    <w:altName w:val="Courier New"/>
    <w:charset w:val="0"/>
    <w:family w:val="roman"/>
    <w:pitch w:val="fixed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jp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jpg"/><Relationship Id="rId15" Type="http://schemas.openxmlformats.org/officeDocument/2006/relationships/image" Target="media/image11.jpg"/><Relationship Id="rId16" Type="http://schemas.openxmlformats.org/officeDocument/2006/relationships/image" Target="media/image12.jpg"/><Relationship Id="rId17" Type="http://schemas.openxmlformats.org/officeDocument/2006/relationships/image" Target="media/image13.jpg"/><Relationship Id="rId18" Type="http://schemas.openxmlformats.org/officeDocument/2006/relationships/image" Target="media/image14.jpg"/><Relationship Id="rId19" Type="http://schemas.openxmlformats.org/officeDocument/2006/relationships/image" Target="media/image15.jpg"/><Relationship Id="rId20" Type="http://schemas.openxmlformats.org/officeDocument/2006/relationships/image" Target="media/image16.jp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jpg"/><Relationship Id="rId32" Type="http://schemas.openxmlformats.org/officeDocument/2006/relationships/image" Target="media/image28.jpg"/><Relationship Id="rId33" Type="http://schemas.openxmlformats.org/officeDocument/2006/relationships/image" Target="media/image29.jpg"/><Relationship Id="rId34" Type="http://schemas.openxmlformats.org/officeDocument/2006/relationships/image" Target="media/image30.jpg"/><Relationship Id="rId35" Type="http://schemas.openxmlformats.org/officeDocument/2006/relationships/image" Target="media/image31.jpg"/><Relationship Id="rId36" Type="http://schemas.openxmlformats.org/officeDocument/2006/relationships/image" Target="media/image32.jpg"/><Relationship Id="rId37" Type="http://schemas.openxmlformats.org/officeDocument/2006/relationships/image" Target="media/image33.jpg"/><Relationship Id="rId38" Type="http://schemas.openxmlformats.org/officeDocument/2006/relationships/image" Target="media/image34.jpg"/><Relationship Id="rId39" Type="http://schemas.openxmlformats.org/officeDocument/2006/relationships/image" Target="media/image35.jpg"/><Relationship Id="rId40" Type="http://schemas.openxmlformats.org/officeDocument/2006/relationships/image" Target="media/image36.jpg"/><Relationship Id="rId41" Type="http://schemas.openxmlformats.org/officeDocument/2006/relationships/image" Target="media/image37.jpg"/><Relationship Id="rId42" Type="http://schemas.openxmlformats.org/officeDocument/2006/relationships/image" Target="media/image38.jpg"/><Relationship Id="rId43" Type="http://schemas.openxmlformats.org/officeDocument/2006/relationships/image" Target="media/image39.jpg"/><Relationship Id="rId44" Type="http://schemas.openxmlformats.org/officeDocument/2006/relationships/image" Target="media/image40.jpg"/><Relationship Id="rId45" Type="http://schemas.openxmlformats.org/officeDocument/2006/relationships/image" Target="media/image41.jpg"/><Relationship Id="rId46" Type="http://schemas.openxmlformats.org/officeDocument/2006/relationships/image" Target="media/image42.jpg"/><Relationship Id="rId47" Type="http://schemas.openxmlformats.org/officeDocument/2006/relationships/image" Target="media/image43.jpg"/><Relationship Id="rId48" Type="http://schemas.openxmlformats.org/officeDocument/2006/relationships/image" Target="media/image44.png"/><Relationship Id="rId49" Type="http://schemas.openxmlformats.org/officeDocument/2006/relationships/image" Target="media/image45.jpg"/><Relationship Id="rId50" Type="http://schemas.openxmlformats.org/officeDocument/2006/relationships/image" Target="media/image46.jpg"/><Relationship Id="rId51" Type="http://schemas.openxmlformats.org/officeDocument/2006/relationships/image" Target="media/image47.jpg"/><Relationship Id="rId52" Type="http://schemas.openxmlformats.org/officeDocument/2006/relationships/image" Target="media/image48.jpg"/><Relationship Id="rId53" Type="http://schemas.openxmlformats.org/officeDocument/2006/relationships/image" Target="media/image49.jpg"/><Relationship Id="rId54" Type="http://schemas.openxmlformats.org/officeDocument/2006/relationships/image" Target="media/image50.jpg"/><Relationship Id="rId55" Type="http://schemas.openxmlformats.org/officeDocument/2006/relationships/image" Target="media/image51.jpg"/><Relationship Id="rId56" Type="http://schemas.openxmlformats.org/officeDocument/2006/relationships/image" Target="media/image52.jpg"/><Relationship Id="rId57" Type="http://schemas.openxmlformats.org/officeDocument/2006/relationships/image" Target="media/image53.jpg"/><Relationship Id="rId58" Type="http://schemas.openxmlformats.org/officeDocument/2006/relationships/image" Target="media/image54.jpg"/><Relationship Id="rId59" Type="http://schemas.openxmlformats.org/officeDocument/2006/relationships/image" Target="media/image55.jpg"/><Relationship Id="rId60" Type="http://schemas.openxmlformats.org/officeDocument/2006/relationships/image" Target="media/image56.jpg"/><Relationship Id="rId61" Type="http://schemas.openxmlformats.org/officeDocument/2006/relationships/image" Target="media/image57.jpg"/><Relationship Id="rId62" Type="http://schemas.openxmlformats.org/officeDocument/2006/relationships/image" Target="media/image58.jpg"/><Relationship Id="rId63" Type="http://schemas.openxmlformats.org/officeDocument/2006/relationships/image" Target="media/image59.jpg"/><Relationship Id="rId64" Type="http://schemas.openxmlformats.org/officeDocument/2006/relationships/image" Target="media/image60.jpg"/><Relationship Id="rId65" Type="http://schemas.openxmlformats.org/officeDocument/2006/relationships/image" Target="media/image61.jpg"/><Relationship Id="rId66" Type="http://schemas.openxmlformats.org/officeDocument/2006/relationships/image" Target="media/image62.jpg"/><Relationship Id="rId67" Type="http://schemas.openxmlformats.org/officeDocument/2006/relationships/image" Target="media/image63.jpg"/><Relationship Id="rId68" Type="http://schemas.openxmlformats.org/officeDocument/2006/relationships/image" Target="media/image64.jpg"/><Relationship Id="rId69" Type="http://schemas.openxmlformats.org/officeDocument/2006/relationships/image" Target="media/image65.jpg"/><Relationship Id="rId70" Type="http://schemas.openxmlformats.org/officeDocument/2006/relationships/image" Target="media/image66.jpg"/><Relationship Id="rId71" Type="http://schemas.openxmlformats.org/officeDocument/2006/relationships/image" Target="media/image67.jpg"/><Relationship Id="rId72" Type="http://schemas.openxmlformats.org/officeDocument/2006/relationships/image" Target="media/image68.jpg"/><Relationship Id="rId73" Type="http://schemas.openxmlformats.org/officeDocument/2006/relationships/image" Target="media/image69.jpg"/><Relationship Id="rId74" Type="http://schemas.openxmlformats.org/officeDocument/2006/relationships/image" Target="media/image70.jpg"/><Relationship Id="rId75" Type="http://schemas.openxmlformats.org/officeDocument/2006/relationships/image" Target="media/image71.jpg"/><Relationship Id="rId76" Type="http://schemas.openxmlformats.org/officeDocument/2006/relationships/image" Target="media/image72.jpg"/><Relationship Id="rId77" Type="http://schemas.openxmlformats.org/officeDocument/2006/relationships/image" Target="media/image73.jpg"/><Relationship Id="rId78" Type="http://schemas.openxmlformats.org/officeDocument/2006/relationships/image" Target="media/image74.jpg"/><Relationship Id="rId79" Type="http://schemas.openxmlformats.org/officeDocument/2006/relationships/image" Target="media/image75.jp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jpg"/><Relationship Id="rId83" Type="http://schemas.openxmlformats.org/officeDocument/2006/relationships/image" Target="media/image79.jpg"/><Relationship Id="rId84" Type="http://schemas.openxmlformats.org/officeDocument/2006/relationships/image" Target="media/image80.jpg"/><Relationship Id="rId85" Type="http://schemas.openxmlformats.org/officeDocument/2006/relationships/image" Target="media/image81.jpg"/><Relationship Id="rId86" Type="http://schemas.openxmlformats.org/officeDocument/2006/relationships/image" Target="media/image82.jpg"/><Relationship Id="rId87" Type="http://schemas.openxmlformats.org/officeDocument/2006/relationships/image" Target="media/image83.jpg"/><Relationship Id="rId88" Type="http://schemas.openxmlformats.org/officeDocument/2006/relationships/image" Target="media/image84.jpg"/><Relationship Id="rId89" Type="http://schemas.openxmlformats.org/officeDocument/2006/relationships/image" Target="media/image85.jpg"/><Relationship Id="rId90" Type="http://schemas.openxmlformats.org/officeDocument/2006/relationships/image" Target="media/image86.jpg"/><Relationship Id="rId91" Type="http://schemas.openxmlformats.org/officeDocument/2006/relationships/image" Target="media/image87.jpg"/><Relationship Id="rId92" Type="http://schemas.openxmlformats.org/officeDocument/2006/relationships/image" Target="media/image88.jpg"/><Relationship Id="rId93" Type="http://schemas.openxmlformats.org/officeDocument/2006/relationships/image" Target="media/image89.jpg"/><Relationship Id="rId94" Type="http://schemas.openxmlformats.org/officeDocument/2006/relationships/image" Target="media/image90.jpg"/><Relationship Id="rId95" Type="http://schemas.openxmlformats.org/officeDocument/2006/relationships/image" Target="media/image91.jpg"/><Relationship Id="rId96" Type="http://schemas.openxmlformats.org/officeDocument/2006/relationships/image" Target="media/image92.jpg"/><Relationship Id="rId97" Type="http://schemas.openxmlformats.org/officeDocument/2006/relationships/image" Target="media/image93.jpg"/><Relationship Id="rId98" Type="http://schemas.openxmlformats.org/officeDocument/2006/relationships/image" Target="media/image94.jpg"/><Relationship Id="rId99" Type="http://schemas.openxmlformats.org/officeDocument/2006/relationships/image" Target="media/image95.jpg"/><Relationship Id="rId100" Type="http://schemas.openxmlformats.org/officeDocument/2006/relationships/image" Target="media/image96.jpg"/><Relationship Id="rId101" Type="http://schemas.openxmlformats.org/officeDocument/2006/relationships/image" Target="media/image97.jpg"/><Relationship Id="rId102" Type="http://schemas.openxmlformats.org/officeDocument/2006/relationships/image" Target="media/image98.jpg"/><Relationship Id="rId103" Type="http://schemas.openxmlformats.org/officeDocument/2006/relationships/image" Target="media/image99.jpg"/><Relationship Id="rId104" Type="http://schemas.openxmlformats.org/officeDocument/2006/relationships/image" Target="media/image100.jpg"/><Relationship Id="rId105" Type="http://schemas.openxmlformats.org/officeDocument/2006/relationships/image" Target="media/image101.jpg"/><Relationship Id="rId106" Type="http://schemas.openxmlformats.org/officeDocument/2006/relationships/image" Target="media/image102.jpg"/><Relationship Id="rId107" Type="http://schemas.openxmlformats.org/officeDocument/2006/relationships/image" Target="media/image103.jpg"/><Relationship Id="rId108" Type="http://schemas.openxmlformats.org/officeDocument/2006/relationships/image" Target="media/image104.jpg"/><Relationship Id="rId109" Type="http://schemas.openxmlformats.org/officeDocument/2006/relationships/image" Target="media/image105.jpg"/><Relationship Id="rId110" Type="http://schemas.openxmlformats.org/officeDocument/2006/relationships/image" Target="media/image106.jpg"/><Relationship Id="rId111" Type="http://schemas.openxmlformats.org/officeDocument/2006/relationships/image" Target="media/image107.jpg"/><Relationship Id="rId112" Type="http://schemas.openxmlformats.org/officeDocument/2006/relationships/image" Target="media/image108.jpg"/><Relationship Id="rId113" Type="http://schemas.openxmlformats.org/officeDocument/2006/relationships/image" Target="media/image109.jpg"/><Relationship Id="rId114" Type="http://schemas.openxmlformats.org/officeDocument/2006/relationships/image" Target="media/image110.jpg"/><Relationship Id="rId115" Type="http://schemas.openxmlformats.org/officeDocument/2006/relationships/image" Target="media/image111.jpg"/><Relationship Id="rId116" Type="http://schemas.openxmlformats.org/officeDocument/2006/relationships/image" Target="media/image112.jpg"/><Relationship Id="rId117" Type="http://schemas.openxmlformats.org/officeDocument/2006/relationships/image" Target="media/image113.jpg"/><Relationship Id="rId118" Type="http://schemas.openxmlformats.org/officeDocument/2006/relationships/image" Target="media/image114.jpg"/><Relationship Id="rId119" Type="http://schemas.openxmlformats.org/officeDocument/2006/relationships/image" Target="media/image115.jpg"/><Relationship Id="rId120" Type="http://schemas.openxmlformats.org/officeDocument/2006/relationships/image" Target="media/image116.jpg"/><Relationship Id="rId121" Type="http://schemas.openxmlformats.org/officeDocument/2006/relationships/image" Target="media/image117.jpg"/><Relationship Id="rId122" Type="http://schemas.openxmlformats.org/officeDocument/2006/relationships/image" Target="media/image118.jpg"/><Relationship Id="rId123" Type="http://schemas.openxmlformats.org/officeDocument/2006/relationships/image" Target="media/image119.jpg"/><Relationship Id="rId124" Type="http://schemas.openxmlformats.org/officeDocument/2006/relationships/image" Target="media/image120.jpg"/><Relationship Id="rId125" Type="http://schemas.openxmlformats.org/officeDocument/2006/relationships/image" Target="media/image121.jpg"/><Relationship Id="rId126" Type="http://schemas.openxmlformats.org/officeDocument/2006/relationships/image" Target="media/image122.jpg"/><Relationship Id="rId127" Type="http://schemas.openxmlformats.org/officeDocument/2006/relationships/image" Target="media/image123.jpg"/><Relationship Id="rId128" Type="http://schemas.openxmlformats.org/officeDocument/2006/relationships/image" Target="media/image124.jpg"/><Relationship Id="rId129" Type="http://schemas.openxmlformats.org/officeDocument/2006/relationships/image" Target="media/image125.jpg"/><Relationship Id="rId130" Type="http://schemas.openxmlformats.org/officeDocument/2006/relationships/image" Target="media/image126.jpg"/><Relationship Id="rId131" Type="http://schemas.openxmlformats.org/officeDocument/2006/relationships/image" Target="media/image127.jpg"/><Relationship Id="rId132" Type="http://schemas.openxmlformats.org/officeDocument/2006/relationships/image" Target="media/image128.jpg"/><Relationship Id="rId133" Type="http://schemas.openxmlformats.org/officeDocument/2006/relationships/image" Target="media/image129.jpg"/><Relationship Id="rId134" Type="http://schemas.openxmlformats.org/officeDocument/2006/relationships/image" Target="media/image130.jpg"/><Relationship Id="rId135" Type="http://schemas.openxmlformats.org/officeDocument/2006/relationships/image" Target="media/image131.jpg"/><Relationship Id="rId136" Type="http://schemas.openxmlformats.org/officeDocument/2006/relationships/image" Target="media/image132.jpg"/><Relationship Id="rId137" Type="http://schemas.openxmlformats.org/officeDocument/2006/relationships/image" Target="media/image133.jpg"/><Relationship Id="rId138" Type="http://schemas.openxmlformats.org/officeDocument/2006/relationships/image" Target="media/image134.jpg"/><Relationship Id="rId139" Type="http://schemas.openxmlformats.org/officeDocument/2006/relationships/image" Target="media/image135.jpg"/><Relationship Id="rId140" Type="http://schemas.openxmlformats.org/officeDocument/2006/relationships/image" Target="media/image136.jpg"/><Relationship Id="rId141" Type="http://schemas.openxmlformats.org/officeDocument/2006/relationships/image" Target="media/image137.jpg"/><Relationship Id="rId142" Type="http://schemas.openxmlformats.org/officeDocument/2006/relationships/image" Target="media/image138.jpg"/><Relationship Id="rId143" Type="http://schemas.openxmlformats.org/officeDocument/2006/relationships/image" Target="media/image139.jpg"/><Relationship Id="rId144" Type="http://schemas.openxmlformats.org/officeDocument/2006/relationships/image" Target="media/image140.jpg"/><Relationship Id="rId145" Type="http://schemas.openxmlformats.org/officeDocument/2006/relationships/image" Target="media/image141.jpg"/><Relationship Id="rId146" Type="http://schemas.openxmlformats.org/officeDocument/2006/relationships/image" Target="media/image142.jpg"/><Relationship Id="rId147" Type="http://schemas.openxmlformats.org/officeDocument/2006/relationships/image" Target="media/image143.jpg"/><Relationship Id="rId148" Type="http://schemas.openxmlformats.org/officeDocument/2006/relationships/image" Target="media/image144.jpg"/><Relationship Id="rId149" Type="http://schemas.openxmlformats.org/officeDocument/2006/relationships/image" Target="media/image145.jpg"/><Relationship Id="rId150" Type="http://schemas.openxmlformats.org/officeDocument/2006/relationships/image" Target="media/image146.jp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jpg"/><Relationship Id="rId155" Type="http://schemas.openxmlformats.org/officeDocument/2006/relationships/image" Target="media/image151.jpg"/><Relationship Id="rId156" Type="http://schemas.openxmlformats.org/officeDocument/2006/relationships/image" Target="media/image152.jpg"/><Relationship Id="rId157" Type="http://schemas.openxmlformats.org/officeDocument/2006/relationships/image" Target="media/image153.jpg"/><Relationship Id="rId158" Type="http://schemas.openxmlformats.org/officeDocument/2006/relationships/image" Target="media/image154.jpg"/><Relationship Id="rId159" Type="http://schemas.openxmlformats.org/officeDocument/2006/relationships/image" Target="media/image155.jpg"/><Relationship Id="rId160" Type="http://schemas.openxmlformats.org/officeDocument/2006/relationships/image" Target="media/image156.jpg"/><Relationship Id="rId161" Type="http://schemas.openxmlformats.org/officeDocument/2006/relationships/image" Target="media/image157.jp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jpg"/><Relationship Id="rId166" Type="http://schemas.openxmlformats.org/officeDocument/2006/relationships/image" Target="media/image162.jpg"/><Relationship Id="rId167" Type="http://schemas.openxmlformats.org/officeDocument/2006/relationships/image" Target="media/image163.jpg"/><Relationship Id="rId168" Type="http://schemas.openxmlformats.org/officeDocument/2006/relationships/image" Target="media/image164.jpg"/><Relationship Id="rId169" Type="http://schemas.openxmlformats.org/officeDocument/2006/relationships/image" Target="media/image165.jpg"/><Relationship Id="rId170" Type="http://schemas.openxmlformats.org/officeDocument/2006/relationships/image" Target="media/image166.jpg"/><Relationship Id="rId171" Type="http://schemas.openxmlformats.org/officeDocument/2006/relationships/image" Target="media/image167.jpg"/><Relationship Id="rId172" Type="http://schemas.openxmlformats.org/officeDocument/2006/relationships/image" Target="media/image168.jpg"/><Relationship Id="rId173" Type="http://schemas.openxmlformats.org/officeDocument/2006/relationships/image" Target="media/image169.jpg"/><Relationship Id="rId174" Type="http://schemas.openxmlformats.org/officeDocument/2006/relationships/image" Target="media/image170.png"/><Relationship Id="rId175" Type="http://schemas.openxmlformats.org/officeDocument/2006/relationships/image" Target="media/image171.jpg"/><Relationship Id="rId176" Type="http://schemas.openxmlformats.org/officeDocument/2006/relationships/image" Target="media/image172.jpg"/><Relationship Id="rId177" Type="http://schemas.openxmlformats.org/officeDocument/2006/relationships/image" Target="media/image173.jpg"/><Relationship Id="rId178" Type="http://schemas.openxmlformats.org/officeDocument/2006/relationships/image" Target="media/image174.jpg"/><Relationship Id="rId179" Type="http://schemas.openxmlformats.org/officeDocument/2006/relationships/image" Target="media/image175.jpg"/><Relationship Id="rId180" Type="http://schemas.openxmlformats.org/officeDocument/2006/relationships/image" Target="media/image176.jpg"/><Relationship Id="rId181" Type="http://schemas.openxmlformats.org/officeDocument/2006/relationships/image" Target="media/image177.jpg"/><Relationship Id="rId182" Type="http://schemas.openxmlformats.org/officeDocument/2006/relationships/image" Target="media/image178.jpg"/><Relationship Id="rId183" Type="http://schemas.openxmlformats.org/officeDocument/2006/relationships/image" Target="media/image179.jpg"/><Relationship Id="rId184" Type="http://schemas.openxmlformats.org/officeDocument/2006/relationships/image" Target="media/image180.jpg"/><Relationship Id="rId185" Type="http://schemas.openxmlformats.org/officeDocument/2006/relationships/image" Target="media/image181.jpg"/><Relationship Id="rId186" Type="http://schemas.openxmlformats.org/officeDocument/2006/relationships/image" Target="media/image182.jpg"/><Relationship Id="rId187" Type="http://schemas.openxmlformats.org/officeDocument/2006/relationships/image" Target="media/image183.jpg"/><Relationship Id="rId188" Type="http://schemas.openxmlformats.org/officeDocument/2006/relationships/image" Target="media/image184.jpg"/><Relationship Id="rId189" Type="http://schemas.openxmlformats.org/officeDocument/2006/relationships/image" Target="media/image185.jpg"/><Relationship Id="rId190" Type="http://schemas.openxmlformats.org/officeDocument/2006/relationships/image" Target="media/image186.jpg"/><Relationship Id="rId191" Type="http://schemas.openxmlformats.org/officeDocument/2006/relationships/image" Target="media/image187.jpg"/><Relationship Id="rId192" Type="http://schemas.openxmlformats.org/officeDocument/2006/relationships/image" Target="media/image188.jpg"/><Relationship Id="rId193" Type="http://schemas.openxmlformats.org/officeDocument/2006/relationships/image" Target="media/image189.jpg"/><Relationship Id="rId194" Type="http://schemas.openxmlformats.org/officeDocument/2006/relationships/image" Target="media/image190.jpg"/><Relationship Id="rId195" Type="http://schemas.openxmlformats.org/officeDocument/2006/relationships/image" Target="media/image191.jpg"/><Relationship Id="rId196" Type="http://schemas.openxmlformats.org/officeDocument/2006/relationships/image" Target="media/image192.jpg"/><Relationship Id="rId197" Type="http://schemas.openxmlformats.org/officeDocument/2006/relationships/image" Target="media/image193.jpg"/><Relationship Id="rId198" Type="http://schemas.openxmlformats.org/officeDocument/2006/relationships/image" Target="media/image194.jpg"/><Relationship Id="rId199" Type="http://schemas.openxmlformats.org/officeDocument/2006/relationships/image" Target="media/image195.jpg"/><Relationship Id="rId200" Type="http://schemas.openxmlformats.org/officeDocument/2006/relationships/image" Target="media/image196.jpg"/><Relationship Id="rId201" Type="http://schemas.openxmlformats.org/officeDocument/2006/relationships/image" Target="media/image197.jpg"/><Relationship Id="rId202" Type="http://schemas.openxmlformats.org/officeDocument/2006/relationships/image" Target="media/image198.jpg"/><Relationship Id="rId203" Type="http://schemas.openxmlformats.org/officeDocument/2006/relationships/image" Target="media/image199.jpg"/><Relationship Id="rId204" Type="http://schemas.openxmlformats.org/officeDocument/2006/relationships/image" Target="media/image200.jpg"/><Relationship Id="rId205" Type="http://schemas.openxmlformats.org/officeDocument/2006/relationships/image" Target="media/image201.jpg"/><Relationship Id="rId206" Type="http://schemas.openxmlformats.org/officeDocument/2006/relationships/image" Target="media/image202.jpg"/><Relationship Id="rId207" Type="http://schemas.openxmlformats.org/officeDocument/2006/relationships/image" Target="media/image203.jpg"/><Relationship Id="rId208" Type="http://schemas.openxmlformats.org/officeDocument/2006/relationships/image" Target="media/image204.jpg"/><Relationship Id="rId209" Type="http://schemas.openxmlformats.org/officeDocument/2006/relationships/image" Target="media/image205.jpg"/><Relationship Id="rId210" Type="http://schemas.openxmlformats.org/officeDocument/2006/relationships/image" Target="media/image206.jpg"/><Relationship Id="rId211" Type="http://schemas.openxmlformats.org/officeDocument/2006/relationships/image" Target="media/image207.jpg"/><Relationship Id="rId212" Type="http://schemas.openxmlformats.org/officeDocument/2006/relationships/image" Target="media/image208.jpg"/><Relationship Id="rId213" Type="http://schemas.openxmlformats.org/officeDocument/2006/relationships/image" Target="media/image209.jpg"/><Relationship Id="rId214" Type="http://schemas.openxmlformats.org/officeDocument/2006/relationships/image" Target="media/image210.jpg"/><Relationship Id="rId215" Type="http://schemas.openxmlformats.org/officeDocument/2006/relationships/image" Target="media/image211.jpg"/><Relationship Id="rId216" Type="http://schemas.openxmlformats.org/officeDocument/2006/relationships/image" Target="media/image212.jpg"/><Relationship Id="rId217" Type="http://schemas.openxmlformats.org/officeDocument/2006/relationships/image" Target="media/image213.jpg"/><Relationship Id="rId218" Type="http://schemas.openxmlformats.org/officeDocument/2006/relationships/image" Target="media/image214.jpg"/><Relationship Id="rId219" Type="http://schemas.openxmlformats.org/officeDocument/2006/relationships/image" Target="media/image215.jpg"/><Relationship Id="rId220" Type="http://schemas.openxmlformats.org/officeDocument/2006/relationships/image" Target="media/image216.jpg"/><Relationship Id="rId221" Type="http://schemas.openxmlformats.org/officeDocument/2006/relationships/image" Target="media/image217.jpg"/><Relationship Id="rId222" Type="http://schemas.openxmlformats.org/officeDocument/2006/relationships/image" Target="media/image218.jpg"/><Relationship Id="rId223" Type="http://schemas.openxmlformats.org/officeDocument/2006/relationships/image" Target="media/image219.jpg"/><Relationship Id="rId224" Type="http://schemas.openxmlformats.org/officeDocument/2006/relationships/image" Target="media/image220.jpg"/><Relationship Id="rId225" Type="http://schemas.openxmlformats.org/officeDocument/2006/relationships/image" Target="media/image221.jpg"/><Relationship Id="rId226" Type="http://schemas.openxmlformats.org/officeDocument/2006/relationships/image" Target="media/image222.jpg"/><Relationship Id="rId227" Type="http://schemas.openxmlformats.org/officeDocument/2006/relationships/image" Target="media/image223.jpg"/><Relationship Id="rId228" Type="http://schemas.openxmlformats.org/officeDocument/2006/relationships/image" Target="media/image224.jpg"/><Relationship Id="rId229" Type="http://schemas.openxmlformats.org/officeDocument/2006/relationships/image" Target="media/image225.jpg"/><Relationship Id="rId230" Type="http://schemas.openxmlformats.org/officeDocument/2006/relationships/image" Target="media/image226.jpg"/><Relationship Id="rId231" Type="http://schemas.openxmlformats.org/officeDocument/2006/relationships/image" Target="media/image227.jpg"/><Relationship Id="rId232" Type="http://schemas.openxmlformats.org/officeDocument/2006/relationships/image" Target="media/image228.jpg"/><Relationship Id="rId233" Type="http://schemas.openxmlformats.org/officeDocument/2006/relationships/image" Target="media/image229.jpg"/><Relationship Id="rId234" Type="http://schemas.openxmlformats.org/officeDocument/2006/relationships/image" Target="media/image230.jpg"/><Relationship Id="rId235" Type="http://schemas.openxmlformats.org/officeDocument/2006/relationships/image" Target="media/image231.jpg"/><Relationship Id="rId236" Type="http://schemas.openxmlformats.org/officeDocument/2006/relationships/image" Target="media/image232.jpg"/><Relationship Id="rId237" Type="http://schemas.openxmlformats.org/officeDocument/2006/relationships/image" Target="media/image233.jpg"/><Relationship Id="rId238" Type="http://schemas.openxmlformats.org/officeDocument/2006/relationships/image" Target="media/image234.jpg"/><Relationship Id="rId239" Type="http://schemas.openxmlformats.org/officeDocument/2006/relationships/image" Target="media/image235.jpg"/><Relationship Id="rId240" Type="http://schemas.openxmlformats.org/officeDocument/2006/relationships/image" Target="media/image236.jpg"/><Relationship Id="rId241" Type="http://schemas.openxmlformats.org/officeDocument/2006/relationships/image" Target="media/image237.jpg"/><Relationship Id="rId242" Type="http://schemas.openxmlformats.org/officeDocument/2006/relationships/image" Target="media/image238.jpg"/><Relationship Id="rId243" Type="http://schemas.openxmlformats.org/officeDocument/2006/relationships/image" Target="media/image239.jpg"/><Relationship Id="rId244" Type="http://schemas.openxmlformats.org/officeDocument/2006/relationships/image" Target="media/image240.jpg"/><Relationship Id="rId245" Type="http://schemas.openxmlformats.org/officeDocument/2006/relationships/image" Target="media/image241.jpg"/><Relationship Id="rId246" Type="http://schemas.openxmlformats.org/officeDocument/2006/relationships/image" Target="media/image242.jpg"/><Relationship Id="rId247" Type="http://schemas.openxmlformats.org/officeDocument/2006/relationships/image" Target="media/image243.jpg"/><Relationship Id="rId248" Type="http://schemas.openxmlformats.org/officeDocument/2006/relationships/image" Target="media/image244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2013-02-06T15:39:32Z</dcterms:created>
  <dcterms:modified xsi:type="dcterms:W3CDTF">2013-02-06T15:39:32Z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2013-02-06T00:00:00Z</vt:filetime>
  </property>
  <property fmtid="{D5CDD505-2E9C-101B-9397-08002B2CF9AE}" pid="3" name="LastSaved">
    <vt:filetime>2013-02-06T00:00:00Z</vt:filetime>
  </property>
</Properties>
</file>