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g" ContentType="image/jpg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94" w:after="0" w:line="240" w:lineRule="auto"/>
        <w:ind w:left="7538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2.639113pt;margin-top:3.479339pt;width:591.641129pt;height:.1pt;mso-position-horizontal-relative:page;mso-position-vertical-relative:page;z-index:-5181" coordorigin="53,70" coordsize="11833,2">
            <v:shape style="position:absolute;left:53;top:70;width:11833;height:2" coordorigin="53,70" coordsize="11833,0" path="m53,70l11886,70e" filled="f" stroked="t" strokeweight="1.199597pt" strokecolor="#F7DF2F">
              <v:path arrowok="t"/>
            </v:shape>
          </v:group>
          <w10:wrap type="none"/>
        </w:pict>
      </w:r>
      <w:r>
        <w:rPr/>
        <w:pict>
          <v:group style="position:absolute;margin-left:.479838pt;margin-top:5.399027pt;width:594.400202pt;height:835.881075pt;mso-position-horizontal-relative:page;mso-position-vertical-relative:page;z-index:-5180" coordorigin="10,108" coordsize="11888,16718">
            <v:group style="position:absolute;left:29;top:115;width:2;height:12463" coordorigin="29,115" coordsize="2,12463">
              <v:shape style="position:absolute;left:29;top:115;width:2;height:12463" coordorigin="29,115" coordsize="0,12463" path="m29,12578l29,115e" filled="f" stroked="t" strokeweight=".719758pt" strokecolor="#E8D8AF">
                <v:path arrowok="t"/>
              </v:shape>
            </v:group>
            <v:group style="position:absolute;left:14;top:12583;width:11871;height:2" coordorigin="14,12583" coordsize="11871,2">
              <v:shape style="position:absolute;left:14;top:12583;width:11871;height:2" coordorigin="14,12583" coordsize="11871,0" path="m14,12583l11886,12583e" filled="f" stroked="t" strokeweight=".479839pt" strokecolor="#875B00">
                <v:path arrowok="t"/>
              </v:shape>
            </v:group>
            <v:group style="position:absolute;left:34;top:12578;width:2;height:4242" coordorigin="34,12578" coordsize="2,4242">
              <v:shape style="position:absolute;left:34;top:12578;width:2;height:4242" coordorigin="34,12578" coordsize="0,4242" path="m34,16821l34,12578e" filled="f" stroked="t" strokeweight=".479839pt" strokecolor="#EFDB7C">
                <v:path arrowok="t"/>
              </v:shape>
            </v:group>
            <v:group style="position:absolute;left:34;top:16809;width:11852;height:2" coordorigin="34,16809" coordsize="11852,2">
              <v:shape style="position:absolute;left:34;top:16809;width:11852;height:2" coordorigin="34,16809" coordsize="11852,0" path="m34,16809l11886,16809e" filled="f" stroked="t" strokeweight="1.199597pt" strokecolor="#FBE40C">
                <v:path arrowok="t"/>
              </v:shape>
            </v:group>
            <w10:wrap type="none"/>
          </v:group>
        </w:pict>
      </w:r>
      <w:r>
        <w:rPr/>
        <w:pict>
          <v:shape style="width:118.080002pt;height:16.32pt;mso-position-horizontal-relative:char;mso-position-vertical-relative:line" type="#_x0000_t75">
            <v:imagedata r:id="rId5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7845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83.519997pt;height:79.680pt;mso-position-horizontal-relative:char;mso-position-vertical-relative:line" type="#_x0000_t75">
            <v:imagedata r:id="rId6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2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580" w:lineRule="exact"/>
        <w:ind w:left="2837" w:right="-20"/>
        <w:jc w:val="left"/>
        <w:rPr>
          <w:rFonts w:ascii="Times New Roman" w:hAnsi="Times New Roman" w:cs="Times New Roman" w:eastAsia="Times New Roman"/>
          <w:sz w:val="52"/>
          <w:szCs w:val="52"/>
        </w:rPr>
      </w:pPr>
      <w:rPr/>
      <w:r>
        <w:rPr>
          <w:rFonts w:ascii="Times New Roman" w:hAnsi="Times New Roman" w:cs="Times New Roman" w:eastAsia="Times New Roman"/>
          <w:sz w:val="52"/>
          <w:szCs w:val="52"/>
          <w:color w:val="806907"/>
          <w:spacing w:val="0"/>
          <w:w w:val="105"/>
          <w:b/>
          <w:bCs/>
          <w:position w:val="-1"/>
        </w:rPr>
        <w:t>AMICULOGIA</w:t>
      </w:r>
      <w:r>
        <w:rPr>
          <w:rFonts w:ascii="Times New Roman" w:hAnsi="Times New Roman" w:cs="Times New Roman" w:eastAsia="Times New Roman"/>
          <w:sz w:val="52"/>
          <w:szCs w:val="52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8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550" w:lineRule="exact"/>
        <w:ind w:left="1335" w:right="-20"/>
        <w:jc w:val="left"/>
        <w:tabs>
          <w:tab w:pos="1840" w:val="left"/>
          <w:tab w:pos="4000" w:val="left"/>
        </w:tabs>
        <w:rPr>
          <w:rFonts w:ascii="Times New Roman" w:hAnsi="Times New Roman" w:cs="Times New Roman" w:eastAsia="Times New Roman"/>
          <w:sz w:val="48"/>
          <w:szCs w:val="48"/>
        </w:rPr>
      </w:pPr>
      <w:rPr/>
      <w:r>
        <w:rPr>
          <w:rFonts w:ascii="Times New Roman" w:hAnsi="Times New Roman" w:cs="Times New Roman" w:eastAsia="Times New Roman"/>
          <w:sz w:val="48"/>
          <w:szCs w:val="48"/>
          <w:color w:val="806907"/>
          <w:spacing w:val="0"/>
          <w:w w:val="81"/>
          <w:b/>
          <w:bCs/>
          <w:position w:val="-1"/>
        </w:rPr>
        <w:t>I</w:t>
      </w:r>
      <w:r>
        <w:rPr>
          <w:rFonts w:ascii="Times New Roman" w:hAnsi="Times New Roman" w:cs="Times New Roman" w:eastAsia="Times New Roman"/>
          <w:sz w:val="48"/>
          <w:szCs w:val="48"/>
          <w:color w:val="806907"/>
          <w:spacing w:val="0"/>
          <w:w w:val="100"/>
          <w:b/>
          <w:bCs/>
          <w:position w:val="-1"/>
        </w:rPr>
        <w:tab/>
      </w:r>
      <w:r>
        <w:rPr>
          <w:rFonts w:ascii="Times New Roman" w:hAnsi="Times New Roman" w:cs="Times New Roman" w:eastAsia="Times New Roman"/>
          <w:sz w:val="48"/>
          <w:szCs w:val="48"/>
          <w:color w:val="806907"/>
          <w:spacing w:val="0"/>
          <w:w w:val="100"/>
          <w:b/>
          <w:bCs/>
          <w:position w:val="-1"/>
        </w:rPr>
        <w:t>FUNGHI</w:t>
      </w:r>
      <w:r>
        <w:rPr>
          <w:rFonts w:ascii="Times New Roman" w:hAnsi="Times New Roman" w:cs="Times New Roman" w:eastAsia="Times New Roman"/>
          <w:sz w:val="48"/>
          <w:szCs w:val="48"/>
          <w:color w:val="806907"/>
          <w:spacing w:val="0"/>
          <w:w w:val="100"/>
          <w:b/>
          <w:bCs/>
          <w:position w:val="-1"/>
        </w:rPr>
        <w:tab/>
      </w:r>
      <w:r>
        <w:rPr>
          <w:rFonts w:ascii="Times New Roman" w:hAnsi="Times New Roman" w:cs="Times New Roman" w:eastAsia="Times New Roman"/>
          <w:sz w:val="48"/>
          <w:szCs w:val="48"/>
          <w:color w:val="806907"/>
          <w:spacing w:val="0"/>
          <w:w w:val="100"/>
          <w:b/>
          <w:bCs/>
          <w:position w:val="-1"/>
        </w:rPr>
        <w:t>TRAMACHJULATI</w:t>
      </w:r>
      <w:r>
        <w:rPr>
          <w:rFonts w:ascii="Times New Roman" w:hAnsi="Times New Roman" w:cs="Times New Roman" w:eastAsia="Times New Roman"/>
          <w:sz w:val="48"/>
          <w:szCs w:val="48"/>
          <w:color w:val="000000"/>
          <w:spacing w:val="0"/>
          <w:w w:val="100"/>
          <w:position w:val="0"/>
        </w:rPr>
      </w:r>
    </w:p>
    <w:p>
      <w:pPr>
        <w:spacing w:before="7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8" w:lineRule="auto"/>
        <w:ind w:left="116" w:right="885" w:firstLine="58"/>
        <w:jc w:val="left"/>
        <w:tabs>
          <w:tab w:pos="2720" w:val="left"/>
          <w:tab w:pos="5360" w:val="left"/>
          <w:tab w:pos="6000" w:val="left"/>
        </w:tabs>
        <w:rPr>
          <w:rFonts w:ascii="Arial" w:hAnsi="Arial" w:cs="Arial" w:eastAsia="Arial"/>
          <w:sz w:val="25"/>
          <w:szCs w:val="25"/>
        </w:rPr>
      </w:pPr>
      <w:rPr/>
      <w:r>
        <w:rPr>
          <w:rFonts w:ascii="Arial" w:hAnsi="Arial" w:cs="Arial" w:eastAsia="Arial"/>
          <w:sz w:val="26"/>
          <w:szCs w:val="26"/>
          <w:color w:val="5B4605"/>
          <w:w w:val="114"/>
        </w:rPr>
        <w:t>A:;</w:t>
      </w:r>
      <w:r>
        <w:rPr>
          <w:rFonts w:ascii="Arial" w:hAnsi="Arial" w:cs="Arial" w:eastAsia="Arial"/>
          <w:sz w:val="26"/>
          <w:szCs w:val="26"/>
          <w:color w:val="806907"/>
          <w:w w:val="34"/>
        </w:rPr>
        <w:t>-:</w:t>
      </w:r>
      <w:r>
        <w:rPr>
          <w:rFonts w:ascii="Arial" w:hAnsi="Arial" w:cs="Arial" w:eastAsia="Arial"/>
          <w:sz w:val="26"/>
          <w:szCs w:val="26"/>
          <w:color w:val="806907"/>
          <w:spacing w:val="17"/>
          <w:w w:val="34"/>
        </w:rPr>
        <w:t>;</w:t>
      </w:r>
      <w:r>
        <w:rPr>
          <w:rFonts w:ascii="Arial" w:hAnsi="Arial" w:cs="Arial" w:eastAsia="Arial"/>
          <w:sz w:val="26"/>
          <w:szCs w:val="26"/>
          <w:color w:val="463103"/>
          <w:spacing w:val="0"/>
          <w:w w:val="84"/>
        </w:rPr>
        <w:t>ociCJ</w:t>
      </w:r>
      <w:r>
        <w:rPr>
          <w:rFonts w:ascii="Arial" w:hAnsi="Arial" w:cs="Arial" w:eastAsia="Arial"/>
          <w:sz w:val="26"/>
          <w:szCs w:val="26"/>
          <w:color w:val="463103"/>
          <w:spacing w:val="13"/>
          <w:w w:val="84"/>
        </w:rPr>
        <w:t>t</w:t>
      </w:r>
      <w:r>
        <w:rPr>
          <w:rFonts w:ascii="Arial" w:hAnsi="Arial" w:cs="Arial" w:eastAsia="Arial"/>
          <w:sz w:val="26"/>
          <w:szCs w:val="26"/>
          <w:color w:val="130E00"/>
          <w:spacing w:val="0"/>
          <w:w w:val="84"/>
        </w:rPr>
        <w:t>i</w:t>
      </w:r>
      <w:r>
        <w:rPr>
          <w:rFonts w:ascii="Arial" w:hAnsi="Arial" w:cs="Arial" w:eastAsia="Arial"/>
          <w:sz w:val="26"/>
          <w:szCs w:val="26"/>
          <w:color w:val="130E00"/>
          <w:spacing w:val="-50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463103"/>
          <w:spacing w:val="0"/>
          <w:w w:val="100"/>
        </w:rPr>
        <w:t>or1</w:t>
      </w:r>
      <w:r>
        <w:rPr>
          <w:rFonts w:ascii="Arial" w:hAnsi="Arial" w:cs="Arial" w:eastAsia="Arial"/>
          <w:sz w:val="26"/>
          <w:szCs w:val="26"/>
          <w:color w:val="463103"/>
          <w:spacing w:val="0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463103"/>
          <w:spacing w:val="8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312101"/>
          <w:spacing w:val="0"/>
          <w:w w:val="100"/>
        </w:rPr>
        <w:t>pour</w:t>
      </w:r>
      <w:r>
        <w:rPr>
          <w:rFonts w:ascii="Arial" w:hAnsi="Arial" w:cs="Arial" w:eastAsia="Arial"/>
          <w:sz w:val="26"/>
          <w:szCs w:val="26"/>
          <w:color w:val="312101"/>
          <w:spacing w:val="-15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312101"/>
          <w:spacing w:val="0"/>
          <w:w w:val="100"/>
        </w:rPr>
        <w:tab/>
      </w:r>
      <w:r>
        <w:rPr>
          <w:rFonts w:ascii="Arial" w:hAnsi="Arial" w:cs="Arial" w:eastAsia="Arial"/>
          <w:sz w:val="26"/>
          <w:szCs w:val="26"/>
          <w:color w:val="312101"/>
          <w:spacing w:val="0"/>
          <w:w w:val="63"/>
        </w:rPr>
        <w:t>l</w:t>
      </w:r>
      <w:r>
        <w:rPr>
          <w:rFonts w:ascii="Arial" w:hAnsi="Arial" w:cs="Arial" w:eastAsia="Arial"/>
          <w:sz w:val="26"/>
          <w:szCs w:val="26"/>
          <w:color w:val="312101"/>
          <w:spacing w:val="-50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5B4605"/>
          <w:spacing w:val="2"/>
          <w:w w:val="48"/>
        </w:rPr>
        <w:t>E</w:t>
      </w:r>
      <w:r>
        <w:rPr>
          <w:rFonts w:ascii="Arial" w:hAnsi="Arial" w:cs="Arial" w:eastAsia="Arial"/>
          <w:sz w:val="26"/>
          <w:szCs w:val="26"/>
          <w:color w:val="806907"/>
          <w:spacing w:val="0"/>
          <w:w w:val="122"/>
        </w:rPr>
        <w:t>,</w:t>
      </w:r>
      <w:r>
        <w:rPr>
          <w:rFonts w:ascii="Arial" w:hAnsi="Arial" w:cs="Arial" w:eastAsia="Arial"/>
          <w:sz w:val="26"/>
          <w:szCs w:val="26"/>
          <w:color w:val="806907"/>
          <w:spacing w:val="0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463103"/>
          <w:spacing w:val="-40"/>
          <w:w w:val="78"/>
        </w:rPr>
        <w:t>I</w:t>
      </w:r>
      <w:r>
        <w:rPr>
          <w:rFonts w:ascii="Arial" w:hAnsi="Arial" w:cs="Arial" w:eastAsia="Arial"/>
          <w:sz w:val="26"/>
          <w:szCs w:val="26"/>
          <w:color w:val="6E5605"/>
          <w:spacing w:val="0"/>
          <w:w w:val="111"/>
        </w:rPr>
        <w:t>Dévclo</w:t>
      </w:r>
      <w:r>
        <w:rPr>
          <w:rFonts w:ascii="Arial" w:hAnsi="Arial" w:cs="Arial" w:eastAsia="Arial"/>
          <w:sz w:val="26"/>
          <w:szCs w:val="26"/>
          <w:color w:val="6E5605"/>
          <w:spacing w:val="-51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463103"/>
          <w:spacing w:val="0"/>
          <w:w w:val="106"/>
        </w:rPr>
        <w:t>p</w:t>
      </w:r>
      <w:r>
        <w:rPr>
          <w:rFonts w:ascii="Arial" w:hAnsi="Arial" w:cs="Arial" w:eastAsia="Arial"/>
          <w:sz w:val="26"/>
          <w:szCs w:val="26"/>
          <w:color w:val="463103"/>
          <w:spacing w:val="15"/>
          <w:w w:val="106"/>
        </w:rPr>
        <w:t>p</w:t>
      </w:r>
      <w:r>
        <w:rPr>
          <w:rFonts w:ascii="Arial" w:hAnsi="Arial" w:cs="Arial" w:eastAsia="Arial"/>
          <w:sz w:val="26"/>
          <w:szCs w:val="26"/>
          <w:color w:val="806907"/>
          <w:spacing w:val="0"/>
          <w:w w:val="97"/>
        </w:rPr>
        <w:t>e</w:t>
      </w:r>
      <w:r>
        <w:rPr>
          <w:rFonts w:ascii="Arial" w:hAnsi="Arial" w:cs="Arial" w:eastAsia="Arial"/>
          <w:sz w:val="26"/>
          <w:szCs w:val="26"/>
          <w:color w:val="806907"/>
          <w:spacing w:val="-44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B8970A"/>
          <w:spacing w:val="-19"/>
          <w:w w:val="102"/>
        </w:rPr>
        <w:t>t</w:t>
      </w:r>
      <w:r>
        <w:rPr>
          <w:rFonts w:ascii="Arial" w:hAnsi="Arial" w:cs="Arial" w:eastAsia="Arial"/>
          <w:sz w:val="26"/>
          <w:szCs w:val="26"/>
          <w:color w:val="806907"/>
          <w:spacing w:val="1"/>
          <w:w w:val="127"/>
        </w:rPr>
        <w:t>n</w:t>
      </w:r>
      <w:r>
        <w:rPr>
          <w:rFonts w:ascii="Arial" w:hAnsi="Arial" w:cs="Arial" w:eastAsia="Arial"/>
          <w:sz w:val="26"/>
          <w:szCs w:val="26"/>
          <w:color w:val="5B4605"/>
          <w:spacing w:val="0"/>
          <w:w w:val="43"/>
        </w:rPr>
        <w:t>c.::1</w:t>
      </w:r>
      <w:r>
        <w:rPr>
          <w:rFonts w:ascii="Arial" w:hAnsi="Arial" w:cs="Arial" w:eastAsia="Arial"/>
          <w:sz w:val="26"/>
          <w:szCs w:val="26"/>
          <w:color w:val="5B4605"/>
          <w:spacing w:val="-31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312101"/>
          <w:spacing w:val="0"/>
          <w:w w:val="42"/>
        </w:rPr>
        <w:t>1</w:t>
      </w:r>
      <w:r>
        <w:rPr>
          <w:rFonts w:ascii="Arial" w:hAnsi="Arial" w:cs="Arial" w:eastAsia="Arial"/>
          <w:sz w:val="26"/>
          <w:szCs w:val="26"/>
          <w:color w:val="312101"/>
          <w:spacing w:val="-32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5B4605"/>
          <w:spacing w:val="0"/>
          <w:w w:val="100"/>
        </w:rPr>
        <w:t>t</w:t>
      </w:r>
      <w:r>
        <w:rPr>
          <w:rFonts w:ascii="Arial" w:hAnsi="Arial" w:cs="Arial" w:eastAsia="Arial"/>
          <w:sz w:val="26"/>
          <w:szCs w:val="26"/>
          <w:color w:val="5B4605"/>
          <w:spacing w:val="-66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5B4605"/>
          <w:spacing w:val="0"/>
          <w:w w:val="100"/>
        </w:rPr>
        <w:tab/>
      </w:r>
      <w:r>
        <w:rPr>
          <w:rFonts w:ascii="Arial" w:hAnsi="Arial" w:cs="Arial" w:eastAsia="Arial"/>
          <w:sz w:val="26"/>
          <w:szCs w:val="26"/>
          <w:color w:val="5B4605"/>
          <w:spacing w:val="0"/>
          <w:w w:val="100"/>
        </w:rPr>
      </w:r>
      <w:r>
        <w:rPr>
          <w:rFonts w:ascii="Arial" w:hAnsi="Arial" w:cs="Arial" w:eastAsia="Arial"/>
          <w:sz w:val="26"/>
          <w:szCs w:val="26"/>
          <w:color w:val="6E5605"/>
          <w:spacing w:val="0"/>
          <w:w w:val="100"/>
        </w:rPr>
        <w:t>des</w:t>
      </w:r>
      <w:r>
        <w:rPr>
          <w:rFonts w:ascii="Arial" w:hAnsi="Arial" w:cs="Arial" w:eastAsia="Arial"/>
          <w:sz w:val="26"/>
          <w:szCs w:val="26"/>
          <w:color w:val="6E5605"/>
          <w:spacing w:val="-51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6E5605"/>
          <w:spacing w:val="0"/>
          <w:w w:val="100"/>
        </w:rPr>
        <w:tab/>
      </w:r>
      <w:r>
        <w:rPr>
          <w:rFonts w:ascii="Arial" w:hAnsi="Arial" w:cs="Arial" w:eastAsia="Arial"/>
          <w:sz w:val="26"/>
          <w:szCs w:val="26"/>
          <w:color w:val="6E5605"/>
          <w:spacing w:val="0"/>
          <w:w w:val="100"/>
        </w:rPr>
      </w:r>
      <w:r>
        <w:rPr>
          <w:rFonts w:ascii="Arial" w:hAnsi="Arial" w:cs="Arial" w:eastAsia="Arial"/>
          <w:sz w:val="27"/>
          <w:szCs w:val="27"/>
          <w:color w:val="806907"/>
          <w:spacing w:val="0"/>
          <w:w w:val="87"/>
        </w:rPr>
        <w:t>E</w:t>
      </w:r>
      <w:r>
        <w:rPr>
          <w:rFonts w:ascii="Arial" w:hAnsi="Arial" w:cs="Arial" w:eastAsia="Arial"/>
          <w:sz w:val="27"/>
          <w:szCs w:val="27"/>
          <w:color w:val="806907"/>
          <w:spacing w:val="-56"/>
          <w:w w:val="100"/>
        </w:rPr>
        <w:t> </w:t>
      </w:r>
      <w:r>
        <w:rPr>
          <w:rFonts w:ascii="Arial" w:hAnsi="Arial" w:cs="Arial" w:eastAsia="Arial"/>
          <w:sz w:val="27"/>
          <w:szCs w:val="27"/>
          <w:color w:val="463103"/>
          <w:spacing w:val="0"/>
          <w:w w:val="100"/>
        </w:rPr>
        <w:t>tuclcs</w:t>
      </w:r>
      <w:r>
        <w:rPr>
          <w:rFonts w:ascii="Arial" w:hAnsi="Arial" w:cs="Arial" w:eastAsia="Arial"/>
          <w:sz w:val="27"/>
          <w:szCs w:val="27"/>
          <w:color w:val="463103"/>
          <w:spacing w:val="56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463103"/>
          <w:spacing w:val="0"/>
          <w:w w:val="106"/>
        </w:rPr>
        <w:t>/\rclîéoloçJiqucs,</w:t>
      </w:r>
      <w:r>
        <w:rPr>
          <w:rFonts w:ascii="Arial" w:hAnsi="Arial" w:cs="Arial" w:eastAsia="Arial"/>
          <w:sz w:val="26"/>
          <w:szCs w:val="26"/>
          <w:color w:val="463103"/>
          <w:spacing w:val="0"/>
          <w:w w:val="106"/>
        </w:rPr>
        <w:t> </w:t>
      </w:r>
      <w:r>
        <w:rPr>
          <w:rFonts w:ascii="Arial" w:hAnsi="Arial" w:cs="Arial" w:eastAsia="Arial"/>
          <w:sz w:val="26"/>
          <w:szCs w:val="26"/>
          <w:color w:val="463103"/>
          <w:spacing w:val="0"/>
          <w:w w:val="97"/>
        </w:rPr>
        <w:t>Hi</w:t>
      </w:r>
      <w:r>
        <w:rPr>
          <w:rFonts w:ascii="Arial" w:hAnsi="Arial" w:cs="Arial" w:eastAsia="Arial"/>
          <w:sz w:val="26"/>
          <w:szCs w:val="26"/>
          <w:color w:val="463103"/>
          <w:spacing w:val="-37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806907"/>
          <w:spacing w:val="0"/>
          <w:w w:val="109"/>
        </w:rPr>
        <w:t>st</w:t>
      </w:r>
      <w:r>
        <w:rPr>
          <w:rFonts w:ascii="Arial" w:hAnsi="Arial" w:cs="Arial" w:eastAsia="Arial"/>
          <w:sz w:val="26"/>
          <w:szCs w:val="26"/>
          <w:color w:val="806907"/>
          <w:spacing w:val="17"/>
          <w:w w:val="109"/>
        </w:rPr>
        <w:t>o</w:t>
      </w:r>
      <w:r>
        <w:rPr>
          <w:rFonts w:ascii="Arial" w:hAnsi="Arial" w:cs="Arial" w:eastAsia="Arial"/>
          <w:sz w:val="26"/>
          <w:szCs w:val="26"/>
          <w:color w:val="463103"/>
          <w:spacing w:val="0"/>
          <w:w w:val="113"/>
        </w:rPr>
        <w:t>riou</w:t>
      </w:r>
      <w:r>
        <w:rPr>
          <w:rFonts w:ascii="Arial" w:hAnsi="Arial" w:cs="Arial" w:eastAsia="Arial"/>
          <w:sz w:val="26"/>
          <w:szCs w:val="26"/>
          <w:color w:val="463103"/>
          <w:spacing w:val="14"/>
          <w:w w:val="113"/>
        </w:rPr>
        <w:t>e</w:t>
      </w:r>
      <w:r>
        <w:rPr>
          <w:rFonts w:ascii="Arial" w:hAnsi="Arial" w:cs="Arial" w:eastAsia="Arial"/>
          <w:sz w:val="26"/>
          <w:szCs w:val="26"/>
          <w:color w:val="6E5605"/>
          <w:spacing w:val="0"/>
          <w:w w:val="90"/>
        </w:rPr>
        <w:t>s</w:t>
      </w:r>
      <w:r>
        <w:rPr>
          <w:rFonts w:ascii="Arial" w:hAnsi="Arial" w:cs="Arial" w:eastAsia="Arial"/>
          <w:sz w:val="26"/>
          <w:szCs w:val="26"/>
          <w:color w:val="6E5605"/>
          <w:spacing w:val="-51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463103"/>
          <w:spacing w:val="0"/>
          <w:w w:val="314"/>
        </w:rPr>
        <w:t>:</w:t>
      </w:r>
      <w:r>
        <w:rPr>
          <w:rFonts w:ascii="Arial" w:hAnsi="Arial" w:cs="Arial" w:eastAsia="Arial"/>
          <w:sz w:val="26"/>
          <w:szCs w:val="26"/>
          <w:color w:val="463103"/>
          <w:spacing w:val="-174"/>
          <w:w w:val="314"/>
        </w:rPr>
        <w:t> </w:t>
      </w:r>
      <w:r>
        <w:rPr>
          <w:rFonts w:ascii="Arial" w:hAnsi="Arial" w:cs="Arial" w:eastAsia="Arial"/>
          <w:sz w:val="26"/>
          <w:szCs w:val="26"/>
          <w:color w:val="5B4605"/>
          <w:spacing w:val="0"/>
          <w:w w:val="110"/>
        </w:rPr>
        <w:t>Unouistio</w:t>
      </w:r>
      <w:r>
        <w:rPr>
          <w:rFonts w:ascii="Arial" w:hAnsi="Arial" w:cs="Arial" w:eastAsia="Arial"/>
          <w:sz w:val="26"/>
          <w:szCs w:val="26"/>
          <w:color w:val="5B4605"/>
          <w:spacing w:val="16"/>
          <w:w w:val="110"/>
        </w:rPr>
        <w:t>u</w:t>
      </w:r>
      <w:r>
        <w:rPr>
          <w:rFonts w:ascii="Arial" w:hAnsi="Arial" w:cs="Arial" w:eastAsia="Arial"/>
          <w:sz w:val="26"/>
          <w:szCs w:val="26"/>
          <w:color w:val="806907"/>
          <w:spacing w:val="0"/>
          <w:w w:val="110"/>
        </w:rPr>
        <w:t>es</w:t>
      </w:r>
      <w:r>
        <w:rPr>
          <w:rFonts w:ascii="Arial" w:hAnsi="Arial" w:cs="Arial" w:eastAsia="Arial"/>
          <w:sz w:val="26"/>
          <w:szCs w:val="26"/>
          <w:color w:val="806907"/>
          <w:spacing w:val="41"/>
          <w:w w:val="110"/>
        </w:rPr>
        <w:t> </w:t>
      </w:r>
      <w:r>
        <w:rPr>
          <w:rFonts w:ascii="Arial" w:hAnsi="Arial" w:cs="Arial" w:eastAsia="Arial"/>
          <w:sz w:val="26"/>
          <w:szCs w:val="26"/>
          <w:color w:val="806907"/>
          <w:spacing w:val="0"/>
          <w:w w:val="97"/>
        </w:rPr>
        <w:t>e</w:t>
      </w:r>
      <w:r>
        <w:rPr>
          <w:rFonts w:ascii="Arial" w:hAnsi="Arial" w:cs="Arial" w:eastAsia="Arial"/>
          <w:sz w:val="26"/>
          <w:szCs w:val="26"/>
          <w:color w:val="806907"/>
          <w:spacing w:val="-53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463103"/>
          <w:spacing w:val="0"/>
          <w:w w:val="65"/>
        </w:rPr>
        <w:t>t:</w:t>
      </w:r>
      <w:r>
        <w:rPr>
          <w:rFonts w:ascii="Arial" w:hAnsi="Arial" w:cs="Arial" w:eastAsia="Arial"/>
          <w:sz w:val="26"/>
          <w:szCs w:val="26"/>
          <w:color w:val="463103"/>
          <w:spacing w:val="0"/>
          <w:w w:val="65"/>
        </w:rPr>
        <w:t> </w:t>
      </w:r>
      <w:r>
        <w:rPr>
          <w:rFonts w:ascii="Arial" w:hAnsi="Arial" w:cs="Arial" w:eastAsia="Arial"/>
          <w:sz w:val="26"/>
          <w:szCs w:val="26"/>
          <w:color w:val="463103"/>
          <w:spacing w:val="8"/>
          <w:w w:val="65"/>
        </w:rPr>
        <w:t> </w:t>
      </w:r>
      <w:r>
        <w:rPr>
          <w:rFonts w:ascii="Arial" w:hAnsi="Arial" w:cs="Arial" w:eastAsia="Arial"/>
          <w:sz w:val="26"/>
          <w:szCs w:val="26"/>
          <w:color w:val="312101"/>
          <w:spacing w:val="0"/>
          <w:w w:val="92"/>
        </w:rPr>
        <w:t>N</w:t>
      </w:r>
      <w:r>
        <w:rPr>
          <w:rFonts w:ascii="Arial" w:hAnsi="Arial" w:cs="Arial" w:eastAsia="Arial"/>
          <w:sz w:val="26"/>
          <w:szCs w:val="26"/>
          <w:color w:val="312101"/>
          <w:spacing w:val="-52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6E5605"/>
          <w:spacing w:val="0"/>
          <w:w w:val="96"/>
        </w:rPr>
        <w:t>at'tJr</w:t>
      </w:r>
      <w:r>
        <w:rPr>
          <w:rFonts w:ascii="Arial" w:hAnsi="Arial" w:cs="Arial" w:eastAsia="Arial"/>
          <w:sz w:val="26"/>
          <w:szCs w:val="26"/>
          <w:color w:val="6E5605"/>
          <w:spacing w:val="18"/>
          <w:w w:val="96"/>
        </w:rPr>
        <w:t>n</w:t>
      </w:r>
      <w:r>
        <w:rPr>
          <w:rFonts w:ascii="Arial" w:hAnsi="Arial" w:cs="Arial" w:eastAsia="Arial"/>
          <w:sz w:val="26"/>
          <w:szCs w:val="26"/>
          <w:color w:val="463103"/>
          <w:spacing w:val="0"/>
          <w:w w:val="84"/>
        </w:rPr>
        <w:t>l</w:t>
      </w:r>
      <w:r>
        <w:rPr>
          <w:rFonts w:ascii="Arial" w:hAnsi="Arial" w:cs="Arial" w:eastAsia="Arial"/>
          <w:sz w:val="26"/>
          <w:szCs w:val="26"/>
          <w:color w:val="463103"/>
          <w:spacing w:val="-49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806907"/>
          <w:spacing w:val="0"/>
          <w:w w:val="84"/>
        </w:rPr>
        <w:t>i</w:t>
      </w:r>
      <w:r>
        <w:rPr>
          <w:rFonts w:ascii="Arial" w:hAnsi="Arial" w:cs="Arial" w:eastAsia="Arial"/>
          <w:sz w:val="26"/>
          <w:szCs w:val="26"/>
          <w:color w:val="806907"/>
          <w:spacing w:val="-44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5B4605"/>
          <w:spacing w:val="0"/>
          <w:w w:val="79"/>
        </w:rPr>
        <w:t>st:E</w:t>
      </w:r>
      <w:r>
        <w:rPr>
          <w:rFonts w:ascii="Arial" w:hAnsi="Arial" w:cs="Arial" w:eastAsia="Arial"/>
          <w:sz w:val="26"/>
          <w:szCs w:val="26"/>
          <w:color w:val="806907"/>
          <w:spacing w:val="0"/>
          <w:w w:val="79"/>
        </w:rPr>
        <w:t>s</w:t>
      </w:r>
      <w:r>
        <w:rPr>
          <w:rFonts w:ascii="Arial" w:hAnsi="Arial" w:cs="Arial" w:eastAsia="Arial"/>
          <w:sz w:val="26"/>
          <w:szCs w:val="26"/>
          <w:color w:val="806907"/>
          <w:spacing w:val="52"/>
          <w:w w:val="79"/>
        </w:rPr>
        <w:t> </w:t>
      </w:r>
      <w:r>
        <w:rPr>
          <w:rFonts w:ascii="Arial" w:hAnsi="Arial" w:cs="Arial" w:eastAsia="Arial"/>
          <w:sz w:val="25"/>
          <w:szCs w:val="25"/>
          <w:color w:val="5B4605"/>
          <w:spacing w:val="0"/>
          <w:w w:val="102"/>
        </w:rPr>
        <w:t>dt</w:t>
      </w:r>
      <w:r>
        <w:rPr>
          <w:rFonts w:ascii="Arial" w:hAnsi="Arial" w:cs="Arial" w:eastAsia="Arial"/>
          <w:sz w:val="25"/>
          <w:szCs w:val="25"/>
          <w:color w:val="5B4605"/>
          <w:spacing w:val="-51"/>
          <w:w w:val="100"/>
        </w:rPr>
        <w:t> </w:t>
      </w:r>
      <w:r>
        <w:rPr>
          <w:rFonts w:ascii="Arial" w:hAnsi="Arial" w:cs="Arial" w:eastAsia="Arial"/>
          <w:sz w:val="25"/>
          <w:szCs w:val="25"/>
          <w:color w:val="806907"/>
          <w:spacing w:val="0"/>
          <w:w w:val="158"/>
        </w:rPr>
        <w:t>!</w:t>
      </w:r>
      <w:r>
        <w:rPr>
          <w:rFonts w:ascii="Arial" w:hAnsi="Arial" w:cs="Arial" w:eastAsia="Arial"/>
          <w:sz w:val="25"/>
          <w:szCs w:val="25"/>
          <w:color w:val="806907"/>
          <w:spacing w:val="-27"/>
          <w:w w:val="158"/>
        </w:rPr>
        <w:t> </w:t>
      </w:r>
      <w:r>
        <w:rPr>
          <w:rFonts w:ascii="Arial" w:hAnsi="Arial" w:cs="Arial" w:eastAsia="Arial"/>
          <w:sz w:val="25"/>
          <w:szCs w:val="25"/>
          <w:color w:val="A08507"/>
          <w:spacing w:val="0"/>
          <w:w w:val="137"/>
        </w:rPr>
        <w:t>C</w:t>
      </w:r>
      <w:r>
        <w:rPr>
          <w:rFonts w:ascii="Arial" w:hAnsi="Arial" w:cs="Arial" w:eastAsia="Arial"/>
          <w:sz w:val="25"/>
          <w:szCs w:val="25"/>
          <w:color w:val="A08507"/>
          <w:spacing w:val="-36"/>
          <w:w w:val="100"/>
        </w:rPr>
        <w:t> </w:t>
      </w:r>
      <w:r>
        <w:rPr>
          <w:rFonts w:ascii="Arial" w:hAnsi="Arial" w:cs="Arial" w:eastAsia="Arial"/>
          <w:sz w:val="25"/>
          <w:szCs w:val="25"/>
          <w:color w:val="6E5605"/>
          <w:spacing w:val="0"/>
          <w:w w:val="26"/>
        </w:rPr>
        <w:t>_</w:t>
      </w:r>
      <w:r>
        <w:rPr>
          <w:rFonts w:ascii="Arial" w:hAnsi="Arial" w:cs="Arial" w:eastAsia="Arial"/>
          <w:sz w:val="25"/>
          <w:szCs w:val="25"/>
          <w:color w:val="6E5605"/>
          <w:spacing w:val="-39"/>
          <w:w w:val="100"/>
        </w:rPr>
        <w:t> </w:t>
      </w:r>
      <w:r>
        <w:rPr>
          <w:rFonts w:ascii="Arial" w:hAnsi="Arial" w:cs="Arial" w:eastAsia="Arial"/>
          <w:sz w:val="25"/>
          <w:szCs w:val="25"/>
          <w:color w:val="312101"/>
          <w:spacing w:val="15"/>
          <w:w w:val="105"/>
        </w:rPr>
        <w:t>n</w:t>
      </w:r>
      <w:r>
        <w:rPr>
          <w:rFonts w:ascii="Arial" w:hAnsi="Arial" w:cs="Arial" w:eastAsia="Arial"/>
          <w:sz w:val="25"/>
          <w:szCs w:val="25"/>
          <w:color w:val="5B4605"/>
          <w:spacing w:val="0"/>
          <w:w w:val="72"/>
        </w:rPr>
        <w:t>t</w:t>
      </w:r>
      <w:r>
        <w:rPr>
          <w:rFonts w:ascii="Arial" w:hAnsi="Arial" w:cs="Arial" w:eastAsia="Arial"/>
          <w:sz w:val="25"/>
          <w:szCs w:val="25"/>
          <w:color w:val="5B4605"/>
          <w:spacing w:val="8"/>
          <w:w w:val="72"/>
        </w:rPr>
        <w:t>:</w:t>
      </w:r>
      <w:r>
        <w:rPr>
          <w:rFonts w:ascii="Arial" w:hAnsi="Arial" w:cs="Arial" w:eastAsia="Arial"/>
          <w:sz w:val="25"/>
          <w:szCs w:val="25"/>
          <w:color w:val="312101"/>
          <w:spacing w:val="-31"/>
          <w:w w:val="132"/>
        </w:rPr>
        <w:t>n</w:t>
      </w:r>
      <w:r>
        <w:rPr>
          <w:rFonts w:ascii="Arial" w:hAnsi="Arial" w:cs="Arial" w:eastAsia="Arial"/>
          <w:sz w:val="25"/>
          <w:szCs w:val="25"/>
          <w:color w:val="6E5605"/>
          <w:spacing w:val="0"/>
          <w:w w:val="143"/>
        </w:rPr>
        <w:t>·</w:t>
      </w:r>
      <w:r>
        <w:rPr>
          <w:rFonts w:ascii="Arial" w:hAnsi="Arial" w:cs="Arial" w:eastAsia="Arial"/>
          <w:sz w:val="25"/>
          <w:szCs w:val="25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1160" w:right="740"/>
        </w:sectPr>
      </w:pPr>
      <w:rPr/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/>
        <w:pict>
          <v:group style="position:absolute;margin-left:.719758pt;margin-top:629.160461pt;width:593.560484pt;height:.1pt;mso-position-horizontal-relative:page;mso-position-vertical-relative:page;z-index:-5179" coordorigin="14,12583" coordsize="11871,2">
            <v:shape style="position:absolute;left:14;top:12583;width:11871;height:2" coordorigin="14,12583" coordsize="11871,0" path="m14,12583l11886,12583e" filled="f" stroked="t" strokeweight=".479839pt" strokecolor="#000000">
              <v:path arrowok="t"/>
            </v:shape>
          </v:group>
          <w10:wrap type="none"/>
        </w:pict>
      </w:r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622" w:lineRule="exact"/>
        <w:ind w:left="2347" w:right="2731"/>
        <w:jc w:val="center"/>
        <w:rPr>
          <w:rFonts w:ascii="Times New Roman" w:hAnsi="Times New Roman" w:cs="Times New Roman" w:eastAsia="Times New Roman"/>
          <w:sz w:val="55"/>
          <w:szCs w:val="55"/>
        </w:rPr>
      </w:pPr>
      <w:rPr/>
      <w:r>
        <w:rPr>
          <w:rFonts w:ascii="Times New Roman" w:hAnsi="Times New Roman" w:cs="Times New Roman" w:eastAsia="Times New Roman"/>
          <w:sz w:val="55"/>
          <w:szCs w:val="55"/>
          <w:color w:val="0F0F0F"/>
          <w:spacing w:val="0"/>
          <w:w w:val="105"/>
          <w:position w:val="-1"/>
        </w:rPr>
        <w:t>AMICULOGIA</w:t>
      </w:r>
      <w:r>
        <w:rPr>
          <w:rFonts w:ascii="Times New Roman" w:hAnsi="Times New Roman" w:cs="Times New Roman" w:eastAsia="Times New Roman"/>
          <w:sz w:val="55"/>
          <w:szCs w:val="55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875" w:right="1273"/>
        <w:jc w:val="center"/>
        <w:tabs>
          <w:tab w:pos="1380" w:val="left"/>
          <w:tab w:pos="3540" w:val="left"/>
        </w:tabs>
        <w:rPr>
          <w:rFonts w:ascii="Times New Roman" w:hAnsi="Times New Roman" w:cs="Times New Roman" w:eastAsia="Times New Roman"/>
          <w:sz w:val="47"/>
          <w:szCs w:val="47"/>
        </w:rPr>
      </w:pPr>
      <w:rPr/>
      <w:r>
        <w:rPr>
          <w:rFonts w:ascii="Times New Roman" w:hAnsi="Times New Roman" w:cs="Times New Roman" w:eastAsia="Times New Roman"/>
          <w:sz w:val="47"/>
          <w:szCs w:val="47"/>
          <w:color w:val="0F0F0F"/>
          <w:spacing w:val="0"/>
          <w:w w:val="100"/>
        </w:rPr>
        <w:t>1</w:t>
      </w:r>
      <w:r>
        <w:rPr>
          <w:rFonts w:ascii="Times New Roman" w:hAnsi="Times New Roman" w:cs="Times New Roman" w:eastAsia="Times New Roman"/>
          <w:sz w:val="47"/>
          <w:szCs w:val="47"/>
          <w:color w:val="0F0F0F"/>
          <w:spacing w:val="-96"/>
          <w:w w:val="100"/>
        </w:rPr>
        <w:t> </w:t>
      </w:r>
      <w:r>
        <w:rPr>
          <w:rFonts w:ascii="Times New Roman" w:hAnsi="Times New Roman" w:cs="Times New Roman" w:eastAsia="Times New Roman"/>
          <w:sz w:val="47"/>
          <w:szCs w:val="47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47"/>
          <w:szCs w:val="47"/>
          <w:color w:val="0F0F0F"/>
          <w:spacing w:val="0"/>
          <w:w w:val="100"/>
        </w:rPr>
        <w:t>FUNGHI</w:t>
      </w:r>
      <w:r>
        <w:rPr>
          <w:rFonts w:ascii="Times New Roman" w:hAnsi="Times New Roman" w:cs="Times New Roman" w:eastAsia="Times New Roman"/>
          <w:sz w:val="47"/>
          <w:szCs w:val="47"/>
          <w:color w:val="0F0F0F"/>
          <w:spacing w:val="-100"/>
          <w:w w:val="100"/>
        </w:rPr>
        <w:t> </w:t>
      </w:r>
      <w:r>
        <w:rPr>
          <w:rFonts w:ascii="Times New Roman" w:hAnsi="Times New Roman" w:cs="Times New Roman" w:eastAsia="Times New Roman"/>
          <w:sz w:val="47"/>
          <w:szCs w:val="47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47"/>
          <w:szCs w:val="47"/>
          <w:color w:val="0F0F0F"/>
          <w:spacing w:val="0"/>
          <w:w w:val="101"/>
        </w:rPr>
        <w:t>TRAMACHJULATI</w:t>
      </w:r>
      <w:r>
        <w:rPr>
          <w:rFonts w:ascii="Times New Roman" w:hAnsi="Times New Roman" w:cs="Times New Roman" w:eastAsia="Times New Roman"/>
          <w:sz w:val="47"/>
          <w:szCs w:val="47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1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440" w:lineRule="exact"/>
        <w:ind w:right="90"/>
        <w:jc w:val="right"/>
        <w:rPr>
          <w:rFonts w:ascii="Arial" w:hAnsi="Arial" w:cs="Arial" w:eastAsia="Arial"/>
          <w:sz w:val="41"/>
          <w:szCs w:val="41"/>
        </w:rPr>
      </w:pPr>
      <w:rPr/>
      <w:r>
        <w:rPr>
          <w:rFonts w:ascii="Arial" w:hAnsi="Arial" w:cs="Arial" w:eastAsia="Arial"/>
          <w:sz w:val="41"/>
          <w:szCs w:val="41"/>
          <w:color w:val="0F0F0F"/>
          <w:spacing w:val="0"/>
          <w:w w:val="82"/>
          <w:position w:val="-3"/>
        </w:rPr>
        <w:t>.</w:t>
      </w:r>
      <w:r>
        <w:rPr>
          <w:rFonts w:ascii="Arial" w:hAnsi="Arial" w:cs="Arial" w:eastAsia="Arial"/>
          <w:sz w:val="41"/>
          <w:szCs w:val="41"/>
          <w:color w:val="000000"/>
          <w:spacing w:val="0"/>
          <w:w w:val="100"/>
          <w:position w:val="0"/>
        </w:rPr>
      </w:r>
    </w:p>
    <w:p>
      <w:pPr>
        <w:spacing w:before="0" w:after="0" w:line="182" w:lineRule="exact"/>
        <w:ind w:right="182"/>
        <w:jc w:val="righ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i/>
          <w:position w:val="1"/>
        </w:rPr>
        <w:t>Pierre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23"/>
          <w:w w:val="100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5"/>
          <w:i/>
          <w:position w:val="1"/>
        </w:rPr>
        <w:t>TREANTON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jc w:val="right"/>
        <w:spacing w:after="0"/>
        <w:sectPr>
          <w:pgSz w:w="11900" w:h="16840"/>
          <w:pgMar w:top="1580" w:bottom="280" w:left="1680" w:right="1280"/>
        </w:sectPr>
      </w:pPr>
      <w:rPr/>
    </w:p>
    <w:p>
      <w:pPr>
        <w:spacing w:before="13" w:after="0" w:line="240" w:lineRule="auto"/>
        <w:ind w:left="1874" w:right="2460"/>
        <w:jc w:val="center"/>
        <w:tabs>
          <w:tab w:pos="2940" w:val="left"/>
        </w:tabs>
        <w:rPr>
          <w:rFonts w:ascii="Times New Roman" w:hAnsi="Times New Roman" w:cs="Times New Roman" w:eastAsia="Times New Roman"/>
          <w:sz w:val="70"/>
          <w:szCs w:val="70"/>
        </w:rPr>
      </w:pPr>
      <w:rPr/>
      <w:r>
        <w:rPr/>
        <w:pict>
          <v:group style="position:absolute;margin-left:.719758pt;margin-top:629.160461pt;width:593.560484pt;height:.1pt;mso-position-horizontal-relative:page;mso-position-vertical-relative:page;z-index:-5177" coordorigin="14,12583" coordsize="11871,2">
            <v:shape style="position:absolute;left:14;top:12583;width:11871;height:2" coordorigin="14,12583" coordsize="11871,0" path="m14,12583l11886,12583e" filled="f" stroked="t" strokeweight=".479839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70"/>
          <w:szCs w:val="70"/>
          <w:color w:val="0A0A0A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70"/>
          <w:szCs w:val="70"/>
          <w:color w:val="0A0A0A"/>
          <w:spacing w:val="-155"/>
          <w:w w:val="100"/>
        </w:rPr>
        <w:t> </w:t>
      </w:r>
      <w:r>
        <w:rPr>
          <w:rFonts w:ascii="Times New Roman" w:hAnsi="Times New Roman" w:cs="Times New Roman" w:eastAsia="Times New Roman"/>
          <w:sz w:val="70"/>
          <w:szCs w:val="70"/>
          <w:color w:val="0A0A0A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70"/>
          <w:szCs w:val="70"/>
          <w:color w:val="0A0A0A"/>
          <w:spacing w:val="0"/>
          <w:w w:val="101"/>
        </w:rPr>
        <w:t>MICULOGIA•</w:t>
      </w:r>
      <w:r>
        <w:rPr>
          <w:rFonts w:ascii="Times New Roman" w:hAnsi="Times New Roman" w:cs="Times New Roman" w:eastAsia="Times New Roman"/>
          <w:sz w:val="70"/>
          <w:szCs w:val="70"/>
          <w:color w:val="000000"/>
          <w:spacing w:val="0"/>
          <w:w w:val="100"/>
        </w:rPr>
      </w:r>
    </w:p>
    <w:p>
      <w:pPr>
        <w:spacing w:before="4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50" w:lineRule="auto"/>
        <w:ind w:left="1867" w:right="2449"/>
        <w:jc w:val="center"/>
        <w:tabs>
          <w:tab w:pos="5200" w:val="left"/>
        </w:tabs>
        <w:rPr>
          <w:rFonts w:ascii="Times New Roman" w:hAnsi="Times New Roman" w:cs="Times New Roman" w:eastAsia="Times New Roman"/>
          <w:sz w:val="54"/>
          <w:szCs w:val="54"/>
        </w:rPr>
      </w:pPr>
      <w:rPr/>
      <w:r>
        <w:rPr/>
        <w:pict>
          <v:group style="position:absolute;margin-left:210.409271pt;margin-top:98.51313pt;width:179.459678pt;height:.1pt;mso-position-horizontal-relative:page;mso-position-vertical-relative:paragraph;z-index:-5178" coordorigin="4208,1970" coordsize="3589,2">
            <v:shape style="position:absolute;left:4208;top:1970;width:3589;height:2" coordorigin="4208,1970" coordsize="3589,0" path="m4208,1970l7797,1970e" filled="f" stroked="t" strokeweight=".959677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54"/>
          <w:szCs w:val="54"/>
          <w:color w:val="0A0A0A"/>
          <w:spacing w:val="0"/>
          <w:w w:val="100"/>
        </w:rPr>
        <w:t>PRINCI</w:t>
      </w:r>
      <w:r>
        <w:rPr>
          <w:rFonts w:ascii="Times New Roman" w:hAnsi="Times New Roman" w:cs="Times New Roman" w:eastAsia="Times New Roman"/>
          <w:sz w:val="54"/>
          <w:szCs w:val="54"/>
          <w:color w:val="0A0A0A"/>
          <w:spacing w:val="-2"/>
          <w:w w:val="100"/>
        </w:rPr>
        <w:t>P</w:t>
      </w:r>
      <w:r>
        <w:rPr>
          <w:rFonts w:ascii="Times New Roman" w:hAnsi="Times New Roman" w:cs="Times New Roman" w:eastAsia="Times New Roman"/>
          <w:sz w:val="54"/>
          <w:szCs w:val="54"/>
          <w:color w:val="0A0A0A"/>
          <w:spacing w:val="0"/>
          <w:w w:val="100"/>
        </w:rPr>
        <w:t>ALI</w:t>
      </w:r>
      <w:r>
        <w:rPr>
          <w:rFonts w:ascii="Times New Roman" w:hAnsi="Times New Roman" w:cs="Times New Roman" w:eastAsia="Times New Roman"/>
          <w:sz w:val="54"/>
          <w:szCs w:val="54"/>
          <w:color w:val="0A0A0A"/>
          <w:spacing w:val="-25"/>
          <w:w w:val="100"/>
        </w:rPr>
        <w:t> </w:t>
      </w:r>
      <w:r>
        <w:rPr>
          <w:rFonts w:ascii="Times New Roman" w:hAnsi="Times New Roman" w:cs="Times New Roman" w:eastAsia="Times New Roman"/>
          <w:sz w:val="54"/>
          <w:szCs w:val="54"/>
          <w:color w:val="0A0A0A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54"/>
          <w:szCs w:val="54"/>
          <w:color w:val="0A0A0A"/>
          <w:spacing w:val="0"/>
          <w:w w:val="102"/>
        </w:rPr>
        <w:t>FUNGHI</w:t>
      </w:r>
      <w:r>
        <w:rPr>
          <w:rFonts w:ascii="Times New Roman" w:hAnsi="Times New Roman" w:cs="Times New Roman" w:eastAsia="Times New Roman"/>
          <w:sz w:val="54"/>
          <w:szCs w:val="54"/>
          <w:color w:val="0A0A0A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54"/>
          <w:szCs w:val="54"/>
          <w:color w:val="0A0A0A"/>
          <w:spacing w:val="0"/>
          <w:w w:val="103"/>
        </w:rPr>
        <w:t>PRIMURDIALI</w:t>
      </w:r>
      <w:r>
        <w:rPr>
          <w:rFonts w:ascii="Times New Roman" w:hAnsi="Times New Roman" w:cs="Times New Roman" w:eastAsia="Times New Roman"/>
          <w:sz w:val="54"/>
          <w:szCs w:val="54"/>
          <w:color w:val="000000"/>
          <w:spacing w:val="0"/>
          <w:w w:val="100"/>
        </w:rPr>
      </w:r>
    </w:p>
    <w:p>
      <w:pPr>
        <w:spacing w:before="7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19" w:right="806"/>
        <w:jc w:val="center"/>
        <w:rPr>
          <w:rFonts w:ascii="Times New Roman" w:hAnsi="Times New Roman" w:cs="Times New Roman" w:eastAsia="Times New Roman"/>
          <w:sz w:val="38"/>
          <w:szCs w:val="38"/>
        </w:rPr>
      </w:pPr>
      <w:rPr/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Elementi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64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7"/>
        </w:rPr>
        <w:t>d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-1"/>
          <w:w w:val="107"/>
        </w:rPr>
        <w:t>'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7"/>
        </w:rPr>
        <w:t>Affigliazione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-1"/>
          <w:w w:val="107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Terminulogia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4"/>
        </w:rPr>
        <w:t>Scientifica</w:t>
      </w:r>
      <w:r>
        <w:rPr>
          <w:rFonts w:ascii="Times New Roman" w:hAnsi="Times New Roman" w:cs="Times New Roman" w:eastAsia="Times New Roman"/>
          <w:sz w:val="38"/>
          <w:szCs w:val="38"/>
          <w:color w:val="000000"/>
          <w:spacing w:val="0"/>
          <w:w w:val="100"/>
        </w:rPr>
      </w:r>
    </w:p>
    <w:p>
      <w:pPr>
        <w:spacing w:before="28" w:after="0" w:line="508" w:lineRule="auto"/>
        <w:ind w:left="2984" w:right="3524"/>
        <w:jc w:val="center"/>
        <w:rPr>
          <w:rFonts w:ascii="Times New Roman" w:hAnsi="Times New Roman" w:cs="Times New Roman" w:eastAsia="Times New Roman"/>
          <w:sz w:val="38"/>
          <w:szCs w:val="38"/>
        </w:rPr>
      </w:pPr>
      <w:rPr/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Corsa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(Cun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5"/>
        </w:rPr>
        <w:t>Riserva)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Applichevule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6"/>
        </w:rPr>
        <w:t>da</w:t>
      </w:r>
      <w:r>
        <w:rPr>
          <w:rFonts w:ascii="Times New Roman" w:hAnsi="Times New Roman" w:cs="Times New Roman" w:eastAsia="Times New Roman"/>
          <w:sz w:val="38"/>
          <w:szCs w:val="38"/>
          <w:color w:val="000000"/>
          <w:spacing w:val="0"/>
          <w:w w:val="100"/>
        </w:rPr>
      </w:r>
    </w:p>
    <w:p>
      <w:pPr>
        <w:spacing w:before="8" w:after="0" w:line="255" w:lineRule="auto"/>
        <w:ind w:left="3146" w:right="1116" w:firstLine="-2510"/>
        <w:jc w:val="left"/>
        <w:rPr>
          <w:rFonts w:ascii="Times New Roman" w:hAnsi="Times New Roman" w:cs="Times New Roman" w:eastAsia="Times New Roman"/>
          <w:sz w:val="38"/>
          <w:szCs w:val="38"/>
        </w:rPr>
      </w:pPr>
      <w:rPr/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"Validazione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1989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nomi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Associi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5"/>
        </w:rPr>
        <w:t>Ferederativi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A0A0A"/>
          <w:spacing w:val="0"/>
          <w:w w:val="105"/>
        </w:rPr>
        <w:t>Mediterraneu"</w:t>
      </w:r>
      <w:r>
        <w:rPr>
          <w:rFonts w:ascii="Times New Roman" w:hAnsi="Times New Roman" w:cs="Times New Roman" w:eastAsia="Times New Roman"/>
          <w:sz w:val="38"/>
          <w:szCs w:val="38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4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right="697"/>
        <w:jc w:val="righ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0"/>
          <w:w w:val="100"/>
        </w:rPr>
        <w:t>Lugliu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0"/>
          <w:w w:val="100"/>
        </w:rPr>
        <w:t>2000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14" w:right="-20"/>
        <w:jc w:val="lef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/>
        <w:pict>
          <v:group style="position:absolute;margin-left:71.975807pt;margin-top:-6.339774pt;width:144.191533pt;height:.1pt;mso-position-horizontal-relative:page;mso-position-vertical-relative:paragraph;z-index:-5176" coordorigin="1440,-127" coordsize="2884,2">
            <v:shape style="position:absolute;left:1440;top:-127;width:2884;height:2" coordorigin="1440,-127" coordsize="2884,0" path="m1440,-127l4323,-127e" filled="f" stroked="t" strokeweight=".719758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0"/>
          <w:w w:val="143"/>
        </w:rPr>
        <w:t>•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35"/>
          <w:w w:val="143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0"/>
          <w:w w:val="100"/>
        </w:rPr>
        <w:t>Libricciolu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0"/>
          <w:w w:val="100"/>
        </w:rPr>
        <w:t>aghjustu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0"/>
          <w:w w:val="100"/>
        </w:rPr>
        <w:t>d'a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0"/>
          <w:w w:val="100"/>
        </w:rPr>
        <w:t>BU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0"/>
          <w:w w:val="100"/>
        </w:rPr>
        <w:t>ANI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0"/>
          <w:w w:val="100"/>
        </w:rPr>
        <w:t>CA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0"/>
          <w:w w:val="100"/>
        </w:rPr>
        <w:t>: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0"/>
          <w:w w:val="100"/>
        </w:rPr>
        <w:t>"E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A0A0A"/>
          <w:spacing w:val="0"/>
          <w:w w:val="100"/>
        </w:rPr>
        <w:t>PlANTE</w:t>
      </w:r>
      <w:r>
        <w:rPr>
          <w:rFonts w:ascii="Times New Roman" w:hAnsi="Times New Roman" w:cs="Times New Roman" w:eastAsia="Times New Roman"/>
          <w:sz w:val="24"/>
          <w:szCs w:val="24"/>
          <w:color w:val="0A0A0A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0"/>
          <w:w w:val="95"/>
        </w:rPr>
        <w:t>CU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-3"/>
          <w:w w:val="95"/>
        </w:rPr>
        <w:t>L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0"/>
          <w:w w:val="95"/>
        </w:rPr>
        <w:t>TIV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0"/>
          <w:w w:val="95"/>
        </w:rPr>
        <w:t>AB</w:t>
      </w:r>
      <w:r>
        <w:rPr>
          <w:rFonts w:ascii="Times New Roman" w:hAnsi="Times New Roman" w:cs="Times New Roman" w:eastAsia="Times New Roman"/>
          <w:sz w:val="24"/>
          <w:szCs w:val="24"/>
          <w:color w:val="0A0A0A"/>
          <w:spacing w:val="0"/>
          <w:w w:val="95"/>
        </w:rPr>
        <w:t>ILE"</w:t>
      </w:r>
      <w:r>
        <w:rPr>
          <w:rFonts w:ascii="Times New Roman" w:hAnsi="Times New Roman" w:cs="Times New Roman" w:eastAsia="Times New Roman"/>
          <w:sz w:val="24"/>
          <w:szCs w:val="24"/>
          <w:color w:val="0A0A0A"/>
          <w:spacing w:val="25"/>
          <w:w w:val="9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A0A0A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4"/>
          <w:szCs w:val="24"/>
          <w:color w:val="0A0A0A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A0A0A"/>
          <w:spacing w:val="0"/>
          <w:w w:val="100"/>
        </w:rPr>
        <w:t>1983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9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82"/>
        <w:jc w:val="right"/>
        <w:rPr>
          <w:rFonts w:ascii="Arial" w:hAnsi="Arial" w:cs="Arial" w:eastAsia="Arial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0A0A0A"/>
          <w:spacing w:val="0"/>
          <w:w w:val="91"/>
          <w:i/>
        </w:rPr>
        <w:t>Pierra</w:t>
      </w:r>
      <w:r>
        <w:rPr>
          <w:rFonts w:ascii="Times New Roman" w:hAnsi="Times New Roman" w:cs="Times New Roman" w:eastAsia="Times New Roman"/>
          <w:sz w:val="17"/>
          <w:szCs w:val="17"/>
          <w:color w:val="0A0A0A"/>
          <w:spacing w:val="-3"/>
          <w:w w:val="91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D1D1D"/>
          <w:spacing w:val="0"/>
          <w:w w:val="91"/>
          <w:i/>
        </w:rPr>
        <w:t>TREANT</w:t>
      </w:r>
      <w:r>
        <w:rPr>
          <w:rFonts w:ascii="Times New Roman" w:hAnsi="Times New Roman" w:cs="Times New Roman" w:eastAsia="Times New Roman"/>
          <w:sz w:val="17"/>
          <w:szCs w:val="17"/>
          <w:color w:val="1D1D1D"/>
          <w:spacing w:val="5"/>
          <w:w w:val="91"/>
          <w:i/>
        </w:rPr>
        <w:t>O</w:t>
      </w:r>
      <w:r>
        <w:rPr>
          <w:rFonts w:ascii="Times New Roman" w:hAnsi="Times New Roman" w:cs="Times New Roman" w:eastAsia="Times New Roman"/>
          <w:sz w:val="17"/>
          <w:szCs w:val="17"/>
          <w:color w:val="3A3A3A"/>
          <w:spacing w:val="0"/>
          <w:w w:val="91"/>
          <w:i/>
        </w:rPr>
        <w:t>N</w:t>
      </w:r>
      <w:r>
        <w:rPr>
          <w:rFonts w:ascii="Times New Roman" w:hAnsi="Times New Roman" w:cs="Times New Roman" w:eastAsia="Times New Roman"/>
          <w:sz w:val="17"/>
          <w:szCs w:val="17"/>
          <w:color w:val="3A3A3A"/>
          <w:spacing w:val="0"/>
          <w:w w:val="91"/>
          <w:i/>
        </w:rPr>
        <w:t>    </w:t>
      </w:r>
      <w:r>
        <w:rPr>
          <w:rFonts w:ascii="Times New Roman" w:hAnsi="Times New Roman" w:cs="Times New Roman" w:eastAsia="Times New Roman"/>
          <w:sz w:val="17"/>
          <w:szCs w:val="17"/>
          <w:color w:val="3A3A3A"/>
          <w:spacing w:val="9"/>
          <w:w w:val="91"/>
          <w:i/>
        </w:rPr>
        <w:t> </w:t>
      </w:r>
      <w:r>
        <w:rPr>
          <w:rFonts w:ascii="Arial" w:hAnsi="Arial" w:cs="Arial" w:eastAsia="Arial"/>
          <w:sz w:val="24"/>
          <w:szCs w:val="24"/>
          <w:color w:val="1D1D1D"/>
          <w:spacing w:val="-34"/>
          <w:w w:val="110"/>
        </w:rPr>
        <w:t>2</w:t>
      </w:r>
      <w:r>
        <w:rPr>
          <w:rFonts w:ascii="Arial" w:hAnsi="Arial" w:cs="Arial" w:eastAsia="Arial"/>
          <w:sz w:val="24"/>
          <w:szCs w:val="24"/>
          <w:color w:val="A1A1A1"/>
          <w:spacing w:val="-47"/>
          <w:w w:val="60"/>
        </w:rPr>
        <w:t>·</w:t>
      </w:r>
      <w:r>
        <w:rPr>
          <w:rFonts w:ascii="Arial" w:hAnsi="Arial" w:cs="Arial" w:eastAsia="Arial"/>
          <w:sz w:val="24"/>
          <w:szCs w:val="24"/>
          <w:color w:val="858585"/>
          <w:spacing w:val="0"/>
          <w:w w:val="80"/>
        </w:rPr>
        <w:t>·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jc w:val="right"/>
        <w:spacing w:after="0"/>
        <w:sectPr>
          <w:pgSz w:w="11900" w:h="16840"/>
          <w:pgMar w:top="1560" w:bottom="280" w:left="1340" w:right="70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pict>
          <v:group style="position:absolute;margin-left:.719758pt;margin-top:629.160461pt;width:593.560484pt;height:.1pt;mso-position-horizontal-relative:page;mso-position-vertical-relative:page;z-index:-5175" coordorigin="14,12583" coordsize="11871,2">
            <v:shape style="position:absolute;left:14;top:12583;width:11871;height:2" coordorigin="14,12583" coordsize="11871,0" path="m14,12583l11886,12583e" filled="f" stroked="t" strokeweight=".479839pt" strokecolor="#000000">
              <v:path arrowok="t"/>
            </v:shape>
          </v:group>
          <w10:wrap type="none"/>
        </w:pict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622" w:lineRule="exact"/>
        <w:ind w:left="1462" w:right="-20"/>
        <w:jc w:val="left"/>
        <w:tabs>
          <w:tab w:pos="3820" w:val="left"/>
          <w:tab w:pos="4700" w:val="left"/>
          <w:tab w:pos="5360" w:val="left"/>
        </w:tabs>
        <w:rPr>
          <w:rFonts w:ascii="Times New Roman" w:hAnsi="Times New Roman" w:cs="Times New Roman" w:eastAsia="Times New Roman"/>
          <w:sz w:val="55"/>
          <w:szCs w:val="55"/>
        </w:rPr>
      </w:pPr>
      <w:rPr/>
      <w:r>
        <w:rPr>
          <w:rFonts w:ascii="Times New Roman" w:hAnsi="Times New Roman" w:cs="Times New Roman" w:eastAsia="Times New Roman"/>
          <w:sz w:val="55"/>
          <w:szCs w:val="55"/>
          <w:color w:val="0C0C0C"/>
          <w:spacing w:val="0"/>
          <w:w w:val="100"/>
          <w:position w:val="-1"/>
        </w:rPr>
        <w:t>FUNGHI</w:t>
      </w:r>
      <w:r>
        <w:rPr>
          <w:rFonts w:ascii="Times New Roman" w:hAnsi="Times New Roman" w:cs="Times New Roman" w:eastAsia="Times New Roman"/>
          <w:sz w:val="55"/>
          <w:szCs w:val="55"/>
          <w:color w:val="0C0C0C"/>
          <w:spacing w:val="-11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55"/>
          <w:szCs w:val="55"/>
          <w:color w:val="0C0C0C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55"/>
          <w:szCs w:val="55"/>
          <w:color w:val="0C0C0C"/>
          <w:spacing w:val="0"/>
          <w:w w:val="100"/>
          <w:position w:val="-1"/>
        </w:rPr>
        <w:t>DI</w:t>
      </w:r>
      <w:r>
        <w:rPr>
          <w:rFonts w:ascii="Times New Roman" w:hAnsi="Times New Roman" w:cs="Times New Roman" w:eastAsia="Times New Roman"/>
          <w:sz w:val="55"/>
          <w:szCs w:val="55"/>
          <w:color w:val="0C0C0C"/>
          <w:spacing w:val="-132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55"/>
          <w:szCs w:val="55"/>
          <w:color w:val="0C0C0C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55"/>
          <w:szCs w:val="55"/>
          <w:color w:val="0C0C0C"/>
          <w:spacing w:val="0"/>
          <w:w w:val="100"/>
          <w:position w:val="-1"/>
        </w:rPr>
        <w:t>A</w:t>
      </w:r>
      <w:r>
        <w:rPr>
          <w:rFonts w:ascii="Times New Roman" w:hAnsi="Times New Roman" w:cs="Times New Roman" w:eastAsia="Times New Roman"/>
          <w:sz w:val="55"/>
          <w:szCs w:val="55"/>
          <w:color w:val="0C0C0C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55"/>
          <w:szCs w:val="55"/>
          <w:color w:val="0C0C0C"/>
          <w:spacing w:val="0"/>
          <w:w w:val="102"/>
          <w:position w:val="-1"/>
        </w:rPr>
        <w:t>CORSICA</w:t>
      </w:r>
      <w:r>
        <w:rPr>
          <w:rFonts w:ascii="Times New Roman" w:hAnsi="Times New Roman" w:cs="Times New Roman" w:eastAsia="Times New Roman"/>
          <w:sz w:val="55"/>
          <w:szCs w:val="55"/>
          <w:color w:val="000000"/>
          <w:spacing w:val="0"/>
          <w:w w:val="100"/>
          <w:position w:val="0"/>
        </w:rPr>
      </w:r>
    </w:p>
    <w:p>
      <w:pPr>
        <w:spacing w:before="0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9" w:lineRule="auto"/>
        <w:ind w:left="968" w:right="874" w:firstLine="-859"/>
        <w:jc w:val="left"/>
        <w:rPr>
          <w:rFonts w:ascii="Times New Roman" w:hAnsi="Times New Roman" w:cs="Times New Roman" w:eastAsia="Times New Roman"/>
          <w:sz w:val="38"/>
          <w:szCs w:val="38"/>
        </w:rPr>
      </w:pPr>
      <w:rPr/>
      <w:r>
        <w:rPr>
          <w:rFonts w:ascii="Arial" w:hAnsi="Arial" w:cs="Arial" w:eastAsia="Arial"/>
          <w:sz w:val="47"/>
          <w:szCs w:val="47"/>
          <w:color w:val="0C0C0C"/>
          <w:spacing w:val="0"/>
          <w:w w:val="100"/>
        </w:rPr>
        <w:t>A</w:t>
      </w:r>
      <w:r>
        <w:rPr>
          <w:rFonts w:ascii="Arial" w:hAnsi="Arial" w:cs="Arial" w:eastAsia="Arial"/>
          <w:sz w:val="47"/>
          <w:szCs w:val="47"/>
          <w:color w:val="0C0C0C"/>
          <w:spacing w:val="74"/>
          <w:w w:val="100"/>
        </w:rPr>
        <w:t> </w:t>
      </w:r>
      <w:r>
        <w:rPr>
          <w:rFonts w:ascii="Arial" w:hAnsi="Arial" w:cs="Arial" w:eastAsia="Arial"/>
          <w:sz w:val="47"/>
          <w:szCs w:val="47"/>
          <w:color w:val="0C0C0C"/>
          <w:spacing w:val="0"/>
          <w:w w:val="161"/>
        </w:rPr>
        <w:t>-</w:t>
      </w:r>
      <w:r>
        <w:rPr>
          <w:rFonts w:ascii="Arial" w:hAnsi="Arial" w:cs="Arial" w:eastAsia="Arial"/>
          <w:sz w:val="47"/>
          <w:szCs w:val="47"/>
          <w:color w:val="0C0C0C"/>
          <w:spacing w:val="-72"/>
          <w:w w:val="161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5"/>
        </w:rPr>
        <w:t>Ricapitulazione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70"/>
          <w:w w:val="105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insulane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90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72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nomi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91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72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4"/>
        </w:rPr>
        <w:t>numerosi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funghi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66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tramachjulati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81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4"/>
        </w:rPr>
        <w:t>suprani</w:t>
      </w:r>
      <w:r>
        <w:rPr>
          <w:rFonts w:ascii="Times New Roman" w:hAnsi="Times New Roman" w:cs="Times New Roman" w:eastAsia="Times New Roman"/>
          <w:sz w:val="38"/>
          <w:szCs w:val="38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9" w:lineRule="auto"/>
        <w:ind w:left="1102" w:right="900" w:firstLine="-988"/>
        <w:jc w:val="left"/>
        <w:tabs>
          <w:tab w:pos="2520" w:val="left"/>
          <w:tab w:pos="3060" w:val="left"/>
          <w:tab w:pos="4160" w:val="left"/>
          <w:tab w:pos="5420" w:val="left"/>
          <w:tab w:pos="6780" w:val="left"/>
        </w:tabs>
        <w:rPr>
          <w:rFonts w:ascii="Times New Roman" w:hAnsi="Times New Roman" w:cs="Times New Roman" w:eastAsia="Times New Roman"/>
          <w:sz w:val="38"/>
          <w:szCs w:val="38"/>
        </w:rPr>
      </w:pPr>
      <w:rPr/>
      <w:r>
        <w:rPr>
          <w:rFonts w:ascii="Arial" w:hAnsi="Arial" w:cs="Arial" w:eastAsia="Arial"/>
          <w:sz w:val="47"/>
          <w:szCs w:val="47"/>
          <w:color w:val="0C0C0C"/>
          <w:spacing w:val="0"/>
          <w:w w:val="100"/>
        </w:rPr>
        <w:t>B</w:t>
      </w:r>
      <w:r>
        <w:rPr>
          <w:rFonts w:ascii="Arial" w:hAnsi="Arial" w:cs="Arial" w:eastAsia="Arial"/>
          <w:sz w:val="47"/>
          <w:szCs w:val="47"/>
          <w:color w:val="0C0C0C"/>
          <w:spacing w:val="104"/>
          <w:w w:val="100"/>
        </w:rPr>
        <w:t> </w:t>
      </w:r>
      <w:r>
        <w:rPr>
          <w:rFonts w:ascii="Arial" w:hAnsi="Arial" w:cs="Arial" w:eastAsia="Arial"/>
          <w:sz w:val="47"/>
          <w:szCs w:val="47"/>
          <w:color w:val="212121"/>
          <w:spacing w:val="0"/>
          <w:w w:val="165"/>
        </w:rPr>
        <w:t>-</w:t>
      </w:r>
      <w:r>
        <w:rPr>
          <w:rFonts w:ascii="Arial" w:hAnsi="Arial" w:cs="Arial" w:eastAsia="Arial"/>
          <w:sz w:val="47"/>
          <w:szCs w:val="47"/>
          <w:color w:val="212121"/>
          <w:spacing w:val="-42"/>
          <w:w w:val="165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Introitu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-27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-80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quisti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-70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funghi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-55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nentr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8"/>
          <w:w w:val="100"/>
        </w:rPr>
        <w:t>'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4"/>
        </w:rPr>
        <w:t>classificazione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ufficiale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88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1989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diU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0"/>
        </w:rPr>
        <w:t>Mediterraneu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92"/>
          <w:w w:val="100"/>
        </w:rPr>
        <w:t> </w:t>
      </w:r>
      <w:r>
        <w:rPr>
          <w:rFonts w:ascii="Times New Roman" w:hAnsi="Times New Roman" w:cs="Times New Roman" w:eastAsia="Times New Roman"/>
          <w:sz w:val="38"/>
          <w:szCs w:val="38"/>
          <w:color w:val="0C0C0C"/>
          <w:spacing w:val="0"/>
          <w:w w:val="105"/>
        </w:rPr>
        <w:t>(LESSICU).</w:t>
      </w:r>
      <w:r>
        <w:rPr>
          <w:rFonts w:ascii="Times New Roman" w:hAnsi="Times New Roman" w:cs="Times New Roman" w:eastAsia="Times New Roman"/>
          <w:sz w:val="38"/>
          <w:szCs w:val="38"/>
          <w:color w:val="000000"/>
          <w:spacing w:val="0"/>
          <w:w w:val="100"/>
        </w:rPr>
      </w:r>
    </w:p>
    <w:p>
      <w:pPr>
        <w:spacing w:before="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92"/>
        <w:jc w:val="right"/>
        <w:tabs>
          <w:tab w:pos="156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0"/>
          <w:w w:val="100"/>
          <w:i/>
        </w:rPr>
        <w:t>Pierre</w:t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18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0"/>
          <w:w w:val="100"/>
          <w:i/>
        </w:rPr>
        <w:t>TREANTON</w:t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7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2"/>
          <w:szCs w:val="22"/>
          <w:color w:val="212121"/>
          <w:spacing w:val="0"/>
          <w:w w:val="104"/>
        </w:rPr>
        <w:t>3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jc w:val="right"/>
        <w:spacing w:after="0"/>
        <w:sectPr>
          <w:pgSz w:w="11900" w:h="16840"/>
          <w:pgMar w:top="1580" w:bottom="280" w:left="1340" w:right="460"/>
        </w:sectPr>
      </w:pPr>
      <w:rPr/>
    </w:p>
    <w:p>
      <w:pPr>
        <w:spacing w:before="77" w:after="0" w:line="240" w:lineRule="auto"/>
        <w:ind w:left="4068" w:right="4734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/>
        <w:pict>
          <v:group style="position:absolute;margin-left:.719758pt;margin-top:629.160461pt;width:593.560484pt;height:.1pt;mso-position-horizontal-relative:page;mso-position-vertical-relative:page;z-index:-5174" coordorigin="14,12583" coordsize="11871,2">
            <v:shape style="position:absolute;left:14;top:12583;width:11871;height:2" coordorigin="14,12583" coordsize="11871,0" path="m14,12583l11886,12583e" filled="f" stroked="t" strokeweight=".479839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99"/>
        </w:rPr>
        <w:t>Contenu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8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74" w:lineRule="exact"/>
        <w:ind w:left="138" w:right="765"/>
        <w:jc w:val="both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Cette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étude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été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motivée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par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l'enthousiasme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que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savent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véhiculer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à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travers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Corse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différentes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associations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98"/>
        </w:rPr>
        <w:t>mycologiques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"/>
          <w:w w:val="98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99"/>
        </w:rPr>
        <w:t>insulaire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3"/>
          <w:w w:val="99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0"/>
          <w:w w:val="74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3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2" w:lineRule="auto"/>
        <w:ind w:left="133" w:right="773" w:firstLine="-10"/>
        <w:jc w:val="both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Elle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est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réalisée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pour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être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soumise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à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(avant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toute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ampliation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possible),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à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l'appréciation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leurs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dirigeants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dont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compétence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l'altruisme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47"/>
        </w:rPr>
        <w:t>•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3"/>
          <w:w w:val="147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sont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certainement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plus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performants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louables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que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l'humble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intérêt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éventuel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suscité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par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contenu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cet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99"/>
        </w:rPr>
        <w:t>essa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"/>
          <w:w w:val="99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343434"/>
          <w:spacing w:val="0"/>
          <w:w w:val="74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343434"/>
          <w:spacing w:val="0"/>
          <w:w w:val="100"/>
        </w:rPr>
        <w:t>      </w:t>
      </w:r>
      <w:r>
        <w:rPr>
          <w:rFonts w:ascii="Times New Roman" w:hAnsi="Times New Roman" w:cs="Times New Roman" w:eastAsia="Times New Roman"/>
          <w:sz w:val="24"/>
          <w:szCs w:val="24"/>
          <w:color w:val="343434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0"/>
          <w:w w:val="58"/>
        </w:rPr>
        <w:t>·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8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4" w:lineRule="auto"/>
        <w:ind w:left="124" w:right="782"/>
        <w:jc w:val="both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Il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paraît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donc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souhaitable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qu'ils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soient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aucunement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hésitants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à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"récolter"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erreurs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champignonesques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qu'ils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relèveraient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faire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part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critiques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que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leur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science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leur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grande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autorité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matière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mycologie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permettraient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forllluler.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6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6" w:lineRule="auto"/>
        <w:ind w:left="546" w:right="779" w:firstLine="-341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Arial" w:hAnsi="Arial" w:cs="Arial" w:eastAsia="Arial"/>
          <w:sz w:val="22"/>
          <w:szCs w:val="22"/>
          <w:color w:val="0F0F0F"/>
          <w:spacing w:val="0"/>
          <w:w w:val="100"/>
        </w:rPr>
        <w:t>1.</w:t>
      </w:r>
      <w:r>
        <w:rPr>
          <w:rFonts w:ascii="Arial" w:hAnsi="Arial" w:cs="Arial" w:eastAsia="Arial"/>
          <w:sz w:val="22"/>
          <w:szCs w:val="22"/>
          <w:color w:val="0F0F0F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F0F0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Collection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conservatrice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noms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usités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dans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l'île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respectant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leur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orthographie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désignation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(notes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pour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certains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d'entre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eux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leur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étymologie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latine).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62" w:lineRule="exact"/>
        <w:ind w:left="181" w:right="783"/>
        <w:jc w:val="both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"/>
          <w:w w:val="101"/>
        </w:rPr>
        <w:t>2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0"/>
          <w:w w:val="74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Eléments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systématique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taxinomie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pour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une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meilleure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compréhension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noms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2" w:after="0" w:line="240" w:lineRule="auto"/>
        <w:ind w:left="546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champignons.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4" w:lineRule="exact"/>
        <w:ind w:left="186" w:right="786"/>
        <w:jc w:val="both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8"/>
          <w:w w:val="85"/>
        </w:rPr>
        <w:t>3</w:t>
      </w:r>
      <w:r>
        <w:rPr>
          <w:rFonts w:ascii="Times New Roman" w:hAnsi="Times New Roman" w:cs="Times New Roman" w:eastAsia="Times New Roman"/>
          <w:sz w:val="24"/>
          <w:szCs w:val="24"/>
          <w:color w:val="343434"/>
          <w:spacing w:val="0"/>
          <w:w w:val="85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343434"/>
          <w:spacing w:val="0"/>
          <w:w w:val="85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343434"/>
          <w:spacing w:val="41"/>
          <w:w w:val="8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Introduction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noms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collection,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au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sein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classification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officielle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noms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2" w:lineRule="auto"/>
        <w:ind w:left="536" w:right="786" w:firstLine="5"/>
        <w:jc w:val="left"/>
        <w:tabs>
          <w:tab w:pos="2100" w:val="left"/>
          <w:tab w:pos="3540" w:val="left"/>
          <w:tab w:pos="4120" w:val="left"/>
          <w:tab w:pos="4560" w:val="left"/>
          <w:tab w:pos="5820" w:val="left"/>
          <w:tab w:pos="6420" w:val="left"/>
          <w:tab w:pos="784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champignons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4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homologués</w:t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par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fédération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5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5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assoc1atwns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mycologiques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méditerranéennes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(utilisation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classification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34343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343434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1"/>
        </w:rPr>
        <w:t>BON)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0"/>
          <w:w w:val="74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4" w:lineRule="exact"/>
        <w:ind w:left="541" w:right="779" w:firstLine="5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Apport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dans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classification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noms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champignons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43434"/>
          <w:spacing w:val="0"/>
          <w:w w:val="73"/>
        </w:rPr>
        <w:t>:</w:t>
      </w:r>
      <w:r>
        <w:rPr>
          <w:rFonts w:ascii="Times New Roman" w:hAnsi="Times New Roman" w:cs="Times New Roman" w:eastAsia="Times New Roman"/>
          <w:sz w:val="24"/>
          <w:szCs w:val="24"/>
          <w:color w:val="343434"/>
          <w:spacing w:val="41"/>
          <w:w w:val="7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soit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plus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savoureux,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93"/>
        </w:rPr>
        <w:t>soitQes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9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plus)mortels.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76"/>
        </w:rPr>
        <w:t>_.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" w:after="0" w:line="240" w:lineRule="auto"/>
        <w:ind w:left="114" w:right="775"/>
        <w:jc w:val="both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4.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Similitude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comparative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remarquable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termes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latins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termes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Corses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désignant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0" w:lineRule="auto"/>
        <w:ind w:left="488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500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champignons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officiels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l'Europe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Occidental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34343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43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324.480011pt;height:16.32pt;mso-position-horizontal-relative:char;mso-position-vertical-relative:line" type="#_x0000_t75">
            <v:imagedata r:id="rId7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2" w:lineRule="auto"/>
        <w:ind w:left="109" w:right="1336" w:firstLine="14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66.457664pt;margin-top:-4.688283pt;width:144.671371pt;height:.1pt;mso-position-horizontal-relative:page;mso-position-vertical-relative:paragraph;z-index:-5173" coordorigin="1329,-94" coordsize="2893,2">
            <v:shape style="position:absolute;left:1329;top:-94;width:2893;height:2" coordorigin="1329,-94" coordsize="2893,0" path="m1329,-94l4223,-94e" filled="f" stroked="t" strokeweight=".479839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75"/>
        </w:rPr>
        <w:t>•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-52"/>
          <w:w w:val="17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outre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Président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-8"/>
          <w:w w:val="100"/>
        </w:rPr>
        <w:t>M</w:t>
      </w:r>
      <w:r>
        <w:rPr>
          <w:rFonts w:ascii="Times New Roman" w:hAnsi="Times New Roman" w:cs="Times New Roman" w:eastAsia="Times New Roman"/>
          <w:sz w:val="19"/>
          <w:szCs w:val="19"/>
          <w:color w:val="34343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343434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-18"/>
          <w:w w:val="115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343434"/>
          <w:spacing w:val="-9"/>
          <w:w w:val="111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-6"/>
          <w:w w:val="109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B6B6B6"/>
          <w:spacing w:val="0"/>
          <w:w w:val="7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B6B6B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B6B6B6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ANDRI</w:t>
      </w:r>
      <w:r>
        <w:rPr>
          <w:rFonts w:ascii="Times New Roman" w:hAnsi="Times New Roman" w:cs="Times New Roman" w:eastAsia="Times New Roman"/>
          <w:sz w:val="19"/>
          <w:szCs w:val="19"/>
          <w:color w:val="49494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494949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j'ai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l'avantage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pouvoir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connaître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sans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pouvoir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les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nommer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4"/>
        </w:rPr>
        <w:t>tou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-4"/>
          <w:w w:val="104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494949"/>
          <w:spacing w:val="0"/>
          <w:w w:val="104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494949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Monsieur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Joachim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BRU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ZI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Monsieur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André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TRIS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-3"/>
          <w:w w:val="1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ANI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que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je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tiens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F0F0F"/>
          <w:spacing w:val="0"/>
          <w:w w:val="100"/>
        </w:rPr>
        <w:t>à</w:t>
      </w:r>
      <w:r>
        <w:rPr>
          <w:rFonts w:ascii="Times New Roman" w:hAnsi="Times New Roman" w:cs="Times New Roman" w:eastAsia="Times New Roman"/>
          <w:sz w:val="20"/>
          <w:szCs w:val="20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remercier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ici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4"/>
        </w:rPr>
        <w:t>particulièrement.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right="91"/>
        <w:jc w:val="right"/>
        <w:tabs>
          <w:tab w:pos="156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0"/>
          <w:w w:val="100"/>
          <w:i/>
        </w:rPr>
        <w:t>Pierre</w:t>
      </w:r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2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0"/>
          <w:w w:val="100"/>
          <w:i/>
        </w:rPr>
        <w:t>TREANTOlJ</w:t>
      </w:r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2"/>
          <w:szCs w:val="22"/>
          <w:color w:val="0F0F0F"/>
          <w:spacing w:val="0"/>
          <w:w w:val="102"/>
        </w:rPr>
        <w:t>4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jc w:val="right"/>
        <w:spacing w:after="0"/>
        <w:sectPr>
          <w:pgSz w:w="11900" w:h="16840"/>
          <w:pgMar w:top="1340" w:bottom="280" w:left="1220" w:right="660"/>
        </w:sectPr>
      </w:pPr>
      <w:rPr/>
    </w:p>
    <w:p>
      <w:pPr>
        <w:spacing w:before="33" w:after="0" w:line="240" w:lineRule="auto"/>
        <w:ind w:left="3369" w:right="4027"/>
        <w:jc w:val="center"/>
        <w:rPr>
          <w:rFonts w:ascii="Times New Roman" w:hAnsi="Times New Roman" w:cs="Times New Roman" w:eastAsia="Times New Roman"/>
          <w:sz w:val="53"/>
          <w:szCs w:val="53"/>
        </w:rPr>
      </w:pPr>
      <w:rPr/>
      <w:r>
        <w:rPr/>
        <w:pict>
          <v:group style="position:absolute;margin-left:1.19622pt;margin-top:629.043274pt;width:591.889827pt;height:.1pt;mso-position-horizontal-relative:page;mso-position-vertical-relative:page;z-index:-5172" coordorigin="24,12581" coordsize="11838,2">
            <v:shape style="position:absolute;left:24;top:12581;width:11838;height:2" coordorigin="24,12581" coordsize="11838,0" path="m24,12581l11862,12581e" filled="f" stroked="t" strokeweight=".478488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53"/>
          <w:szCs w:val="53"/>
          <w:color w:val="0F0F0F"/>
          <w:spacing w:val="0"/>
          <w:w w:val="107"/>
          <w:b/>
          <w:bCs/>
        </w:rPr>
        <w:t>APROVA</w:t>
      </w:r>
      <w:r>
        <w:rPr>
          <w:rFonts w:ascii="Times New Roman" w:hAnsi="Times New Roman" w:cs="Times New Roman" w:eastAsia="Times New Roman"/>
          <w:sz w:val="53"/>
          <w:szCs w:val="53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18" w:right="787" w:firstLine="699"/>
        <w:jc w:val="both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Una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prova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terminulogia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miculogica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corsa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funghi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un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poche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esce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vocabuliariu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scientificu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intemazionalu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corsu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latinu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grecu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micca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l'intemazionalu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inglu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corsu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americanu.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18" w:right="763" w:firstLine="703"/>
        <w:jc w:val="both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corsica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felice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d'esse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rochju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civilizzazione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mediterranea.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Nimu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po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cuntradi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che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soia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terminulogia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scientifica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tocca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soia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ortografia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insulanà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listessu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processu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so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grande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smelle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spagnola,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francesa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taliana,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micca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libiana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91"/>
        </w:rPr>
        <w:t>mat·ocana,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91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chi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tanu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listessa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ubbidienza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latina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greca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chi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tenelula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cara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riverenza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soia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propriu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fondu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fertile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moltu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vivu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spaziozu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specificazione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so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piev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6"/>
          <w:szCs w:val="26"/>
          <w:color w:val="3D3D3D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98" w:lineRule="exact"/>
        <w:ind w:left="132" w:right="753" w:firstLine="694"/>
        <w:jc w:val="both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Dunque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un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stratta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una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langaghjina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vanitosa,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ma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una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studia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come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quella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chi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fubbistatu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per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"A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BUTANICA"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1984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per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considerazione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l'ortodossi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semantica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cors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4"/>
          <w:w w:val="100"/>
        </w:rPr>
        <w:t>a</w:t>
      </w:r>
      <w:r>
        <w:rPr>
          <w:rFonts w:ascii="Times New Roman" w:hAnsi="Times New Roman" w:cs="Times New Roman" w:eastAsia="Times New Roman"/>
          <w:sz w:val="26"/>
          <w:szCs w:val="26"/>
          <w:color w:val="3D3D3D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9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1" w:lineRule="auto"/>
        <w:ind w:left="122" w:right="757" w:firstLine="708"/>
        <w:jc w:val="both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Quella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chi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ha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l'autenticita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stricti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scritti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condotta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fm'ava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stata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inalienabile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conservatoriu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parla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affmche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introduce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elli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mezzu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terminulogia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specifica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corsa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tassinomia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sape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l'affigliazione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tuttafattu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natmale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circondu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mediterraneu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strictu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sensu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5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latinu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grecu.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9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808"/>
        <w:jc w:val="righ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Lugliu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2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99"/>
        </w:rPr>
        <w:t>2000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right="98"/>
        <w:jc w:val="right"/>
        <w:tabs>
          <w:tab w:pos="14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0"/>
          <w:w w:val="100"/>
          <w:i/>
        </w:rPr>
        <w:t>Pierra</w:t>
      </w:r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1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0"/>
          <w:w w:val="100"/>
          <w:i/>
        </w:rPr>
        <w:t>TREANTON</w:t>
      </w:r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-8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1"/>
          <w:szCs w:val="21"/>
          <w:color w:val="3D3D3D"/>
          <w:spacing w:val="0"/>
          <w:w w:val="102"/>
          <w:i/>
        </w:rPr>
        <w:t>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jc w:val="right"/>
        <w:spacing w:after="0"/>
        <w:sectPr>
          <w:pgSz w:w="11900" w:h="16840"/>
          <w:pgMar w:top="1480" w:bottom="280" w:left="1380" w:right="560"/>
        </w:sectPr>
      </w:pPr>
      <w:rPr/>
    </w:p>
    <w:p>
      <w:pPr>
        <w:spacing w:before="35" w:after="0" w:line="240" w:lineRule="auto"/>
        <w:ind w:left="3601" w:right="4371"/>
        <w:jc w:val="center"/>
        <w:rPr>
          <w:rFonts w:ascii="Times New Roman" w:hAnsi="Times New Roman" w:cs="Times New Roman" w:eastAsia="Times New Roman"/>
          <w:sz w:val="50"/>
          <w:szCs w:val="50"/>
        </w:rPr>
      </w:pPr>
      <w:rPr/>
      <w:r>
        <w:rPr/>
        <w:pict>
          <v:group style="position:absolute;margin-left:1.903239pt;margin-top:628.094238pt;width:589.052379pt;height:.1pt;mso-position-horizontal-relative:page;mso-position-vertical-relative:page;z-index:-5171" coordorigin="38,12562" coordsize="11781,2">
            <v:shape style="position:absolute;left:38;top:12562;width:11781;height:2" coordorigin="38,12562" coordsize="11781,0" path="m38,12562l11819,12562e" filled="f" stroked="t" strokeweight=".47581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50"/>
          <w:szCs w:val="50"/>
          <w:color w:val="111111"/>
          <w:spacing w:val="0"/>
          <w:w w:val="104"/>
          <w:b/>
          <w:bCs/>
        </w:rPr>
        <w:t>L'ESSAI</w:t>
      </w:r>
      <w:r>
        <w:rPr>
          <w:rFonts w:ascii="Times New Roman" w:hAnsi="Times New Roman" w:cs="Times New Roman" w:eastAsia="Times New Roman"/>
          <w:sz w:val="50"/>
          <w:szCs w:val="5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36" w:lineRule="auto"/>
        <w:ind w:left="148" w:right="933" w:firstLine="699"/>
        <w:jc w:val="both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Un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essai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terminologie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fongique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Corse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champignons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1"/>
        </w:rPr>
        <w:t>supeneurs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parmi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les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6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plus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remarquables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peut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émaner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6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que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6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vocabulaire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scientifique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international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greco-latin.</w:t>
      </w:r>
      <w:r>
        <w:rPr>
          <w:rFonts w:ascii="Times New Roman" w:hAnsi="Times New Roman" w:cs="Times New Roman" w:eastAsia="Times New Roman"/>
          <w:sz w:val="28"/>
          <w:szCs w:val="28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28" w:right="918" w:firstLine="709"/>
        <w:jc w:val="both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Corse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bonheur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trouver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à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11"/>
          <w:w w:val="91"/>
        </w:rPr>
        <w:t>1</w:t>
      </w:r>
      <w:r>
        <w:rPr>
          <w:rFonts w:ascii="Times New Roman" w:hAnsi="Times New Roman" w:cs="Times New Roman" w:eastAsia="Times New Roman"/>
          <w:sz w:val="28"/>
          <w:szCs w:val="28"/>
          <w:color w:val="2F2F2F"/>
          <w:spacing w:val="-1"/>
          <w:w w:val="154"/>
        </w:rPr>
        <w:t>'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99"/>
        </w:rPr>
        <w:t>épicentre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civilisation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méditerranéenne.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Nul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peut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nier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que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sa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terminologie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scientifique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doit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suivre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avec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son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orthographie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insulaire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même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processus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que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celle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ses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grandes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sœurs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Espagnol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4"/>
          <w:w w:val="100"/>
        </w:rPr>
        <w:t>e</w:t>
      </w:r>
      <w:r>
        <w:rPr>
          <w:rFonts w:ascii="Times New Roman" w:hAnsi="Times New Roman" w:cs="Times New Roman" w:eastAsia="Times New Roman"/>
          <w:sz w:val="28"/>
          <w:szCs w:val="28"/>
          <w:color w:val="2F2F2F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8"/>
          <w:szCs w:val="28"/>
          <w:color w:val="2F2F2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Française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Italienne,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même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obédience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greco-latine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qui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penchent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autour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d'ell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8"/>
          <w:szCs w:val="28"/>
          <w:color w:val="44444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8"/>
          <w:szCs w:val="28"/>
          <w:color w:val="444444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Comme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pour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elles,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cela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fera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avec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respect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que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6"/>
          <w:w w:val="105"/>
        </w:rPr>
        <w:t>l</w:t>
      </w:r>
      <w:r>
        <w:rPr>
          <w:rFonts w:ascii="Times New Roman" w:hAnsi="Times New Roman" w:cs="Times New Roman" w:eastAsia="Times New Roman"/>
          <w:sz w:val="28"/>
          <w:szCs w:val="28"/>
          <w:color w:val="2F2F2F"/>
          <w:spacing w:val="-4"/>
          <w:w w:val="172"/>
        </w:rPr>
        <w:t>'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97"/>
        </w:rPr>
        <w:t>on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97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doit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observer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son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fonds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propre,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riche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bien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vivant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appellations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spécifiques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ses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pieve.</w:t>
      </w:r>
      <w:r>
        <w:rPr>
          <w:rFonts w:ascii="Times New Roman" w:hAnsi="Times New Roman" w:cs="Times New Roman" w:eastAsia="Times New Roman"/>
          <w:sz w:val="28"/>
          <w:szCs w:val="28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8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833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Il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6"/>
          <w:w w:val="106"/>
        </w:rPr>
        <w:t>s</w:t>
      </w:r>
      <w:r>
        <w:rPr>
          <w:rFonts w:ascii="Times New Roman" w:hAnsi="Times New Roman" w:cs="Times New Roman" w:eastAsia="Times New Roman"/>
          <w:sz w:val="28"/>
          <w:szCs w:val="28"/>
          <w:color w:val="2F2F2F"/>
          <w:spacing w:val="-4"/>
          <w:w w:val="172"/>
        </w:rPr>
        <w:t>'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97"/>
        </w:rPr>
        <w:t>agit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donc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pas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verbiage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mais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d'un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essai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comme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il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été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fait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8"/>
          <w:szCs w:val="28"/>
          <w:color w:val="000000"/>
          <w:spacing w:val="0"/>
          <w:w w:val="100"/>
        </w:rPr>
      </w:r>
    </w:p>
    <w:p>
      <w:pPr>
        <w:spacing w:before="3" w:after="0" w:line="320" w:lineRule="exact"/>
        <w:ind w:left="138" w:right="894" w:firstLine="14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1984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pour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"A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BUTANICA"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afin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d'observer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6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t'il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été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63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dit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59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l'orthodoxie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sémantique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Cors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8"/>
          <w:szCs w:val="28"/>
          <w:color w:val="44444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8"/>
          <w:szCs w:val="28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39" w:lineRule="auto"/>
        <w:ind w:left="119" w:right="934" w:firstLine="714"/>
        <w:jc w:val="both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Celle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l'authenticité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stricti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scritti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véhiculés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jusqu'à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nos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jours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demeurant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inaliénable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au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sein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conservatoire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langue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afm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les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introduire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plus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profondément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dans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terminologie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spécifiquement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Corsa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taxinomie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savoi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4"/>
          <w:w w:val="100"/>
        </w:rPr>
        <w:t>r</w:t>
      </w:r>
      <w:r>
        <w:rPr>
          <w:rFonts w:ascii="Times New Roman" w:hAnsi="Times New Roman" w:cs="Times New Roman" w:eastAsia="Times New Roman"/>
          <w:sz w:val="28"/>
          <w:szCs w:val="28"/>
          <w:color w:val="2F2F2F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8"/>
          <w:szCs w:val="28"/>
          <w:color w:val="2F2F2F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sous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parrainage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communément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admis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dans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pourtour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méditerranéen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strictu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sensu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latinu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grecu.</w:t>
      </w:r>
      <w:r>
        <w:rPr>
          <w:rFonts w:ascii="Times New Roman" w:hAnsi="Times New Roman" w:cs="Times New Roman" w:eastAsia="Times New Roman"/>
          <w:sz w:val="28"/>
          <w:szCs w:val="28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6442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Juillet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2000</w:t>
      </w:r>
      <w:r>
        <w:rPr>
          <w:rFonts w:ascii="Times New Roman" w:hAnsi="Times New Roman" w:cs="Times New Roman" w:eastAsia="Times New Roman"/>
          <w:sz w:val="28"/>
          <w:szCs w:val="28"/>
          <w:color w:val="000000"/>
          <w:spacing w:val="0"/>
          <w:w w:val="100"/>
        </w:rPr>
      </w:r>
    </w:p>
    <w:p>
      <w:pPr>
        <w:spacing w:before="3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97"/>
        <w:jc w:val="right"/>
        <w:tabs>
          <w:tab w:pos="14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-1"/>
          <w:w w:val="106"/>
          <w:i/>
        </w:rPr>
        <w:t>P</w:t>
      </w:r>
      <w:r>
        <w:rPr>
          <w:rFonts w:ascii="Times New Roman" w:hAnsi="Times New Roman" w:cs="Times New Roman" w:eastAsia="Times New Roman"/>
          <w:sz w:val="15"/>
          <w:szCs w:val="15"/>
          <w:color w:val="111111"/>
          <w:spacing w:val="-8"/>
          <w:w w:val="106"/>
          <w:i/>
        </w:rPr>
        <w:t>i</w:t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-1"/>
          <w:w w:val="106"/>
          <w:i/>
        </w:rPr>
        <w:t>e</w:t>
      </w:r>
      <w:r>
        <w:rPr>
          <w:rFonts w:ascii="Times New Roman" w:hAnsi="Times New Roman" w:cs="Times New Roman" w:eastAsia="Times New Roman"/>
          <w:sz w:val="15"/>
          <w:szCs w:val="15"/>
          <w:color w:val="111111"/>
          <w:spacing w:val="-1"/>
          <w:w w:val="106"/>
          <w:i/>
        </w:rPr>
        <w:t>r</w:t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0"/>
          <w:w w:val="106"/>
          <w:i/>
        </w:rPr>
        <w:t>re</w:t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3"/>
          <w:w w:val="106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0"/>
          <w:w w:val="100"/>
          <w:i/>
        </w:rPr>
        <w:t>TREANTON</w:t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-8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3"/>
          <w:szCs w:val="23"/>
          <w:color w:val="2F2F2F"/>
          <w:spacing w:val="0"/>
          <w:w w:val="104"/>
          <w:position w:val="-12"/>
        </w:rPr>
        <w:t>6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jc w:val="right"/>
        <w:spacing w:after="0"/>
        <w:sectPr>
          <w:pgSz w:w="11900" w:h="16840"/>
          <w:pgMar w:top="1520" w:bottom="280" w:left="1180" w:right="62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25" w:after="0" w:line="305" w:lineRule="exact"/>
        <w:ind w:left="4427" w:right="-20"/>
        <w:jc w:val="left"/>
        <w:rPr>
          <w:rFonts w:ascii="Times New Roman" w:hAnsi="Times New Roman" w:cs="Times New Roman" w:eastAsia="Times New Roman"/>
          <w:sz w:val="27"/>
          <w:szCs w:val="27"/>
        </w:rPr>
      </w:pPr>
      <w:rPr/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11"/>
          <w:i/>
          <w:position w:val="-1"/>
        </w:rPr>
        <w:t>ALFABETU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-17"/>
          <w:w w:val="111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11"/>
          <w:i/>
          <w:position w:val="-1"/>
        </w:rPr>
        <w:t>GRECULATINUTA.LIANUCORSU</w:t>
      </w:r>
      <w:r>
        <w:rPr>
          <w:rFonts w:ascii="Times New Roman" w:hAnsi="Times New Roman" w:cs="Times New Roman" w:eastAsia="Times New Roman"/>
          <w:sz w:val="27"/>
          <w:szCs w:val="27"/>
          <w:color w:val="000000"/>
          <w:spacing w:val="0"/>
          <w:w w:val="100"/>
          <w:position w:val="0"/>
        </w:rPr>
      </w:r>
    </w:p>
    <w:p>
      <w:pPr>
        <w:spacing w:before="14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pgSz w:w="16840" w:h="11900" w:orient="landscape"/>
          <w:pgMar w:top="1100" w:bottom="0" w:left="260" w:right="242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07" w:lineRule="exact"/>
        <w:ind w:left="108" w:right="-90"/>
        <w:jc w:val="left"/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Arial" w:hAnsi="Arial" w:cs="Arial" w:eastAsia="Arial"/>
          <w:sz w:val="33"/>
          <w:szCs w:val="33"/>
          <w:color w:val="131313"/>
          <w:spacing w:val="-104"/>
          <w:w w:val="52"/>
          <w:position w:val="-15"/>
        </w:rPr>
        <w:t>"</w:t>
      </w:r>
      <w:r>
        <w:rPr>
          <w:rFonts w:ascii="Times New Roman" w:hAnsi="Times New Roman" w:cs="Times New Roman" w:eastAsia="Times New Roman"/>
          <w:sz w:val="16"/>
          <w:szCs w:val="16"/>
          <w:color w:val="2A2A2A"/>
          <w:spacing w:val="0"/>
          <w:w w:val="62"/>
          <w:position w:val="-6"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color w:val="2A2A2A"/>
          <w:spacing w:val="-23"/>
          <w:w w:val="62"/>
          <w:position w:val="-6"/>
        </w:rPr>
        <w:t>;</w:t>
      </w:r>
      <w:r>
        <w:rPr>
          <w:rFonts w:ascii="Arial" w:hAnsi="Arial" w:cs="Arial" w:eastAsia="Arial"/>
          <w:sz w:val="33"/>
          <w:szCs w:val="33"/>
          <w:color w:val="131313"/>
          <w:spacing w:val="-76"/>
          <w:w w:val="52"/>
          <w:position w:val="-15"/>
        </w:rPr>
        <w:t>"</w:t>
      </w:r>
      <w:r>
        <w:rPr>
          <w:rFonts w:ascii="Times New Roman" w:hAnsi="Times New Roman" w:cs="Times New Roman" w:eastAsia="Times New Roman"/>
          <w:sz w:val="16"/>
          <w:szCs w:val="16"/>
          <w:color w:val="2A2A2A"/>
          <w:spacing w:val="0"/>
          <w:w w:val="62"/>
          <w:position w:val="-6"/>
        </w:rPr>
        <w:t>·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3" w:after="0" w:line="240" w:lineRule="auto"/>
        <w:ind w:right="-20"/>
        <w:jc w:val="left"/>
        <w:tabs>
          <w:tab w:pos="3360" w:val="left"/>
          <w:tab w:pos="7900" w:val="left"/>
          <w:tab w:pos="96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>CORSU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44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1"/>
        </w:rPr>
        <w:t>GRECU</w:t>
      </w:r>
      <w:r>
        <w:rPr>
          <w:rFonts w:ascii="Arial" w:hAnsi="Arial" w:cs="Arial" w:eastAsia="Arial"/>
          <w:sz w:val="23"/>
          <w:szCs w:val="23"/>
          <w:color w:val="131313"/>
          <w:spacing w:val="-6"/>
          <w:w w:val="100"/>
          <w:position w:val="1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12"/>
          <w:position w:val="0"/>
        </w:rPr>
        <w:t>LATINU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12"/>
          <w:position w:val="0"/>
        </w:rPr>
        <w:t>TALIANU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0" w:after="0" w:line="288" w:lineRule="exact"/>
        <w:ind w:left="341" w:right="1034" w:firstLine="1248"/>
        <w:jc w:val="left"/>
        <w:tabs>
          <w:tab w:pos="3760" w:val="left"/>
          <w:tab w:pos="4760" w:val="left"/>
          <w:tab w:pos="7900" w:val="left"/>
          <w:tab w:pos="9600" w:val="left"/>
          <w:tab w:pos="9980" w:val="left"/>
          <w:tab w:pos="11120" w:val="left"/>
        </w:tabs>
        <w:rPr>
          <w:rFonts w:ascii="Arial" w:hAnsi="Arial" w:cs="Arial" w:eastAsia="Arial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16"/>
          <w:position w:val="2"/>
        </w:rPr>
        <w:t>Funemi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55"/>
          <w:w w:val="116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ab/>
        <w:tab/>
        <w:tab/>
        <w:tab/>
        <w:tab/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16"/>
          <w:position w:val="0"/>
        </w:rPr>
        <w:t>Funemi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16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57"/>
          <w:w w:val="100"/>
          <w:position w:val="2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2"/>
        </w:rPr>
        <w:t>A</w:t>
      </w:r>
      <w:r>
        <w:rPr>
          <w:rFonts w:ascii="Arial" w:hAnsi="Arial" w:cs="Arial" w:eastAsia="Arial"/>
          <w:sz w:val="23"/>
          <w:szCs w:val="23"/>
          <w:color w:val="131313"/>
          <w:spacing w:val="-36"/>
          <w:w w:val="100"/>
          <w:position w:val="2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2"/>
        </w:rPr>
        <w:tab/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6"/>
          <w:szCs w:val="26"/>
          <w:color w:val="131313"/>
          <w:spacing w:val="0"/>
          <w:w w:val="64"/>
          <w:i/>
          <w:position w:val="0"/>
        </w:rPr>
        <w:t>a.</w:t>
      </w:r>
      <w:r>
        <w:rPr>
          <w:rFonts w:ascii="Courier New" w:hAnsi="Courier New" w:cs="Courier New" w:eastAsia="Courier New"/>
          <w:sz w:val="26"/>
          <w:szCs w:val="26"/>
          <w:color w:val="131313"/>
          <w:spacing w:val="-63"/>
          <w:w w:val="100"/>
          <w:i/>
          <w:position w:val="0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3"/>
          <w:szCs w:val="23"/>
          <w:color w:val="131313"/>
          <w:spacing w:val="-36"/>
          <w:w w:val="100"/>
          <w:position w:val="0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23"/>
          <w:position w:val="1"/>
        </w:rPr>
        <w:t>alpha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3"/>
          <w:szCs w:val="23"/>
          <w:color w:val="131313"/>
          <w:spacing w:val="0"/>
          <w:w w:val="123"/>
          <w:position w:val="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131313"/>
          <w:spacing w:val="0"/>
          <w:w w:val="123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31313"/>
          <w:spacing w:val="45"/>
          <w:w w:val="123"/>
          <w:position w:val="0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3"/>
          <w:szCs w:val="23"/>
          <w:color w:val="131313"/>
          <w:spacing w:val="-36"/>
          <w:w w:val="100"/>
          <w:position w:val="0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4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15"/>
          <w:position w:val="0"/>
        </w:rPr>
        <w:t>A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80" w:lineRule="exact"/>
        <w:ind w:left="336" w:right="-20"/>
        <w:jc w:val="left"/>
        <w:tabs>
          <w:tab w:pos="4020" w:val="left"/>
          <w:tab w:pos="4760" w:val="left"/>
          <w:tab w:pos="7900" w:val="left"/>
          <w:tab w:pos="9600" w:val="left"/>
          <w:tab w:pos="9980" w:val="left"/>
        </w:tabs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1"/>
        </w:rPr>
        <w:t>b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1"/>
        </w:rPr>
        <w:t> </w:t>
      </w:r>
      <w:r>
        <w:rPr>
          <w:rFonts w:ascii="Arial" w:hAnsi="Arial" w:cs="Arial" w:eastAsia="Arial"/>
          <w:sz w:val="24"/>
          <w:szCs w:val="24"/>
          <w:color w:val="131313"/>
          <w:spacing w:val="29"/>
          <w:w w:val="100"/>
          <w:position w:val="1"/>
        </w:rPr>
        <w:t> 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1"/>
        </w:rPr>
        <w:t>B</w:t>
      </w:r>
      <w:r>
        <w:rPr>
          <w:rFonts w:ascii="Arial" w:hAnsi="Arial" w:cs="Arial" w:eastAsia="Arial"/>
          <w:sz w:val="24"/>
          <w:szCs w:val="24"/>
          <w:color w:val="131313"/>
          <w:spacing w:val="-55"/>
          <w:w w:val="100"/>
          <w:position w:val="1"/>
        </w:rPr>
        <w:t> 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30"/>
          <w:szCs w:val="30"/>
          <w:color w:val="131313"/>
          <w:spacing w:val="0"/>
          <w:w w:val="135"/>
          <w:position w:val="-3"/>
        </w:rPr>
        <w:t>B</w:t>
      </w:r>
      <w:r>
        <w:rPr>
          <w:rFonts w:ascii="Courier New" w:hAnsi="Courier New" w:cs="Courier New" w:eastAsia="Courier New"/>
          <w:sz w:val="30"/>
          <w:szCs w:val="30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30"/>
          <w:szCs w:val="30"/>
          <w:color w:val="131313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0"/>
        </w:rPr>
        <w:t>b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2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0"/>
        </w:rPr>
        <w:t>ta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-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1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1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22"/>
          <w:w w:val="100"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-1"/>
        </w:rPr>
        <w:t>B</w:t>
      </w:r>
      <w:r>
        <w:rPr>
          <w:rFonts w:ascii="Arial" w:hAnsi="Arial" w:cs="Arial" w:eastAsia="Arial"/>
          <w:sz w:val="23"/>
          <w:szCs w:val="23"/>
          <w:color w:val="131313"/>
          <w:spacing w:val="-45"/>
          <w:w w:val="100"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-1"/>
        </w:rPr>
        <w:tab/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1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36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-2"/>
        </w:rPr>
        <w:t>B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  <w:position w:val="0"/>
        </w:rPr>
      </w:r>
    </w:p>
    <w:p>
      <w:pPr>
        <w:spacing w:before="0" w:after="0" w:line="323" w:lineRule="exact"/>
        <w:ind w:left="326" w:right="-20"/>
        <w:jc w:val="left"/>
        <w:tabs>
          <w:tab w:pos="1180" w:val="left"/>
          <w:tab w:pos="7880" w:val="left"/>
          <w:tab w:pos="9580" w:val="left"/>
          <w:tab w:pos="10020" w:val="left"/>
        </w:tabs>
        <w:rPr>
          <w:rFonts w:ascii="Times New Roman" w:hAnsi="Times New Roman" w:cs="Times New Roman" w:eastAsia="Times New Roman"/>
          <w:sz w:val="36"/>
          <w:szCs w:val="36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3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48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36"/>
          <w:szCs w:val="36"/>
          <w:color w:val="131313"/>
          <w:spacing w:val="0"/>
          <w:w w:val="127"/>
          <w:position w:val="3"/>
        </w:rPr>
        <w:t>c</w:t>
      </w:r>
      <w:r>
        <w:rPr>
          <w:rFonts w:ascii="Times New Roman" w:hAnsi="Times New Roman" w:cs="Times New Roman" w:eastAsia="Times New Roman"/>
          <w:sz w:val="36"/>
          <w:szCs w:val="36"/>
          <w:color w:val="131313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36"/>
          <w:szCs w:val="36"/>
          <w:color w:val="131313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14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27"/>
          <w:position w:val="2"/>
        </w:rPr>
        <w:t>dj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7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34"/>
          <w:szCs w:val="34"/>
          <w:color w:val="131313"/>
          <w:spacing w:val="0"/>
          <w:w w:val="135"/>
          <w:position w:val="2"/>
        </w:rPr>
        <w:t>c</w:t>
      </w:r>
      <w:r>
        <w:rPr>
          <w:rFonts w:ascii="Times New Roman" w:hAnsi="Times New Roman" w:cs="Times New Roman" w:eastAsia="Times New Roman"/>
          <w:sz w:val="34"/>
          <w:szCs w:val="34"/>
          <w:color w:val="131313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34"/>
          <w:szCs w:val="34"/>
          <w:color w:val="131313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48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36"/>
          <w:szCs w:val="36"/>
          <w:color w:val="131313"/>
          <w:spacing w:val="0"/>
          <w:w w:val="131"/>
          <w:position w:val="2"/>
        </w:rPr>
        <w:t>c</w:t>
      </w:r>
      <w:r>
        <w:rPr>
          <w:rFonts w:ascii="Times New Roman" w:hAnsi="Times New Roman" w:cs="Times New Roman" w:eastAsia="Times New Roman"/>
          <w:sz w:val="36"/>
          <w:szCs w:val="36"/>
          <w:color w:val="000000"/>
          <w:spacing w:val="0"/>
          <w:w w:val="100"/>
          <w:position w:val="0"/>
        </w:rPr>
      </w:r>
    </w:p>
    <w:p>
      <w:pPr>
        <w:spacing w:before="0" w:after="0" w:line="276" w:lineRule="exact"/>
        <w:ind w:left="326" w:right="-20"/>
        <w:jc w:val="left"/>
        <w:tabs>
          <w:tab w:pos="1180" w:val="left"/>
          <w:tab w:pos="3760" w:val="left"/>
          <w:tab w:pos="4740" w:val="left"/>
          <w:tab w:pos="7900" w:val="left"/>
          <w:tab w:pos="9580" w:val="left"/>
          <w:tab w:pos="1000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2"/>
        </w:rPr>
        <w:t>d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2"/>
        </w:rPr>
        <w:t> 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9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2"/>
        </w:rPr>
        <w:t>D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-46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1"/>
        </w:rPr>
        <w:t>dd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-25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1"/>
        </w:rPr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0"/>
        </w:rPr>
        <w:t>0</w:t>
      </w:r>
      <w:r>
        <w:rPr>
          <w:rFonts w:ascii="Arial" w:hAnsi="Arial" w:cs="Arial" w:eastAsia="Arial"/>
          <w:sz w:val="24"/>
          <w:szCs w:val="24"/>
          <w:color w:val="131313"/>
          <w:spacing w:val="45"/>
          <w:w w:val="100"/>
          <w:position w:val="0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80"/>
          <w:i/>
          <w:position w:val="0"/>
        </w:rPr>
        <w:t>L\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i/>
          <w:position w:val="0"/>
        </w:rPr>
        <w:tab/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i/>
          <w:position w:val="0"/>
        </w:rPr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21"/>
          <w:position w:val="1"/>
        </w:rPr>
        <w:t>delta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0"/>
        </w:rPr>
        <w:t>d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0"/>
        </w:rPr>
        <w:t> 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28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4"/>
          <w:szCs w:val="24"/>
          <w:color w:val="131313"/>
          <w:spacing w:val="-28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26"/>
          <w:position w:val="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73"/>
          <w:w w:val="126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26"/>
          <w:position w:val="0"/>
        </w:rPr>
        <w:t>D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96" w:lineRule="exact"/>
        <w:ind w:left="322" w:right="-20"/>
        <w:jc w:val="left"/>
        <w:tabs>
          <w:tab w:pos="3260" w:val="left"/>
          <w:tab w:pos="4740" w:val="left"/>
          <w:tab w:pos="7880" w:val="left"/>
          <w:tab w:pos="9580" w:val="left"/>
          <w:tab w:pos="99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27"/>
          <w:position w:val="2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76"/>
          <w:w w:val="127"/>
          <w:position w:val="2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2"/>
        </w:rPr>
        <w:t>E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2"/>
        </w:rPr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37"/>
          <w:position w:val="-1"/>
        </w:rPr>
        <w:t>rtH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37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55"/>
          <w:w w:val="100"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3"/>
          <w:szCs w:val="23"/>
          <w:color w:val="131313"/>
          <w:spacing w:val="-32"/>
          <w:w w:val="100"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-1"/>
        </w:rPr>
        <w:tab/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  <w:t>eta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2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  <w:t>e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17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21"/>
          <w:position w:val="1"/>
        </w:rPr>
        <w:t>epsilonu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21"/>
          <w:position w:val="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21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38"/>
          <w:w w:val="121"/>
          <w:position w:val="0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3"/>
          <w:szCs w:val="23"/>
          <w:color w:val="131313"/>
          <w:spacing w:val="-44"/>
          <w:w w:val="100"/>
          <w:position w:val="0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19"/>
          <w:position w:val="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58"/>
          <w:w w:val="119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19"/>
          <w:position w:val="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87" w:lineRule="exact"/>
        <w:ind w:left="322" w:right="-20"/>
        <w:jc w:val="left"/>
        <w:tabs>
          <w:tab w:pos="1180" w:val="left"/>
          <w:tab w:pos="3760" w:val="left"/>
          <w:tab w:pos="4740" w:val="left"/>
          <w:tab w:pos="7900" w:val="left"/>
          <w:tab w:pos="8220" w:val="left"/>
          <w:tab w:pos="9580" w:val="left"/>
          <w:tab w:pos="9920" w:val="left"/>
        </w:tabs>
        <w:rPr>
          <w:rFonts w:ascii="Arial" w:hAnsi="Arial" w:cs="Arial" w:eastAsia="Arial"/>
          <w:sz w:val="25"/>
          <w:szCs w:val="25"/>
        </w:rPr>
      </w:pPr>
      <w:rPr/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1"/>
        </w:rPr>
        <w:t>f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1"/>
        </w:rPr>
        <w:t> </w:t>
      </w:r>
      <w:r>
        <w:rPr>
          <w:rFonts w:ascii="Arial" w:hAnsi="Arial" w:cs="Arial" w:eastAsia="Arial"/>
          <w:sz w:val="24"/>
          <w:szCs w:val="24"/>
          <w:color w:val="131313"/>
          <w:spacing w:val="55"/>
          <w:w w:val="100"/>
          <w:position w:val="1"/>
        </w:rPr>
        <w:t> </w:t>
      </w:r>
      <w:r>
        <w:rPr>
          <w:rFonts w:ascii="Courier New" w:hAnsi="Courier New" w:cs="Courier New" w:eastAsia="Courier New"/>
          <w:sz w:val="30"/>
          <w:szCs w:val="30"/>
          <w:color w:val="131313"/>
          <w:spacing w:val="0"/>
          <w:w w:val="100"/>
          <w:position w:val="1"/>
        </w:rPr>
        <w:t>F</w:t>
      </w:r>
      <w:r>
        <w:rPr>
          <w:rFonts w:ascii="Courier New" w:hAnsi="Courier New" w:cs="Courier New" w:eastAsia="Courier New"/>
          <w:sz w:val="30"/>
          <w:szCs w:val="30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30"/>
          <w:szCs w:val="30"/>
          <w:color w:val="131313"/>
          <w:spacing w:val="0"/>
          <w:w w:val="100"/>
          <w:position w:val="1"/>
        </w:rPr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0"/>
        </w:rPr>
        <w:t>ph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131313"/>
          <w:spacing w:val="1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3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1"/>
          <w:szCs w:val="21"/>
          <w:color w:val="131313"/>
          <w:spacing w:val="0"/>
          <w:w w:val="68"/>
          <w:position w:val="1"/>
        </w:rPr>
        <w:t>(j&gt;&lt;f)</w:t>
      </w:r>
      <w:r>
        <w:rPr>
          <w:rFonts w:ascii="Courier New" w:hAnsi="Courier New" w:cs="Courier New" w:eastAsia="Courier New"/>
          <w:sz w:val="21"/>
          <w:szCs w:val="21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1"/>
          <w:szCs w:val="21"/>
          <w:color w:val="131313"/>
          <w:spacing w:val="0"/>
          <w:w w:val="100"/>
          <w:position w:val="1"/>
        </w:rPr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48"/>
          <w:position w:val="0"/>
        </w:rPr>
        <w:t>fi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-1"/>
        </w:rPr>
        <w:t>f</w:t>
      </w:r>
      <w:r>
        <w:rPr>
          <w:rFonts w:ascii="Arial" w:hAnsi="Arial" w:cs="Arial" w:eastAsia="Arial"/>
          <w:sz w:val="24"/>
          <w:szCs w:val="24"/>
          <w:color w:val="131313"/>
          <w:spacing w:val="-50"/>
          <w:w w:val="100"/>
          <w:position w:val="-1"/>
        </w:rPr>
        <w:t> 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1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49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1"/>
        </w:rPr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23"/>
          <w:position w:val="-1"/>
        </w:rPr>
        <w:t>f</w:t>
      </w:r>
      <w:r>
        <w:rPr>
          <w:rFonts w:ascii="Arial" w:hAnsi="Arial" w:cs="Arial" w:eastAsia="Arial"/>
          <w:sz w:val="24"/>
          <w:szCs w:val="24"/>
          <w:color w:val="131313"/>
          <w:spacing w:val="-76"/>
          <w:w w:val="123"/>
          <w:position w:val="-1"/>
        </w:rPr>
        <w:t> 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-1"/>
        </w:rPr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23"/>
          <w:position w:val="-1"/>
        </w:rPr>
        <w:t>F</w:t>
      </w:r>
      <w:r>
        <w:rPr>
          <w:rFonts w:ascii="Arial" w:hAnsi="Arial" w:cs="Arial" w:eastAsia="Arial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0" w:after="0" w:line="308" w:lineRule="exact"/>
        <w:ind w:left="322" w:right="-20"/>
        <w:jc w:val="left"/>
        <w:tabs>
          <w:tab w:pos="1180" w:val="left"/>
          <w:tab w:pos="3740" w:val="left"/>
          <w:tab w:pos="4740" w:val="left"/>
          <w:tab w:pos="7900" w:val="left"/>
          <w:tab w:pos="9580" w:val="left"/>
          <w:tab w:pos="1112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33"/>
          <w:position w:val="2"/>
        </w:rPr>
        <w:t>gG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42"/>
          <w:w w:val="133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33"/>
          <w:position w:val="2"/>
        </w:rPr>
        <w:t>dj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2"/>
          <w:w w:val="133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33"/>
          <w:position w:val="2"/>
        </w:rPr>
        <w:t>sg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23"/>
          <w:szCs w:val="23"/>
          <w:color w:val="131313"/>
          <w:spacing w:val="0"/>
          <w:w w:val="100"/>
          <w:position w:val="2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131313"/>
          <w:spacing w:val="0"/>
          <w:w w:val="100"/>
          <w:position w:val="2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131313"/>
          <w:spacing w:val="10"/>
          <w:w w:val="100"/>
          <w:position w:val="2"/>
        </w:rPr>
        <w:t> </w:t>
      </w:r>
      <w:r>
        <w:rPr>
          <w:rFonts w:ascii="Arial" w:hAnsi="Arial" w:cs="Arial" w:eastAsia="Arial"/>
          <w:sz w:val="32"/>
          <w:szCs w:val="32"/>
          <w:color w:val="131313"/>
          <w:spacing w:val="0"/>
          <w:w w:val="139"/>
          <w:position w:val="1"/>
        </w:rPr>
        <w:t>r</w:t>
      </w:r>
      <w:r>
        <w:rPr>
          <w:rFonts w:ascii="Arial" w:hAnsi="Arial" w:cs="Arial" w:eastAsia="Arial"/>
          <w:sz w:val="32"/>
          <w:szCs w:val="32"/>
          <w:color w:val="131313"/>
          <w:spacing w:val="-101"/>
          <w:w w:val="139"/>
          <w:position w:val="1"/>
        </w:rPr>
        <w:t> </w:t>
      </w:r>
      <w:r>
        <w:rPr>
          <w:rFonts w:ascii="Arial" w:hAnsi="Arial" w:cs="Arial" w:eastAsia="Arial"/>
          <w:sz w:val="32"/>
          <w:szCs w:val="32"/>
          <w:color w:val="131313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32"/>
          <w:szCs w:val="32"/>
          <w:color w:val="131313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39"/>
          <w:position w:val="2"/>
        </w:rPr>
        <w:t>gama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2"/>
        </w:rPr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  <w:t>g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6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48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29"/>
          <w:position w:val="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29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17"/>
          <w:w w:val="129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37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15"/>
          <w:position w:val="1"/>
        </w:rPr>
        <w:t>dg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0" w:after="0" w:line="278" w:lineRule="exact"/>
        <w:ind w:left="322" w:right="-20"/>
        <w:jc w:val="left"/>
        <w:tabs>
          <w:tab w:pos="7900" w:val="left"/>
          <w:tab w:pos="958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37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50"/>
          <w:position w:val="1"/>
        </w:rPr>
        <w:t>h</w:t>
      </w:r>
      <w:r>
        <w:rPr>
          <w:rFonts w:ascii="Arial" w:hAnsi="Arial" w:cs="Arial" w:eastAsia="Arial"/>
          <w:sz w:val="23"/>
          <w:szCs w:val="23"/>
          <w:color w:val="131313"/>
          <w:spacing w:val="44"/>
          <w:w w:val="150"/>
          <w:position w:val="1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50"/>
          <w:position w:val="1"/>
        </w:rPr>
        <w:t>H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1"/>
        </w:rPr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50"/>
          <w:position w:val="0"/>
        </w:rPr>
        <w:t>h</w:t>
      </w:r>
      <w:r>
        <w:rPr>
          <w:rFonts w:ascii="Arial" w:hAnsi="Arial" w:cs="Arial" w:eastAsia="Arial"/>
          <w:sz w:val="25"/>
          <w:szCs w:val="25"/>
          <w:color w:val="131313"/>
          <w:spacing w:val="24"/>
          <w:w w:val="150"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50"/>
          <w:position w:val="0"/>
        </w:rPr>
        <w:t>H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92" w:lineRule="exact"/>
        <w:ind w:left="322" w:right="-20"/>
        <w:jc w:val="left"/>
        <w:tabs>
          <w:tab w:pos="620" w:val="left"/>
          <w:tab w:pos="3760" w:val="left"/>
          <w:tab w:pos="4760" w:val="left"/>
          <w:tab w:pos="7900" w:val="left"/>
          <w:tab w:pos="8280" w:val="left"/>
          <w:tab w:pos="9580" w:val="left"/>
          <w:tab w:pos="998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43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358"/>
          <w:position w:val="1"/>
        </w:rPr>
        <w:t>I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80"/>
          <w:position w:val="-1"/>
        </w:rPr>
        <w:t>1.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80"/>
          <w:position w:val="-1"/>
        </w:rPr>
        <w:t>  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31"/>
          <w:w w:val="80"/>
          <w:position w:val="-1"/>
        </w:rPr>
        <w:t> 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-1"/>
        </w:rPr>
        <w:t>1</w:t>
      </w:r>
      <w:r>
        <w:rPr>
          <w:rFonts w:ascii="Arial" w:hAnsi="Arial" w:cs="Arial" w:eastAsia="Arial"/>
          <w:sz w:val="24"/>
          <w:szCs w:val="24"/>
          <w:color w:val="131313"/>
          <w:spacing w:val="-38"/>
          <w:w w:val="100"/>
          <w:position w:val="-1"/>
        </w:rPr>
        <w:t> 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  <w:t>iota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-7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1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43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1"/>
        </w:rPr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379"/>
          <w:position w:val="0"/>
        </w:rPr>
        <w:t>I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379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100"/>
          <w:position w:val="0"/>
        </w:rPr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379"/>
          <w:position w:val="0"/>
        </w:rPr>
        <w:t>I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90" w:lineRule="exact"/>
        <w:ind w:left="307" w:right="-20"/>
        <w:jc w:val="left"/>
        <w:tabs>
          <w:tab w:pos="1180" w:val="left"/>
          <w:tab w:pos="11120" w:val="left"/>
        </w:tabs>
        <w:rPr>
          <w:rFonts w:ascii="Arial" w:hAnsi="Arial" w:cs="Arial" w:eastAsia="Arial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>j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58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>ghj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29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>sgi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1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19"/>
          <w:position w:val="-1"/>
        </w:rPr>
        <w:t>g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316" w:lineRule="exact"/>
        <w:ind w:left="1181" w:right="-20"/>
        <w:jc w:val="left"/>
        <w:tabs>
          <w:tab w:pos="3760" w:val="left"/>
          <w:tab w:pos="4740" w:val="left"/>
          <w:tab w:pos="7880" w:val="left"/>
          <w:tab w:pos="111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3"/>
        </w:rPr>
        <w:t>ch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-37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9"/>
          <w:szCs w:val="29"/>
          <w:color w:val="131313"/>
          <w:spacing w:val="0"/>
          <w:w w:val="128"/>
          <w:position w:val="2"/>
        </w:rPr>
        <w:t>KK</w:t>
      </w:r>
      <w:r>
        <w:rPr>
          <w:rFonts w:ascii="Courier New" w:hAnsi="Courier New" w:cs="Courier New" w:eastAsia="Courier New"/>
          <w:sz w:val="29"/>
          <w:szCs w:val="29"/>
          <w:color w:val="131313"/>
          <w:spacing w:val="-209"/>
          <w:w w:val="128"/>
          <w:position w:val="2"/>
        </w:rPr>
        <w:t> </w:t>
      </w:r>
      <w:r>
        <w:rPr>
          <w:rFonts w:ascii="Courier New" w:hAnsi="Courier New" w:cs="Courier New" w:eastAsia="Courier New"/>
          <w:sz w:val="29"/>
          <w:szCs w:val="29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9"/>
          <w:szCs w:val="29"/>
          <w:color w:val="131313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28"/>
          <w:position w:val="3"/>
        </w:rPr>
        <w:t>capa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3"/>
        </w:rPr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28"/>
          <w:position w:val="2"/>
        </w:rPr>
        <w:t>k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28"/>
          <w:position w:val="2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16"/>
          <w:w w:val="128"/>
          <w:position w:val="2"/>
        </w:rPr>
        <w:t> 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2"/>
        </w:rPr>
        <w:t>K</w:t>
      </w:r>
      <w:r>
        <w:rPr>
          <w:rFonts w:ascii="Arial" w:hAnsi="Arial" w:cs="Arial" w:eastAsia="Arial"/>
          <w:sz w:val="24"/>
          <w:szCs w:val="24"/>
          <w:color w:val="131313"/>
          <w:spacing w:val="-38"/>
          <w:w w:val="100"/>
          <w:position w:val="2"/>
        </w:rPr>
        <w:t> 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9"/>
          <w:position w:val="2"/>
        </w:rPr>
        <w:t>ch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68" w:lineRule="exact"/>
        <w:ind w:left="322" w:right="-20"/>
        <w:jc w:val="left"/>
        <w:tabs>
          <w:tab w:pos="1180" w:val="left"/>
          <w:tab w:pos="3760" w:val="left"/>
          <w:tab w:pos="4760" w:val="left"/>
          <w:tab w:pos="7880" w:val="left"/>
          <w:tab w:pos="9580" w:val="left"/>
          <w:tab w:pos="99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Arial" w:hAnsi="Arial" w:cs="Arial" w:eastAsia="Arial"/>
          <w:sz w:val="23"/>
          <w:szCs w:val="23"/>
          <w:color w:val="131313"/>
          <w:spacing w:val="0"/>
          <w:w w:val="356"/>
          <w:position w:val="2"/>
        </w:rPr>
        <w:t>l</w:t>
      </w:r>
      <w:r>
        <w:rPr>
          <w:rFonts w:ascii="Arial" w:hAnsi="Arial" w:cs="Arial" w:eastAsia="Arial"/>
          <w:sz w:val="23"/>
          <w:szCs w:val="23"/>
          <w:color w:val="131313"/>
          <w:spacing w:val="-101"/>
          <w:w w:val="356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53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gl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3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Arial" w:hAnsi="Arial" w:cs="Arial" w:eastAsia="Arial"/>
          <w:sz w:val="21"/>
          <w:szCs w:val="21"/>
          <w:color w:val="131313"/>
          <w:spacing w:val="0"/>
          <w:w w:val="121"/>
          <w:position w:val="0"/>
        </w:rPr>
        <w:t>Â.A</w:t>
      </w:r>
      <w:r>
        <w:rPr>
          <w:rFonts w:ascii="Arial" w:hAnsi="Arial" w:cs="Arial" w:eastAsia="Arial"/>
          <w:sz w:val="21"/>
          <w:szCs w:val="21"/>
          <w:color w:val="131313"/>
          <w:spacing w:val="-64"/>
          <w:w w:val="121"/>
          <w:position w:val="0"/>
        </w:rPr>
        <w:t> </w:t>
      </w:r>
      <w:r>
        <w:rPr>
          <w:rFonts w:ascii="Arial" w:hAnsi="Arial" w:cs="Arial" w:eastAsia="Arial"/>
          <w:sz w:val="21"/>
          <w:szCs w:val="21"/>
          <w:color w:val="131313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21"/>
          <w:szCs w:val="21"/>
          <w:color w:val="131313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21"/>
          <w:position w:val="1"/>
        </w:rPr>
        <w:t>la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-8"/>
          <w:w w:val="121"/>
          <w:position w:val="1"/>
        </w:rPr>
        <w:t>m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21"/>
          <w:position w:val="1"/>
        </w:rPr>
        <w:t>da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1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31"/>
          <w:w w:val="100"/>
          <w:position w:val="0"/>
        </w:rPr>
        <w:t> </w:t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5"/>
          <w:szCs w:val="25"/>
          <w:color w:val="131313"/>
          <w:spacing w:val="-34"/>
          <w:w w:val="100"/>
          <w:position w:val="0"/>
        </w:rPr>
        <w:t> </w:t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  <w:position w:val="0"/>
        </w:rPr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  <w:t>1</w:t>
      </w:r>
      <w:r>
        <w:rPr>
          <w:rFonts w:ascii="Arial" w:hAnsi="Arial" w:cs="Arial" w:eastAsia="Arial"/>
          <w:sz w:val="23"/>
          <w:szCs w:val="23"/>
          <w:color w:val="131313"/>
          <w:spacing w:val="-39"/>
          <w:w w:val="100"/>
          <w:position w:val="0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12"/>
          <w:position w:val="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315" w:lineRule="exact"/>
        <w:ind w:left="326" w:right="-20"/>
        <w:jc w:val="left"/>
        <w:tabs>
          <w:tab w:pos="3760" w:val="left"/>
          <w:tab w:pos="4760" w:val="left"/>
          <w:tab w:pos="7880" w:val="left"/>
          <w:tab w:pos="9580" w:val="left"/>
        </w:tabs>
        <w:rPr>
          <w:rFonts w:ascii="Courier New" w:hAnsi="Courier New" w:cs="Courier New" w:eastAsia="Courier New"/>
          <w:sz w:val="31"/>
          <w:szCs w:val="31"/>
        </w:rPr>
      </w:pPr>
      <w:rPr/>
      <w:r>
        <w:rPr>
          <w:rFonts w:ascii="Courier New" w:hAnsi="Courier New" w:cs="Courier New" w:eastAsia="Courier New"/>
          <w:sz w:val="29"/>
          <w:szCs w:val="29"/>
          <w:color w:val="131313"/>
          <w:spacing w:val="0"/>
          <w:w w:val="138"/>
          <w:position w:val="3"/>
        </w:rPr>
        <w:t>mM</w:t>
      </w:r>
      <w:r>
        <w:rPr>
          <w:rFonts w:ascii="Courier New" w:hAnsi="Courier New" w:cs="Courier New" w:eastAsia="Courier New"/>
          <w:sz w:val="29"/>
          <w:szCs w:val="29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9"/>
          <w:szCs w:val="29"/>
          <w:color w:val="131313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77"/>
          <w:position w:val="-1"/>
        </w:rPr>
        <w:t>J.J.M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100"/>
          <w:position w:val="2"/>
        </w:rPr>
        <w:t>mu</w:t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-49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9"/>
          <w:szCs w:val="29"/>
          <w:color w:val="131313"/>
          <w:spacing w:val="0"/>
          <w:w w:val="156"/>
          <w:position w:val="1"/>
        </w:rPr>
        <w:t>mM</w:t>
      </w:r>
      <w:r>
        <w:rPr>
          <w:rFonts w:ascii="Courier New" w:hAnsi="Courier New" w:cs="Courier New" w:eastAsia="Courier New"/>
          <w:sz w:val="29"/>
          <w:szCs w:val="29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9"/>
          <w:szCs w:val="29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31"/>
          <w:szCs w:val="31"/>
          <w:color w:val="131313"/>
          <w:spacing w:val="0"/>
          <w:w w:val="156"/>
          <w:position w:val="1"/>
        </w:rPr>
        <w:t>mM</w:t>
      </w:r>
      <w:r>
        <w:rPr>
          <w:rFonts w:ascii="Courier New" w:hAnsi="Courier New" w:cs="Courier New" w:eastAsia="Courier New"/>
          <w:sz w:val="31"/>
          <w:szCs w:val="31"/>
          <w:color w:val="000000"/>
          <w:spacing w:val="0"/>
          <w:w w:val="100"/>
          <w:position w:val="0"/>
        </w:rPr>
      </w:r>
    </w:p>
    <w:p>
      <w:pPr>
        <w:spacing w:before="0" w:after="0" w:line="271" w:lineRule="exact"/>
        <w:ind w:left="322" w:right="-20"/>
        <w:jc w:val="left"/>
        <w:tabs>
          <w:tab w:pos="3760" w:val="left"/>
          <w:tab w:pos="4740" w:val="left"/>
          <w:tab w:pos="7880" w:val="left"/>
          <w:tab w:pos="9600" w:val="left"/>
        </w:tabs>
        <w:rPr>
          <w:rFonts w:ascii="Arial" w:hAnsi="Arial" w:cs="Arial" w:eastAsia="Arial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52"/>
          <w:position w:val="2"/>
        </w:rPr>
        <w:t>nN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88"/>
          <w:w w:val="152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52"/>
          <w:position w:val="0"/>
        </w:rPr>
        <w:t>vN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100"/>
          <w:position w:val="1"/>
        </w:rPr>
        <w:t>nu</w:t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-42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3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3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36"/>
          <w:w w:val="100"/>
          <w:position w:val="0"/>
        </w:rPr>
        <w:t> </w:t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40"/>
          <w:position w:val="0"/>
        </w:rPr>
        <w:t>N</w:t>
      </w:r>
      <w:r>
        <w:rPr>
          <w:rFonts w:ascii="Arial" w:hAnsi="Arial" w:cs="Arial" w:eastAsia="Arial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23" w:after="0" w:line="210" w:lineRule="auto"/>
        <w:ind w:left="322" w:right="2766" w:firstLine="5"/>
        <w:jc w:val="left"/>
        <w:tabs>
          <w:tab w:pos="1180" w:val="left"/>
          <w:tab w:pos="3260" w:val="left"/>
          <w:tab w:pos="3760" w:val="left"/>
          <w:tab w:pos="4760" w:val="left"/>
          <w:tab w:pos="7900" w:val="left"/>
          <w:tab w:pos="9600" w:val="left"/>
        </w:tabs>
        <w:rPr>
          <w:rFonts w:ascii="Arial" w:hAnsi="Arial" w:cs="Arial" w:eastAsia="Arial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43"/>
          <w:position w:val="2"/>
        </w:rPr>
        <w:t>oO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56"/>
          <w:w w:val="143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143"/>
          <w:position w:val="1"/>
        </w:rPr>
        <w:t>u</w:t>
      </w:r>
      <w:r>
        <w:rPr>
          <w:rFonts w:ascii="Arial" w:hAnsi="Arial" w:cs="Arial" w:eastAsia="Arial"/>
          <w:sz w:val="22"/>
          <w:szCs w:val="22"/>
          <w:color w:val="131313"/>
          <w:spacing w:val="-77"/>
          <w:w w:val="143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43"/>
          <w:position w:val="0"/>
        </w:rPr>
        <w:t>ro!lo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-2"/>
          <w:w w:val="143"/>
          <w:position w:val="0"/>
        </w:rPr>
        <w:t> </w:t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43"/>
          <w:position w:val="0"/>
        </w:rPr>
        <w:t>0</w:t>
      </w:r>
      <w:r>
        <w:rPr>
          <w:rFonts w:ascii="Arial" w:hAnsi="Arial" w:cs="Arial" w:eastAsia="Arial"/>
          <w:sz w:val="25"/>
          <w:szCs w:val="25"/>
          <w:color w:val="131313"/>
          <w:spacing w:val="-98"/>
          <w:w w:val="143"/>
          <w:position w:val="0"/>
        </w:rPr>
        <w:t> </w:t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28"/>
          <w:position w:val="0"/>
        </w:rPr>
        <w:t> </w:t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  <w:t>omega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62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  <w:t>e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12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12"/>
          <w:position w:val="1"/>
        </w:rPr>
        <w:t>omicronu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18"/>
          <w:szCs w:val="18"/>
          <w:color w:val="131313"/>
          <w:spacing w:val="0"/>
          <w:w w:val="189"/>
          <w:position w:val="0"/>
        </w:rPr>
        <w:t>0</w:t>
      </w:r>
      <w:r>
        <w:rPr>
          <w:rFonts w:ascii="Courier New" w:hAnsi="Courier New" w:cs="Courier New" w:eastAsia="Courier New"/>
          <w:sz w:val="18"/>
          <w:szCs w:val="18"/>
          <w:color w:val="131313"/>
          <w:spacing w:val="-97"/>
          <w:w w:val="189"/>
          <w:position w:val="0"/>
        </w:rPr>
        <w:t> </w:t>
      </w:r>
      <w:r>
        <w:rPr>
          <w:rFonts w:ascii="Courier New" w:hAnsi="Courier New" w:cs="Courier New" w:eastAsia="Courier New"/>
          <w:sz w:val="27"/>
          <w:szCs w:val="27"/>
          <w:color w:val="131313"/>
          <w:spacing w:val="0"/>
          <w:w w:val="189"/>
          <w:position w:val="0"/>
        </w:rPr>
        <w:t>0</w:t>
      </w:r>
      <w:r>
        <w:rPr>
          <w:rFonts w:ascii="Courier New" w:hAnsi="Courier New" w:cs="Courier New" w:eastAsia="Courier New"/>
          <w:sz w:val="27"/>
          <w:szCs w:val="27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7"/>
          <w:szCs w:val="27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18"/>
          <w:szCs w:val="18"/>
          <w:color w:val="131313"/>
          <w:spacing w:val="0"/>
          <w:w w:val="189"/>
          <w:position w:val="0"/>
        </w:rPr>
        <w:t>0</w:t>
      </w:r>
      <w:r>
        <w:rPr>
          <w:rFonts w:ascii="Courier New" w:hAnsi="Courier New" w:cs="Courier New" w:eastAsia="Courier New"/>
          <w:sz w:val="18"/>
          <w:szCs w:val="18"/>
          <w:color w:val="131313"/>
          <w:spacing w:val="-87"/>
          <w:w w:val="189"/>
          <w:position w:val="0"/>
        </w:rPr>
        <w:t> </w:t>
      </w:r>
      <w:r>
        <w:rPr>
          <w:rFonts w:ascii="Courier New" w:hAnsi="Courier New" w:cs="Courier New" w:eastAsia="Courier New"/>
          <w:sz w:val="27"/>
          <w:szCs w:val="27"/>
          <w:color w:val="131313"/>
          <w:spacing w:val="0"/>
          <w:w w:val="189"/>
          <w:position w:val="0"/>
        </w:rPr>
        <w:t>0</w:t>
      </w:r>
      <w:r>
        <w:rPr>
          <w:rFonts w:ascii="Courier New" w:hAnsi="Courier New" w:cs="Courier New" w:eastAsia="Courier New"/>
          <w:sz w:val="27"/>
          <w:szCs w:val="27"/>
          <w:color w:val="131313"/>
          <w:spacing w:val="0"/>
          <w:w w:val="189"/>
          <w:position w:val="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39"/>
          <w:position w:val="2"/>
        </w:rPr>
        <w:t>pP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-66"/>
          <w:w w:val="139"/>
          <w:position w:val="2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2"/>
        </w:rPr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39"/>
          <w:position w:val="2"/>
        </w:rPr>
        <w:t>b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2"/>
        </w:rPr>
        <w:tab/>
        <w:tab/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7"/>
          <w:szCs w:val="27"/>
          <w:color w:val="131313"/>
          <w:spacing w:val="0"/>
          <w:w w:val="75"/>
          <w:position w:val="0"/>
        </w:rPr>
        <w:t>1tii</w:t>
      </w:r>
      <w:r>
        <w:rPr>
          <w:rFonts w:ascii="Courier New" w:hAnsi="Courier New" w:cs="Courier New" w:eastAsia="Courier New"/>
          <w:sz w:val="27"/>
          <w:szCs w:val="27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7"/>
          <w:szCs w:val="27"/>
          <w:color w:val="131313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1"/>
        </w:rPr>
        <w:t>pi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-31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1"/>
        </w:rPr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2"/>
        </w:rPr>
        <w:t>p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2"/>
        </w:rPr>
        <w:t>  </w:t>
      </w:r>
      <w:r>
        <w:rPr>
          <w:rFonts w:ascii="Arial" w:hAnsi="Arial" w:cs="Arial" w:eastAsia="Arial"/>
          <w:sz w:val="24"/>
          <w:szCs w:val="24"/>
          <w:color w:val="131313"/>
          <w:spacing w:val="3"/>
          <w:w w:val="100"/>
          <w:position w:val="2"/>
        </w:rPr>
        <w:t> 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2"/>
        </w:rPr>
        <w:t>p</w:t>
      </w:r>
      <w:r>
        <w:rPr>
          <w:rFonts w:ascii="Arial" w:hAnsi="Arial" w:cs="Arial" w:eastAsia="Arial"/>
          <w:sz w:val="24"/>
          <w:szCs w:val="24"/>
          <w:color w:val="131313"/>
          <w:spacing w:val="-34"/>
          <w:w w:val="100"/>
          <w:position w:val="2"/>
        </w:rPr>
        <w:t> 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6"/>
          <w:szCs w:val="26"/>
          <w:color w:val="131313"/>
          <w:spacing w:val="0"/>
          <w:w w:val="100"/>
          <w:position w:val="2"/>
        </w:rPr>
        <w:t>p</w:t>
      </w:r>
      <w:r>
        <w:rPr>
          <w:rFonts w:ascii="Courier New" w:hAnsi="Courier New" w:cs="Courier New" w:eastAsia="Courier New"/>
          <w:sz w:val="26"/>
          <w:szCs w:val="26"/>
          <w:color w:val="131313"/>
          <w:spacing w:val="29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6"/>
          <w:szCs w:val="26"/>
          <w:color w:val="131313"/>
          <w:spacing w:val="0"/>
          <w:w w:val="103"/>
          <w:position w:val="2"/>
        </w:rPr>
        <w:t>p</w:t>
      </w:r>
      <w:r>
        <w:rPr>
          <w:rFonts w:ascii="Courier New" w:hAnsi="Courier New" w:cs="Courier New" w:eastAsia="Courier New"/>
          <w:sz w:val="26"/>
          <w:szCs w:val="26"/>
          <w:color w:val="131313"/>
          <w:spacing w:val="0"/>
          <w:w w:val="103"/>
          <w:position w:val="2"/>
        </w:rPr>
        <w:t> </w:t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35"/>
          <w:position w:val="1"/>
        </w:rPr>
        <w:t>qQ</w:t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2"/>
        </w:rPr>
        <w:t>ch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-37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2"/>
        </w:rPr>
        <w:tab/>
        <w:tab/>
        <w:tab/>
        <w:tab/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2"/>
        </w:rPr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  <w:position w:val="0"/>
        </w:rPr>
        <w:t>q</w:t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5"/>
          <w:szCs w:val="25"/>
          <w:color w:val="131313"/>
          <w:spacing w:val="38"/>
          <w:w w:val="100"/>
          <w:position w:val="0"/>
        </w:rPr>
        <w:t> </w:t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  <w:position w:val="0"/>
        </w:rPr>
        <w:t>Q</w:t>
      </w:r>
      <w:r>
        <w:rPr>
          <w:rFonts w:ascii="Arial" w:hAnsi="Arial" w:cs="Arial" w:eastAsia="Arial"/>
          <w:sz w:val="25"/>
          <w:szCs w:val="25"/>
          <w:color w:val="131313"/>
          <w:spacing w:val="-56"/>
          <w:w w:val="100"/>
          <w:position w:val="0"/>
        </w:rPr>
        <w:t> </w:t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  <w:position w:val="0"/>
        </w:rPr>
        <w:t>q</w:t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5"/>
          <w:szCs w:val="25"/>
          <w:color w:val="131313"/>
          <w:spacing w:val="47"/>
          <w:w w:val="100"/>
          <w:position w:val="0"/>
        </w:rPr>
        <w:t> </w:t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10"/>
          <w:position w:val="0"/>
        </w:rPr>
        <w:t>Q</w:t>
      </w:r>
      <w:r>
        <w:rPr>
          <w:rFonts w:ascii="Arial" w:hAnsi="Arial" w:cs="Arial" w:eastAsia="Arial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0" w:after="0" w:line="257" w:lineRule="exact"/>
        <w:ind w:left="322" w:right="-20"/>
        <w:jc w:val="left"/>
        <w:tabs>
          <w:tab w:pos="1180" w:val="left"/>
          <w:tab w:pos="3760" w:val="left"/>
          <w:tab w:pos="4740" w:val="left"/>
          <w:tab w:pos="7880" w:val="left"/>
          <w:tab w:pos="8240" w:val="left"/>
          <w:tab w:pos="9600" w:val="left"/>
          <w:tab w:pos="9960" w:val="left"/>
        </w:tabs>
        <w:rPr>
          <w:rFonts w:ascii="Times New Roman" w:hAnsi="Times New Roman" w:cs="Times New Roman" w:eastAsia="Times New Roman"/>
          <w:sz w:val="27"/>
          <w:szCs w:val="27"/>
        </w:rPr>
      </w:pPr>
      <w:rPr/>
      <w:r>
        <w:rPr>
          <w:rFonts w:ascii="Arial" w:hAnsi="Arial" w:cs="Arial" w:eastAsia="Arial"/>
          <w:sz w:val="23"/>
          <w:szCs w:val="23"/>
          <w:color w:val="131313"/>
          <w:spacing w:val="0"/>
          <w:w w:val="148"/>
          <w:position w:val="-2"/>
        </w:rPr>
        <w:t>r</w:t>
      </w:r>
      <w:r>
        <w:rPr>
          <w:rFonts w:ascii="Arial" w:hAnsi="Arial" w:cs="Arial" w:eastAsia="Arial"/>
          <w:sz w:val="23"/>
          <w:szCs w:val="23"/>
          <w:color w:val="131313"/>
          <w:spacing w:val="61"/>
          <w:w w:val="148"/>
          <w:position w:val="-2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00"/>
          <w:position w:val="-2"/>
        </w:rPr>
        <w:t>R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00"/>
          <w:position w:val="-2"/>
        </w:rPr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-2"/>
        </w:rPr>
        <w:t>1</w:t>
      </w:r>
      <w:r>
        <w:rPr>
          <w:rFonts w:ascii="Arial" w:hAnsi="Arial" w:cs="Arial" w:eastAsia="Arial"/>
          <w:sz w:val="24"/>
          <w:szCs w:val="24"/>
          <w:color w:val="131313"/>
          <w:spacing w:val="-58"/>
          <w:w w:val="100"/>
          <w:position w:val="-2"/>
        </w:rPr>
        <w:t> </w:t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Arial" w:hAnsi="Arial" w:cs="Arial" w:eastAsia="Arial"/>
          <w:sz w:val="24"/>
          <w:szCs w:val="24"/>
          <w:color w:val="131313"/>
          <w:spacing w:val="0"/>
          <w:w w:val="100"/>
          <w:position w:val="-2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63"/>
          <w:position w:val="1"/>
        </w:rPr>
        <w:t>pp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-2"/>
        </w:rPr>
        <w:t>ro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-35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-2"/>
        </w:rPr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63"/>
          <w:position w:val="-3"/>
        </w:rPr>
        <w:t>r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-3"/>
        </w:rPr>
        <w:tab/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-2"/>
        </w:rPr>
        <w:t>R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-2"/>
        </w:rPr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162"/>
          <w:position w:val="-3"/>
        </w:rPr>
        <w:t>r</w:t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100"/>
          <w:position w:val="-3"/>
        </w:rPr>
        <w:tab/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00"/>
          <w:position w:val="-3"/>
        </w:rPr>
        <w:t>R</w:t>
      </w:r>
      <w:r>
        <w:rPr>
          <w:rFonts w:ascii="Times New Roman" w:hAnsi="Times New Roman" w:cs="Times New Roman" w:eastAsia="Times New Roman"/>
          <w:sz w:val="27"/>
          <w:szCs w:val="27"/>
          <w:color w:val="000000"/>
          <w:spacing w:val="0"/>
          <w:w w:val="100"/>
          <w:position w:val="0"/>
        </w:rPr>
      </w:r>
    </w:p>
    <w:p>
      <w:pPr>
        <w:spacing w:before="23" w:after="0" w:line="170" w:lineRule="auto"/>
        <w:ind w:left="322" w:right="2799"/>
        <w:jc w:val="both"/>
        <w:rPr>
          <w:rFonts w:ascii="Times New Roman" w:hAnsi="Times New Roman" w:cs="Times New Roman" w:eastAsia="Times New Roman"/>
          <w:sz w:val="34"/>
          <w:szCs w:val="3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5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35"/>
          <w:szCs w:val="35"/>
          <w:color w:val="131313"/>
          <w:spacing w:val="0"/>
          <w:w w:val="100"/>
          <w:position w:val="1"/>
        </w:rPr>
        <w:t>s</w:t>
      </w:r>
      <w:r>
        <w:rPr>
          <w:rFonts w:ascii="Times New Roman" w:hAnsi="Times New Roman" w:cs="Times New Roman" w:eastAsia="Times New Roman"/>
          <w:sz w:val="35"/>
          <w:szCs w:val="35"/>
          <w:color w:val="131313"/>
          <w:spacing w:val="0"/>
          <w:w w:val="100"/>
          <w:position w:val="1"/>
        </w:rPr>
        <w:t>    </w:t>
      </w:r>
      <w:r>
        <w:rPr>
          <w:rFonts w:ascii="Times New Roman" w:hAnsi="Times New Roman" w:cs="Times New Roman" w:eastAsia="Times New Roman"/>
          <w:sz w:val="35"/>
          <w:szCs w:val="35"/>
          <w:color w:val="131313"/>
          <w:spacing w:val="27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64"/>
          <w:position w:val="0"/>
        </w:rPr>
        <w:t>sssccz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64"/>
          <w:position w:val="0"/>
        </w:rPr>
        <w:t>              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25"/>
          <w:w w:val="164"/>
          <w:position w:val="0"/>
        </w:rPr>
        <w:t> </w:t>
      </w:r>
      <w:r>
        <w:rPr>
          <w:rFonts w:ascii="Courier New" w:hAnsi="Courier New" w:cs="Courier New" w:eastAsia="Courier New"/>
          <w:sz w:val="40"/>
          <w:szCs w:val="40"/>
          <w:color w:val="131313"/>
          <w:spacing w:val="0"/>
          <w:w w:val="100"/>
          <w:position w:val="0"/>
        </w:rPr>
        <w:t>ar</w:t>
      </w:r>
      <w:r>
        <w:rPr>
          <w:rFonts w:ascii="Courier New" w:hAnsi="Courier New" w:cs="Courier New" w:eastAsia="Courier New"/>
          <w:sz w:val="40"/>
          <w:szCs w:val="40"/>
          <w:color w:val="131313"/>
          <w:spacing w:val="0"/>
          <w:w w:val="100"/>
          <w:position w:val="0"/>
        </w:rPr>
        <w:t> </w:t>
      </w:r>
      <w:r>
        <w:rPr>
          <w:rFonts w:ascii="Courier New" w:hAnsi="Courier New" w:cs="Courier New" w:eastAsia="Courier New"/>
          <w:sz w:val="40"/>
          <w:szCs w:val="40"/>
          <w:color w:val="131313"/>
          <w:spacing w:val="2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25"/>
          <w:position w:val="0"/>
        </w:rPr>
        <w:t>sigma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25"/>
          <w:position w:val="0"/>
        </w:rPr>
        <w:t>                           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11"/>
          <w:w w:val="125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25"/>
          <w:position w:val="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25"/>
          <w:position w:val="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8"/>
          <w:w w:val="125"/>
          <w:position w:val="0"/>
        </w:rPr>
        <w:t> </w:t>
      </w:r>
      <w:r>
        <w:rPr>
          <w:rFonts w:ascii="Times New Roman" w:hAnsi="Times New Roman" w:cs="Times New Roman" w:eastAsia="Times New Roman"/>
          <w:sz w:val="35"/>
          <w:szCs w:val="35"/>
          <w:color w:val="131313"/>
          <w:spacing w:val="0"/>
          <w:w w:val="100"/>
          <w:position w:val="0"/>
        </w:rPr>
        <w:t>s</w:t>
      </w:r>
      <w:r>
        <w:rPr>
          <w:rFonts w:ascii="Times New Roman" w:hAnsi="Times New Roman" w:cs="Times New Roman" w:eastAsia="Times New Roman"/>
          <w:sz w:val="35"/>
          <w:szCs w:val="35"/>
          <w:color w:val="131313"/>
          <w:spacing w:val="0"/>
          <w:w w:val="100"/>
          <w:position w:val="0"/>
        </w:rPr>
        <w:t>            </w:t>
      </w:r>
      <w:r>
        <w:rPr>
          <w:rFonts w:ascii="Times New Roman" w:hAnsi="Times New Roman" w:cs="Times New Roman" w:eastAsia="Times New Roman"/>
          <w:sz w:val="35"/>
          <w:szCs w:val="35"/>
          <w:color w:val="131313"/>
          <w:spacing w:val="8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29"/>
          <w:position w:val="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29"/>
          <w:position w:val="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65"/>
          <w:w w:val="129"/>
          <w:position w:val="0"/>
        </w:rPr>
        <w:t> </w:t>
      </w:r>
      <w:r>
        <w:rPr>
          <w:rFonts w:ascii="Times New Roman" w:hAnsi="Times New Roman" w:cs="Times New Roman" w:eastAsia="Times New Roman"/>
          <w:sz w:val="35"/>
          <w:szCs w:val="35"/>
          <w:color w:val="131313"/>
          <w:spacing w:val="0"/>
          <w:w w:val="129"/>
          <w:position w:val="0"/>
        </w:rPr>
        <w:t>s</w:t>
      </w:r>
      <w:r>
        <w:rPr>
          <w:rFonts w:ascii="Times New Roman" w:hAnsi="Times New Roman" w:cs="Times New Roman" w:eastAsia="Times New Roman"/>
          <w:sz w:val="35"/>
          <w:szCs w:val="35"/>
          <w:color w:val="131313"/>
          <w:spacing w:val="0"/>
          <w:w w:val="129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147"/>
          <w:position w:val="1"/>
        </w:rPr>
        <w:t>t</w:t>
      </w:r>
      <w:r>
        <w:rPr>
          <w:rFonts w:ascii="Arial" w:hAnsi="Arial" w:cs="Arial" w:eastAsia="Arial"/>
          <w:sz w:val="22"/>
          <w:szCs w:val="22"/>
          <w:color w:val="131313"/>
          <w:spacing w:val="56"/>
          <w:w w:val="147"/>
          <w:position w:val="1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  <w:t>T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  <w:t>     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11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56"/>
          <w:position w:val="1"/>
        </w:rPr>
        <w:t>ttd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56"/>
          <w:position w:val="1"/>
        </w:rPr>
        <w:t>               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9"/>
          <w:w w:val="156"/>
          <w:position w:val="1"/>
        </w:rPr>
        <w:t> </w:t>
      </w:r>
      <w:r>
        <w:rPr>
          <w:rFonts w:ascii="Times New Roman" w:hAnsi="Times New Roman" w:cs="Times New Roman" w:eastAsia="Times New Roman"/>
          <w:sz w:val="37"/>
          <w:szCs w:val="37"/>
          <w:color w:val="131313"/>
          <w:spacing w:val="0"/>
          <w:w w:val="82"/>
          <w:position w:val="0"/>
        </w:rPr>
        <w:t>e</w:t>
      </w:r>
      <w:r>
        <w:rPr>
          <w:rFonts w:ascii="Times New Roman" w:hAnsi="Times New Roman" w:cs="Times New Roman" w:eastAsia="Times New Roman"/>
          <w:sz w:val="37"/>
          <w:szCs w:val="37"/>
          <w:color w:val="131313"/>
          <w:spacing w:val="40"/>
          <w:w w:val="82"/>
          <w:position w:val="0"/>
        </w:rPr>
        <w:t> </w:t>
      </w:r>
      <w:r>
        <w:rPr>
          <w:rFonts w:ascii="Arial" w:hAnsi="Arial" w:cs="Arial" w:eastAsia="Arial"/>
          <w:sz w:val="33"/>
          <w:szCs w:val="33"/>
          <w:color w:val="131313"/>
          <w:spacing w:val="0"/>
          <w:w w:val="100"/>
          <w:position w:val="0"/>
        </w:rPr>
        <w:t>e-r</w:t>
      </w:r>
      <w:r>
        <w:rPr>
          <w:rFonts w:ascii="Arial" w:hAnsi="Arial" w:cs="Arial" w:eastAsia="Arial"/>
          <w:sz w:val="33"/>
          <w:szCs w:val="33"/>
          <w:color w:val="131313"/>
          <w:spacing w:val="3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0"/>
        </w:rPr>
        <w:t>      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5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21"/>
          <w:position w:val="1"/>
        </w:rPr>
        <w:t>teta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-17"/>
          <w:w w:val="121"/>
          <w:position w:val="1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  <w:t>e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24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  <w:t>to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1"/>
        </w:rPr>
        <w:t>                                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22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  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1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                  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26"/>
          <w:w w:val="100"/>
          <w:position w:val="0"/>
        </w:rPr>
        <w:t> </w:t>
      </w:r>
      <w:r>
        <w:rPr>
          <w:rFonts w:ascii="Arial" w:hAnsi="Arial" w:cs="Arial" w:eastAsia="Arial"/>
          <w:sz w:val="21"/>
          <w:szCs w:val="21"/>
          <w:color w:val="131313"/>
          <w:spacing w:val="0"/>
          <w:w w:val="132"/>
          <w:position w:val="0"/>
        </w:rPr>
        <w:t>t</w:t>
      </w:r>
      <w:r>
        <w:rPr>
          <w:rFonts w:ascii="Arial" w:hAnsi="Arial" w:cs="Arial" w:eastAsia="Arial"/>
          <w:sz w:val="21"/>
          <w:szCs w:val="21"/>
          <w:color w:val="131313"/>
          <w:spacing w:val="0"/>
          <w:w w:val="132"/>
          <w:position w:val="0"/>
        </w:rPr>
        <w:t>  </w:t>
      </w:r>
      <w:r>
        <w:rPr>
          <w:rFonts w:ascii="Arial" w:hAnsi="Arial" w:cs="Arial" w:eastAsia="Arial"/>
          <w:sz w:val="21"/>
          <w:szCs w:val="21"/>
          <w:color w:val="131313"/>
          <w:spacing w:val="24"/>
          <w:w w:val="132"/>
          <w:position w:val="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32"/>
          <w:position w:val="0"/>
        </w:rPr>
        <w:t>T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32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169"/>
          <w:position w:val="0"/>
        </w:rPr>
        <w:t>uU</w:t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169"/>
          <w:position w:val="0"/>
        </w:rPr>
        <w:t>  </w:t>
      </w:r>
      <w:r>
        <w:rPr>
          <w:rFonts w:ascii="Arial" w:hAnsi="Arial" w:cs="Arial" w:eastAsia="Arial"/>
          <w:sz w:val="22"/>
          <w:szCs w:val="22"/>
          <w:color w:val="131313"/>
          <w:spacing w:val="75"/>
          <w:w w:val="169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1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ou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                                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4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28"/>
          <w:position w:val="0"/>
        </w:rPr>
        <w:t>uY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28"/>
          <w:position w:val="0"/>
        </w:rPr>
        <w:t>     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37"/>
          <w:w w:val="128"/>
          <w:position w:val="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28"/>
          <w:position w:val="0"/>
        </w:rPr>
        <w:t>upsilonu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28"/>
          <w:position w:val="0"/>
        </w:rPr>
        <w:t>                      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5"/>
          <w:w w:val="128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41"/>
          <w:w w:val="100"/>
          <w:position w:val="0"/>
        </w:rPr>
        <w:t> </w:t>
      </w:r>
      <w:r>
        <w:rPr>
          <w:rFonts w:ascii="Arial" w:hAnsi="Arial" w:cs="Arial" w:eastAsia="Arial"/>
          <w:sz w:val="32"/>
          <w:szCs w:val="32"/>
          <w:color w:val="131313"/>
          <w:spacing w:val="0"/>
          <w:w w:val="129"/>
          <w:position w:val="0"/>
        </w:rPr>
        <w:t>u</w:t>
      </w:r>
      <w:r>
        <w:rPr>
          <w:rFonts w:ascii="Arial" w:hAnsi="Arial" w:cs="Arial" w:eastAsia="Arial"/>
          <w:sz w:val="32"/>
          <w:szCs w:val="32"/>
          <w:color w:val="131313"/>
          <w:spacing w:val="0"/>
          <w:w w:val="129"/>
          <w:position w:val="0"/>
        </w:rPr>
        <w:t>        </w:t>
      </w:r>
      <w:r>
        <w:rPr>
          <w:rFonts w:ascii="Arial" w:hAnsi="Arial" w:cs="Arial" w:eastAsia="Arial"/>
          <w:sz w:val="32"/>
          <w:szCs w:val="32"/>
          <w:color w:val="131313"/>
          <w:spacing w:val="99"/>
          <w:w w:val="129"/>
          <w:position w:val="0"/>
        </w:rPr>
        <w:t> </w:t>
      </w:r>
      <w:r>
        <w:rPr>
          <w:rFonts w:ascii="Courier New" w:hAnsi="Courier New" w:cs="Courier New" w:eastAsia="Courier New"/>
          <w:sz w:val="25"/>
          <w:szCs w:val="25"/>
          <w:color w:val="131313"/>
          <w:spacing w:val="0"/>
          <w:w w:val="100"/>
          <w:position w:val="0"/>
        </w:rPr>
        <w:t>u</w:t>
      </w:r>
      <w:r>
        <w:rPr>
          <w:rFonts w:ascii="Courier New" w:hAnsi="Courier New" w:cs="Courier New" w:eastAsia="Courier New"/>
          <w:sz w:val="25"/>
          <w:szCs w:val="25"/>
          <w:color w:val="131313"/>
          <w:spacing w:val="41"/>
          <w:w w:val="100"/>
          <w:position w:val="0"/>
        </w:rPr>
        <w:t> </w:t>
      </w:r>
      <w:r>
        <w:rPr>
          <w:rFonts w:ascii="Arial" w:hAnsi="Arial" w:cs="Arial" w:eastAsia="Arial"/>
          <w:sz w:val="32"/>
          <w:szCs w:val="32"/>
          <w:color w:val="131313"/>
          <w:spacing w:val="0"/>
          <w:w w:val="136"/>
          <w:position w:val="0"/>
        </w:rPr>
        <w:t>u</w:t>
      </w:r>
      <w:r>
        <w:rPr>
          <w:rFonts w:ascii="Arial" w:hAnsi="Arial" w:cs="Arial" w:eastAsia="Arial"/>
          <w:sz w:val="32"/>
          <w:szCs w:val="32"/>
          <w:color w:val="131313"/>
          <w:spacing w:val="0"/>
          <w:w w:val="136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 </w:t>
      </w:r>
      <w:r>
        <w:rPr>
          <w:rFonts w:ascii="Courier New" w:hAnsi="Courier New" w:cs="Courier New" w:eastAsia="Courier New"/>
          <w:sz w:val="30"/>
          <w:szCs w:val="30"/>
          <w:color w:val="131313"/>
          <w:spacing w:val="0"/>
          <w:w w:val="100"/>
          <w:position w:val="0"/>
        </w:rPr>
        <w:t>V</w:t>
      </w:r>
      <w:r>
        <w:rPr>
          <w:rFonts w:ascii="Courier New" w:hAnsi="Courier New" w:cs="Courier New" w:eastAsia="Courier New"/>
          <w:sz w:val="30"/>
          <w:szCs w:val="30"/>
          <w:color w:val="131313"/>
          <w:spacing w:val="0"/>
          <w:w w:val="100"/>
          <w:position w:val="0"/>
        </w:rPr>
        <w:t> </w:t>
      </w:r>
      <w:r>
        <w:rPr>
          <w:rFonts w:ascii="Courier New" w:hAnsi="Courier New" w:cs="Courier New" w:eastAsia="Courier New"/>
          <w:sz w:val="30"/>
          <w:szCs w:val="30"/>
          <w:color w:val="131313"/>
          <w:spacing w:val="8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13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131313"/>
          <w:spacing w:val="31"/>
          <w:w w:val="13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13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131313"/>
          <w:spacing w:val="28"/>
          <w:w w:val="13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130"/>
          <w:position w:val="0"/>
        </w:rPr>
        <w:t>ou</w:t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130"/>
          <w:position w:val="0"/>
        </w:rPr>
        <w:t>                                                                                              </w:t>
      </w:r>
      <w:r>
        <w:rPr>
          <w:rFonts w:ascii="Arial" w:hAnsi="Arial" w:cs="Arial" w:eastAsia="Arial"/>
          <w:sz w:val="22"/>
          <w:szCs w:val="22"/>
          <w:color w:val="131313"/>
          <w:spacing w:val="34"/>
          <w:w w:val="13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2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34"/>
          <w:szCs w:val="34"/>
          <w:color w:val="131313"/>
          <w:spacing w:val="0"/>
          <w:w w:val="105"/>
          <w:position w:val="0"/>
        </w:rPr>
        <w:t>v</w:t>
      </w:r>
      <w:r>
        <w:rPr>
          <w:rFonts w:ascii="Times New Roman" w:hAnsi="Times New Roman" w:cs="Times New Roman" w:eastAsia="Times New Roman"/>
          <w:sz w:val="34"/>
          <w:szCs w:val="34"/>
          <w:color w:val="000000"/>
          <w:spacing w:val="0"/>
          <w:w w:val="100"/>
          <w:position w:val="0"/>
        </w:rPr>
      </w:r>
    </w:p>
    <w:p>
      <w:pPr>
        <w:spacing w:before="0" w:after="0" w:line="250" w:lineRule="exact"/>
        <w:ind w:left="1185" w:right="-20"/>
        <w:jc w:val="lef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11"/>
          <w:position w:val="-3"/>
        </w:rPr>
        <w:t>v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  <w:position w:val="0"/>
        </w:rPr>
      </w:r>
    </w:p>
    <w:p>
      <w:pPr>
        <w:spacing w:before="0" w:after="0" w:line="355" w:lineRule="exact"/>
        <w:ind w:left="1190" w:right="-20"/>
        <w:jc w:val="left"/>
        <w:tabs>
          <w:tab w:pos="3760" w:val="left"/>
          <w:tab w:pos="4740" w:val="left"/>
          <w:tab w:pos="7900" w:val="left"/>
          <w:tab w:pos="8260" w:val="left"/>
        </w:tabs>
        <w:rPr>
          <w:rFonts w:ascii="Times New Roman" w:hAnsi="Times New Roman" w:cs="Times New Roman" w:eastAsia="Times New Roman"/>
          <w:sz w:val="38"/>
          <w:szCs w:val="38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>ss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17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>cc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14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>zz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17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8"/>
          <w:szCs w:val="28"/>
          <w:color w:val="131313"/>
          <w:spacing w:val="0"/>
          <w:w w:val="130"/>
          <w:position w:val="1"/>
        </w:rPr>
        <w:t>ÇE</w:t>
      </w:r>
      <w:r>
        <w:rPr>
          <w:rFonts w:ascii="Courier New" w:hAnsi="Courier New" w:cs="Courier New" w:eastAsia="Courier New"/>
          <w:sz w:val="28"/>
          <w:szCs w:val="28"/>
          <w:color w:val="131313"/>
          <w:spacing w:val="-205"/>
          <w:w w:val="130"/>
          <w:position w:val="1"/>
        </w:rPr>
        <w:t> </w:t>
      </w:r>
      <w:r>
        <w:rPr>
          <w:rFonts w:ascii="Courier New" w:hAnsi="Courier New" w:cs="Courier New" w:eastAsia="Courier New"/>
          <w:sz w:val="28"/>
          <w:szCs w:val="28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8"/>
          <w:szCs w:val="28"/>
          <w:color w:val="131313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30"/>
          <w:position w:val="2"/>
        </w:rPr>
        <w:t>issi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2"/>
        </w:rPr>
        <w:t>x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38"/>
          <w:szCs w:val="38"/>
          <w:color w:val="131313"/>
          <w:spacing w:val="0"/>
          <w:w w:val="100"/>
          <w:position w:val="2"/>
        </w:rPr>
        <w:t>x</w:t>
      </w:r>
      <w:r>
        <w:rPr>
          <w:rFonts w:ascii="Times New Roman" w:hAnsi="Times New Roman" w:cs="Times New Roman" w:eastAsia="Times New Roman"/>
          <w:sz w:val="38"/>
          <w:szCs w:val="38"/>
          <w:color w:val="000000"/>
          <w:spacing w:val="0"/>
          <w:w w:val="100"/>
          <w:position w:val="0"/>
        </w:rPr>
      </w:r>
    </w:p>
    <w:p>
      <w:pPr>
        <w:spacing w:before="0" w:after="0" w:line="196" w:lineRule="exact"/>
        <w:ind w:left="1195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5"/>
        </w:rPr>
        <w:t>ghji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28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5"/>
        </w:rPr>
        <w:t>ii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25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5"/>
        </w:rPr>
        <w:t>io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31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5"/>
        </w:rPr>
        <w:t>jo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6840" w:h="11900" w:orient="landscape"/>
          <w:pgMar w:top="1000" w:bottom="0" w:left="260" w:right="2420"/>
          <w:cols w:num="2" w:equalWidth="0">
            <w:col w:w="219" w:space="873"/>
            <w:col w:w="13068"/>
          </w:cols>
        </w:sectPr>
      </w:pPr>
      <w:rPr/>
    </w:p>
    <w:p>
      <w:pPr>
        <w:spacing w:before="0" w:after="0" w:line="305" w:lineRule="exact"/>
        <w:ind w:left="108" w:right="-20"/>
        <w:jc w:val="left"/>
        <w:tabs>
          <w:tab w:pos="1400" w:val="left"/>
          <w:tab w:pos="2280" w:val="left"/>
          <w:tab w:pos="4840" w:val="left"/>
          <w:tab w:pos="5840" w:val="left"/>
          <w:tab w:pos="10680" w:val="left"/>
          <w:tab w:pos="12220" w:val="left"/>
        </w:tabs>
        <w:rPr>
          <w:rFonts w:ascii="Arial" w:hAnsi="Arial" w:cs="Arial" w:eastAsia="Arial"/>
          <w:sz w:val="20"/>
          <w:szCs w:val="20"/>
        </w:rPr>
      </w:pPr>
      <w:rPr/>
      <w:r>
        <w:rPr/>
        <w:pict>
          <v:group style="position:absolute;margin-left:212.766479pt;margin-top:.719758pt;width:.1pt;height:593.560484pt;mso-position-horizontal-relative:page;mso-position-vertical-relative:page;z-index:-5170" coordorigin="4255,14" coordsize="2,11871">
            <v:shape style="position:absolute;left:4255;top:14;width:2;height:11871" coordorigin="4255,14" coordsize="0,11871" path="m4255,11886l4255,14e" filled="f" stroked="t" strokeweight=".479909pt" strokecolor="#000000">
              <v:path arrowok="t"/>
            </v:shape>
          </v:group>
          <w10:wrap type="none"/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8.643362pt;margin-top:7.956768pt;width:4.84272pt;height:12pt;mso-position-horizontal-relative:page;mso-position-vertical-relative:paragraph;z-index:-5169" type="#_x0000_t202" filled="f" stroked="f">
            <v:textbox inset="0,0,0,0">
              <w:txbxContent>
                <w:p>
                  <w:pPr>
                    <w:spacing w:before="0" w:after="0" w:line="240" w:lineRule="exact"/>
                    <w:ind w:right="-76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Pr/>
                  <w:r>
                    <w:rPr>
                      <w:rFonts w:ascii="Arial" w:hAnsi="Arial" w:cs="Arial" w:eastAsia="Arial"/>
                      <w:sz w:val="24"/>
                      <w:szCs w:val="24"/>
                      <w:color w:val="2A2A2A"/>
                      <w:spacing w:val="0"/>
                      <w:w w:val="114"/>
                    </w:rPr>
                    <w:t>"</w:t>
                  </w:r>
                  <w:r>
                    <w:rPr>
                      <w:rFonts w:ascii="Arial" w:hAnsi="Arial" w:cs="Arial" w:eastAsia="Arial"/>
                      <w:sz w:val="24"/>
                      <w:szCs w:val="24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18"/>
          <w:szCs w:val="18"/>
          <w:color w:val="131313"/>
          <w:spacing w:val="0"/>
          <w:w w:val="61"/>
          <w:position w:val="9"/>
        </w:rPr>
        <w:t>::;</w:t>
      </w:r>
      <w:r>
        <w:rPr>
          <w:rFonts w:ascii="Arial" w:hAnsi="Arial" w:cs="Arial" w:eastAsia="Arial"/>
          <w:sz w:val="18"/>
          <w:szCs w:val="18"/>
          <w:color w:val="131313"/>
          <w:spacing w:val="0"/>
          <w:w w:val="100"/>
          <w:position w:val="9"/>
        </w:rPr>
        <w:tab/>
      </w:r>
      <w:r>
        <w:rPr>
          <w:rFonts w:ascii="Arial" w:hAnsi="Arial" w:cs="Arial" w:eastAsia="Arial"/>
          <w:sz w:val="18"/>
          <w:szCs w:val="18"/>
          <w:color w:val="131313"/>
          <w:spacing w:val="0"/>
          <w:w w:val="100"/>
          <w:position w:val="9"/>
        </w:rPr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51"/>
          <w:position w:val="-5"/>
        </w:rPr>
        <w:t>zZ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-5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5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16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5"/>
        </w:rPr>
        <w:t>dz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59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-5"/>
        </w:rPr>
        <w:t>ts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-39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-5"/>
        </w:rPr>
      </w:r>
      <w:r>
        <w:rPr>
          <w:rFonts w:ascii="Times New Roman" w:hAnsi="Times New Roman" w:cs="Times New Roman" w:eastAsia="Times New Roman"/>
          <w:sz w:val="23"/>
          <w:szCs w:val="23"/>
          <w:color w:val="131313"/>
          <w:spacing w:val="0"/>
          <w:w w:val="141"/>
          <w:position w:val="-5"/>
        </w:rPr>
        <w:t>ÇZ</w:t>
      </w:r>
      <w:r>
        <w:rPr>
          <w:rFonts w:ascii="Times New Roman" w:hAnsi="Times New Roman" w:cs="Times New Roman" w:eastAsia="Times New Roman"/>
          <w:sz w:val="23"/>
          <w:szCs w:val="23"/>
          <w:color w:val="131313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131313"/>
          <w:spacing w:val="0"/>
          <w:w w:val="100"/>
          <w:position w:val="-5"/>
        </w:rPr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-5"/>
        </w:rPr>
        <w:t>zedu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-6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-4"/>
        </w:rPr>
        <w:t>z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-4"/>
        </w:rPr>
        <w:t> 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11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35"/>
          <w:szCs w:val="35"/>
          <w:color w:val="131313"/>
          <w:spacing w:val="0"/>
          <w:w w:val="100"/>
          <w:position w:val="-4"/>
        </w:rPr>
        <w:t>z</w:t>
      </w:r>
      <w:r>
        <w:rPr>
          <w:rFonts w:ascii="Times New Roman" w:hAnsi="Times New Roman" w:cs="Times New Roman" w:eastAsia="Times New Roman"/>
          <w:sz w:val="35"/>
          <w:szCs w:val="35"/>
          <w:color w:val="131313"/>
          <w:spacing w:val="-81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35"/>
          <w:szCs w:val="35"/>
          <w:color w:val="131313"/>
          <w:spacing w:val="0"/>
          <w:w w:val="100"/>
          <w:position w:val="-4"/>
        </w:rPr>
        <w:tab/>
      </w:r>
      <w:r>
        <w:rPr>
          <w:rFonts w:ascii="Times New Roman" w:hAnsi="Times New Roman" w:cs="Times New Roman" w:eastAsia="Times New Roman"/>
          <w:sz w:val="35"/>
          <w:szCs w:val="35"/>
          <w:color w:val="131313"/>
          <w:spacing w:val="0"/>
          <w:w w:val="100"/>
          <w:position w:val="-4"/>
        </w:rPr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-3"/>
        </w:rPr>
        <w:t>s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2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-3"/>
        </w:rPr>
        <w:t>dz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28"/>
          <w:w w:val="100"/>
          <w:position w:val="-3"/>
        </w:rPr>
        <w:t> </w:t>
      </w:r>
      <w:r>
        <w:rPr>
          <w:rFonts w:ascii="Arial" w:hAnsi="Arial" w:cs="Arial" w:eastAsia="Arial"/>
          <w:sz w:val="20"/>
          <w:szCs w:val="20"/>
          <w:color w:val="131313"/>
          <w:spacing w:val="0"/>
          <w:w w:val="116"/>
          <w:position w:val="-3"/>
        </w:rPr>
        <w:t>ts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356" w:lineRule="exact"/>
        <w:ind w:left="4811" w:right="7873"/>
        <w:jc w:val="center"/>
        <w:tabs>
          <w:tab w:pos="58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37"/>
          <w:szCs w:val="37"/>
          <w:color w:val="131313"/>
          <w:spacing w:val="0"/>
          <w:w w:val="100"/>
          <w:i/>
          <w:position w:val="-1"/>
        </w:rPr>
        <w:t>xx</w:t>
      </w:r>
      <w:r>
        <w:rPr>
          <w:rFonts w:ascii="Times New Roman" w:hAnsi="Times New Roman" w:cs="Times New Roman" w:eastAsia="Times New Roman"/>
          <w:sz w:val="37"/>
          <w:szCs w:val="37"/>
          <w:color w:val="131313"/>
          <w:spacing w:val="-17"/>
          <w:w w:val="100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37"/>
          <w:szCs w:val="37"/>
          <w:color w:val="131313"/>
          <w:spacing w:val="0"/>
          <w:w w:val="100"/>
          <w:i/>
          <w:position w:val="-1"/>
        </w:rPr>
        <w:tab/>
      </w:r>
      <w:r>
        <w:rPr>
          <w:rFonts w:ascii="Times New Roman" w:hAnsi="Times New Roman" w:cs="Times New Roman" w:eastAsia="Times New Roman"/>
          <w:sz w:val="37"/>
          <w:szCs w:val="37"/>
          <w:color w:val="131313"/>
          <w:spacing w:val="0"/>
          <w:w w:val="100"/>
          <w:i/>
          <w:position w:val="-1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27"/>
          <w:position w:val="2"/>
        </w:rPr>
        <w:t>chi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75" w:lineRule="exact"/>
        <w:ind w:left="118" w:right="-20"/>
        <w:jc w:val="left"/>
        <w:tabs>
          <w:tab w:pos="4860" w:val="left"/>
          <w:tab w:pos="5840" w:val="left"/>
        </w:tabs>
        <w:rPr>
          <w:rFonts w:ascii="Times New Roman" w:hAnsi="Times New Roman" w:cs="Times New Roman" w:eastAsia="Times New Roman"/>
          <w:sz w:val="26"/>
          <w:szCs w:val="26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8.643362pt;margin-top:9.072629pt;width:6.23664pt;height:8pt;mso-position-horizontal-relative:page;mso-position-vertical-relative:paragraph;z-index:-5168" type="#_x0000_t202" filled="f" stroked="f">
            <v:textbox inset="0,0,0,0">
              <w:txbxContent>
                <w:p>
                  <w:pPr>
                    <w:spacing w:before="0" w:after="0" w:line="160" w:lineRule="exact"/>
                    <w:ind w:right="-64"/>
                    <w:jc w:val="left"/>
                    <w:rPr>
                      <w:rFonts w:ascii="Arial" w:hAnsi="Arial" w:cs="Arial" w:eastAsia="Arial"/>
                      <w:sz w:val="16"/>
                      <w:szCs w:val="16"/>
                    </w:rPr>
                  </w:pPr>
                  <w:rPr/>
                  <w:r>
                    <w:rPr>
                      <w:rFonts w:ascii="Arial" w:hAnsi="Arial" w:cs="Arial" w:eastAsia="Arial"/>
                      <w:sz w:val="16"/>
                      <w:szCs w:val="16"/>
                      <w:color w:val="2A2A2A"/>
                      <w:spacing w:val="0"/>
                      <w:w w:val="61"/>
                    </w:rPr>
                    <w:t>C5</w:t>
                  </w:r>
                  <w:r>
                    <w:rPr>
                      <w:rFonts w:ascii="Arial" w:hAnsi="Arial" w:cs="Arial" w:eastAsia="Arial"/>
                      <w:sz w:val="16"/>
                      <w:szCs w:val="16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17"/>
          <w:szCs w:val="17"/>
          <w:color w:val="2A2A2A"/>
          <w:spacing w:val="0"/>
          <w:w w:val="51"/>
          <w:position w:val="7"/>
        </w:rPr>
        <w:t>....,</w:t>
      </w:r>
      <w:r>
        <w:rPr>
          <w:rFonts w:ascii="Arial" w:hAnsi="Arial" w:cs="Arial" w:eastAsia="Arial"/>
          <w:sz w:val="17"/>
          <w:szCs w:val="17"/>
          <w:color w:val="2A2A2A"/>
          <w:spacing w:val="0"/>
          <w:w w:val="100"/>
          <w:position w:val="7"/>
        </w:rPr>
        <w:tab/>
      </w:r>
      <w:r>
        <w:rPr>
          <w:rFonts w:ascii="Arial" w:hAnsi="Arial" w:cs="Arial" w:eastAsia="Arial"/>
          <w:sz w:val="17"/>
          <w:szCs w:val="17"/>
          <w:color w:val="2A2A2A"/>
          <w:spacing w:val="0"/>
          <w:w w:val="100"/>
          <w:position w:val="7"/>
        </w:rPr>
      </w:r>
      <w:r>
        <w:rPr>
          <w:rFonts w:ascii="Courier New" w:hAnsi="Courier New" w:cs="Courier New" w:eastAsia="Courier New"/>
          <w:sz w:val="23"/>
          <w:szCs w:val="23"/>
          <w:color w:val="131313"/>
          <w:spacing w:val="0"/>
          <w:w w:val="100"/>
          <w:i/>
          <w:position w:val="0"/>
        </w:rPr>
        <w:t>'V\f</w:t>
      </w:r>
      <w:r>
        <w:rPr>
          <w:rFonts w:ascii="Courier New" w:hAnsi="Courier New" w:cs="Courier New" w:eastAsia="Courier New"/>
          <w:sz w:val="23"/>
          <w:szCs w:val="23"/>
          <w:color w:val="131313"/>
          <w:spacing w:val="0"/>
          <w:w w:val="100"/>
          <w:i/>
          <w:position w:val="0"/>
        </w:rPr>
        <w:tab/>
      </w:r>
      <w:r>
        <w:rPr>
          <w:rFonts w:ascii="Courier New" w:hAnsi="Courier New" w:cs="Courier New" w:eastAsia="Courier New"/>
          <w:sz w:val="23"/>
          <w:szCs w:val="23"/>
          <w:color w:val="131313"/>
          <w:spacing w:val="0"/>
          <w:w w:val="100"/>
          <w:i/>
          <w:position w:val="0"/>
        </w:rPr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14"/>
          <w:position w:val="3"/>
        </w:rPr>
        <w:t>psi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  <w:position w:val="0"/>
        </w:rPr>
      </w:r>
    </w:p>
    <w:p>
      <w:pPr>
        <w:spacing w:before="0" w:after="0" w:line="187" w:lineRule="exact"/>
        <w:ind w:left="113" w:right="-20"/>
        <w:jc w:val="lef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2A2A2A"/>
          <w:w w:val="58"/>
        </w:rPr>
        <w:t>&lt;:</w:t>
      </w:r>
      <w:r>
        <w:rPr>
          <w:rFonts w:ascii="Arial" w:hAnsi="Arial" w:cs="Arial" w:eastAsia="Arial"/>
          <w:sz w:val="19"/>
          <w:szCs w:val="19"/>
          <w:color w:val="2A2A2A"/>
          <w:spacing w:val="-2"/>
          <w:w w:val="58"/>
        </w:rPr>
        <w:t>:</w:t>
      </w:r>
      <w:r>
        <w:rPr>
          <w:rFonts w:ascii="Arial" w:hAnsi="Arial" w:cs="Arial" w:eastAsia="Arial"/>
          <w:sz w:val="19"/>
          <w:szCs w:val="19"/>
          <w:color w:val="696969"/>
          <w:spacing w:val="0"/>
          <w:w w:val="101"/>
        </w:rPr>
        <w:t>.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10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40" w:lineRule="auto"/>
        <w:ind w:left="170" w:right="-20"/>
        <w:jc w:val="left"/>
        <w:rPr>
          <w:rFonts w:ascii="Times New Roman" w:hAnsi="Times New Roman" w:cs="Times New Roman" w:eastAsia="Times New Roman"/>
          <w:sz w:val="15"/>
          <w:szCs w:val="15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2A2A2A"/>
          <w:spacing w:val="0"/>
          <w:w w:val="107"/>
          <w:i/>
        </w:rPr>
        <w:t>'-J</w:t>
      </w:r>
      <w:r>
        <w:rPr>
          <w:rFonts w:ascii="Times New Roman" w:hAnsi="Times New Roman" w:cs="Times New Roman" w:eastAsia="Times New Roman"/>
          <w:sz w:val="15"/>
          <w:szCs w:val="15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6840" w:h="11900" w:orient="landscape"/>
          <w:pgMar w:top="1000" w:bottom="0" w:left="260" w:right="2420"/>
        </w:sectPr>
      </w:pPr>
      <w:rPr/>
    </w:p>
    <w:p>
      <w:pPr>
        <w:spacing w:before="0" w:after="0" w:line="1095" w:lineRule="exact"/>
        <w:ind w:left="123" w:right="-20"/>
        <w:jc w:val="left"/>
        <w:tabs>
          <w:tab w:pos="294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pict>
          <v:group style="position:absolute;margin-left:136.754028pt;margin-top:8.358222pt;width:.1pt;height:64.547734pt;mso-position-horizontal-relative:page;mso-position-vertical-relative:paragraph;z-index:-5164" coordorigin="2735,167" coordsize="2,1291">
            <v:shape style="position:absolute;left:2735;top:167;width:2;height:1291" coordorigin="2735,167" coordsize="0,1291" path="m2735,1458l2735,167e" filled="f" stroked="t" strokeweight=".479839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99"/>
          <w:szCs w:val="99"/>
          <w:color w:val="343434"/>
          <w:spacing w:val="0"/>
          <w:w w:val="100"/>
          <w:position w:val="-3"/>
        </w:rPr>
        <w:t>-</w:t>
      </w:r>
      <w:r>
        <w:rPr>
          <w:rFonts w:ascii="Times New Roman" w:hAnsi="Times New Roman" w:cs="Times New Roman" w:eastAsia="Times New Roman"/>
          <w:sz w:val="99"/>
          <w:szCs w:val="99"/>
          <w:color w:val="343434"/>
          <w:spacing w:val="-211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99"/>
          <w:szCs w:val="99"/>
          <w:color w:val="343434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99"/>
          <w:szCs w:val="99"/>
          <w:color w:val="343434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34"/>
          <w:szCs w:val="34"/>
          <w:color w:val="232323"/>
          <w:spacing w:val="0"/>
          <w:w w:val="106"/>
          <w:position w:val="-10"/>
        </w:rPr>
        <w:t>SlSTEMATICA</w:t>
      </w:r>
      <w:r>
        <w:rPr>
          <w:rFonts w:ascii="Times New Roman" w:hAnsi="Times New Roman" w:cs="Times New Roman" w:eastAsia="Times New Roman"/>
          <w:sz w:val="34"/>
          <w:szCs w:val="34"/>
          <w:color w:val="232323"/>
          <w:spacing w:val="73"/>
          <w:w w:val="106"/>
          <w:position w:val="-1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32323"/>
          <w:spacing w:val="0"/>
          <w:w w:val="100"/>
          <w:position w:val="-10"/>
        </w:rPr>
        <w:t>(PER</w:t>
      </w:r>
      <w:r>
        <w:rPr>
          <w:rFonts w:ascii="Times New Roman" w:hAnsi="Times New Roman" w:cs="Times New Roman" w:eastAsia="Times New Roman"/>
          <w:sz w:val="25"/>
          <w:szCs w:val="25"/>
          <w:color w:val="232323"/>
          <w:spacing w:val="25"/>
          <w:w w:val="100"/>
          <w:position w:val="-1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32323"/>
          <w:spacing w:val="0"/>
          <w:w w:val="100"/>
          <w:position w:val="-10"/>
        </w:rPr>
        <w:t>A</w:t>
      </w:r>
      <w:r>
        <w:rPr>
          <w:rFonts w:ascii="Times New Roman" w:hAnsi="Times New Roman" w:cs="Times New Roman" w:eastAsia="Times New Roman"/>
          <w:sz w:val="25"/>
          <w:szCs w:val="25"/>
          <w:color w:val="232323"/>
          <w:spacing w:val="1"/>
          <w:w w:val="100"/>
          <w:position w:val="-1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  <w:position w:val="-10"/>
        </w:rPr>
        <w:t>TASSIMONIA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38"/>
          <w:w w:val="100"/>
          <w:position w:val="-1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32323"/>
          <w:spacing w:val="0"/>
          <w:w w:val="100"/>
          <w:position w:val="-10"/>
        </w:rPr>
        <w:t>DA</w:t>
      </w:r>
      <w:r>
        <w:rPr>
          <w:rFonts w:ascii="Times New Roman" w:hAnsi="Times New Roman" w:cs="Times New Roman" w:eastAsia="Times New Roman"/>
          <w:sz w:val="25"/>
          <w:szCs w:val="25"/>
          <w:color w:val="232323"/>
          <w:spacing w:val="10"/>
          <w:w w:val="100"/>
          <w:position w:val="-1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32323"/>
          <w:spacing w:val="0"/>
          <w:w w:val="101"/>
          <w:position w:val="-10"/>
        </w:rPr>
        <w:t>CARA11Nl)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1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jc w:val="left"/>
        <w:spacing w:after="0"/>
        <w:sectPr>
          <w:pgSz w:w="11900" w:h="16840"/>
          <w:pgMar w:top="20" w:bottom="280" w:left="520" w:right="100"/>
        </w:sectPr>
      </w:pPr>
      <w:rPr/>
    </w:p>
    <w:p>
      <w:pPr>
        <w:spacing w:before="47" w:after="0" w:line="104" w:lineRule="exact"/>
        <w:ind w:right="708"/>
        <w:jc w:val="right"/>
        <w:rPr>
          <w:rFonts w:ascii="Arial" w:hAnsi="Arial" w:cs="Arial" w:eastAsia="Arial"/>
          <w:sz w:val="10"/>
          <w:szCs w:val="10"/>
        </w:rPr>
      </w:pPr>
      <w:rPr/>
      <w:r>
        <w:rPr>
          <w:rFonts w:ascii="Arial" w:hAnsi="Arial" w:cs="Arial" w:eastAsia="Arial"/>
          <w:sz w:val="10"/>
          <w:szCs w:val="10"/>
          <w:color w:val="919191"/>
          <w:spacing w:val="0"/>
          <w:w w:val="55"/>
          <w:position w:val="-1"/>
        </w:rPr>
        <w:t>1</w:t>
      </w:r>
      <w:r>
        <w:rPr>
          <w:rFonts w:ascii="Arial" w:hAnsi="Arial" w:cs="Arial" w:eastAsia="Arial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0" w:after="0" w:line="301" w:lineRule="exact"/>
        <w:ind w:left="1087" w:right="-20"/>
        <w:jc w:val="left"/>
        <w:rPr>
          <w:rFonts w:ascii="Times New Roman" w:hAnsi="Times New Roman" w:cs="Times New Roman" w:eastAsia="Times New Roman"/>
          <w:sz w:val="31"/>
          <w:szCs w:val="31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36.514114pt;margin-top:11.761163pt;width:1.375pt;height:5pt;mso-position-horizontal-relative:page;mso-position-vertical-relative:paragraph;z-index:-5160" type="#_x0000_t202" filled="f" stroked="f">
            <v:textbox inset="0,0,0,0">
              <w:txbxContent>
                <w:p>
                  <w:pPr>
                    <w:spacing w:before="0" w:after="0" w:line="100" w:lineRule="exact"/>
                    <w:ind w:right="-55"/>
                    <w:jc w:val="left"/>
                    <w:rPr>
                      <w:rFonts w:ascii="Times New Roman" w:hAnsi="Times New Roman" w:cs="Times New Roman" w:eastAsia="Times New Roman"/>
                      <w:sz w:val="10"/>
                      <w:szCs w:val="10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0"/>
                      <w:szCs w:val="10"/>
                      <w:color w:val="919191"/>
                      <w:spacing w:val="0"/>
                      <w:w w:val="55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0"/>
                      <w:szCs w:val="10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31"/>
          <w:szCs w:val="31"/>
          <w:color w:val="232323"/>
          <w:spacing w:val="0"/>
          <w:w w:val="100"/>
        </w:rPr>
        <w:t>DIVISION</w:t>
      </w:r>
      <w:r>
        <w:rPr>
          <w:rFonts w:ascii="Times New Roman" w:hAnsi="Times New Roman" w:cs="Times New Roman" w:eastAsia="Times New Roman"/>
          <w:sz w:val="31"/>
          <w:szCs w:val="31"/>
          <w:color w:val="000000"/>
          <w:spacing w:val="0"/>
          <w:w w:val="100"/>
        </w:rPr>
      </w:r>
    </w:p>
    <w:p>
      <w:pPr>
        <w:spacing w:before="0" w:after="0" w:line="281" w:lineRule="exact"/>
        <w:ind w:left="1083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88"/>
        </w:rPr>
        <w:t>SUDDlVIS,IONE</w:t>
      </w:r>
      <w:r>
        <w:rPr>
          <w:rFonts w:ascii="Times New Roman" w:hAnsi="Times New Roman" w:cs="Times New Roman" w:eastAsia="Times New Roman"/>
          <w:sz w:val="28"/>
          <w:szCs w:val="28"/>
          <w:color w:val="000000"/>
          <w:spacing w:val="0"/>
          <w:w w:val="100"/>
        </w:rPr>
      </w:r>
    </w:p>
    <w:p>
      <w:pPr>
        <w:spacing w:before="0" w:after="0" w:line="276" w:lineRule="exact"/>
        <w:ind w:left="1083" w:right="-20"/>
        <w:jc w:val="left"/>
        <w:rPr>
          <w:rFonts w:ascii="Times New Roman" w:hAnsi="Times New Roman" w:cs="Times New Roman" w:eastAsia="Times New Roman"/>
          <w:sz w:val="10"/>
          <w:szCs w:val="10"/>
        </w:rPr>
      </w:pPr>
      <w:rPr/>
      <w:r>
        <w:rPr>
          <w:rFonts w:ascii="Times New Roman" w:hAnsi="Times New Roman" w:cs="Times New Roman" w:eastAsia="Times New Roman"/>
          <w:sz w:val="27"/>
          <w:szCs w:val="27"/>
          <w:color w:val="232323"/>
          <w:spacing w:val="0"/>
          <w:w w:val="100"/>
        </w:rPr>
        <w:t>CLASSA</w:t>
      </w:r>
      <w:r>
        <w:rPr>
          <w:rFonts w:ascii="Times New Roman" w:hAnsi="Times New Roman" w:cs="Times New Roman" w:eastAsia="Times New Roman"/>
          <w:sz w:val="27"/>
          <w:szCs w:val="27"/>
          <w:color w:val="232323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10"/>
          <w:szCs w:val="10"/>
          <w:color w:val="797979"/>
          <w:spacing w:val="0"/>
          <w:w w:val="55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000000"/>
          <w:spacing w:val="0"/>
          <w:w w:val="100"/>
        </w:rPr>
      </w:r>
    </w:p>
    <w:p>
      <w:pPr>
        <w:spacing w:before="15" w:after="0" w:line="214" w:lineRule="auto"/>
        <w:ind w:left="1107" w:right="18" w:firstLine="-14"/>
        <w:jc w:val="left"/>
        <w:tabs>
          <w:tab w:pos="2180" w:val="left"/>
        </w:tabs>
        <w:rPr>
          <w:rFonts w:ascii="Times New Roman" w:hAnsi="Times New Roman" w:cs="Times New Roman" w:eastAsia="Times New Roman"/>
          <w:sz w:val="29"/>
          <w:szCs w:val="29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2.389114pt;margin-top:31.567698pt;width:16.733251pt;height:33.5pt;mso-position-horizontal-relative:page;mso-position-vertical-relative:paragraph;z-index:-5159" type="#_x0000_t202" filled="f" stroked="f">
            <v:textbox inset="0,0,0,0">
              <w:txbxContent>
                <w:p>
                  <w:pPr>
                    <w:spacing w:before="0" w:after="0" w:line="670" w:lineRule="exact"/>
                    <w:ind w:right="-140"/>
                    <w:jc w:val="left"/>
                    <w:rPr>
                      <w:rFonts w:ascii="Arial" w:hAnsi="Arial" w:cs="Arial" w:eastAsia="Arial"/>
                      <w:sz w:val="67"/>
                      <w:szCs w:val="67"/>
                    </w:rPr>
                  </w:pPr>
                  <w:rPr/>
                  <w:r>
                    <w:rPr>
                      <w:rFonts w:ascii="Arial" w:hAnsi="Arial" w:cs="Arial" w:eastAsia="Arial"/>
                      <w:sz w:val="67"/>
                      <w:szCs w:val="67"/>
                      <w:color w:val="343434"/>
                      <w:spacing w:val="0"/>
                      <w:w w:val="150"/>
                      <w:position w:val="-1"/>
                    </w:rPr>
                    <w:t>-</w:t>
                  </w:r>
                  <w:r>
                    <w:rPr>
                      <w:rFonts w:ascii="Arial" w:hAnsi="Arial" w:cs="Arial" w:eastAsia="Arial"/>
                      <w:sz w:val="67"/>
                      <w:szCs w:val="67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29"/>
          <w:szCs w:val="29"/>
          <w:color w:val="232323"/>
          <w:w w:val="78"/>
        </w:rPr>
        <w:t>SOTTUCJ</w:t>
      </w:r>
      <w:r>
        <w:rPr>
          <w:rFonts w:ascii="Arial" w:hAnsi="Arial" w:cs="Arial" w:eastAsia="Arial"/>
          <w:sz w:val="29"/>
          <w:szCs w:val="29"/>
          <w:color w:val="232323"/>
          <w:spacing w:val="-56"/>
          <w:w w:val="78"/>
        </w:rPr>
        <w:t>J</w:t>
      </w:r>
      <w:r>
        <w:rPr>
          <w:rFonts w:ascii="Arial" w:hAnsi="Arial" w:cs="Arial" w:eastAsia="Arial"/>
          <w:sz w:val="29"/>
          <w:szCs w:val="29"/>
          <w:color w:val="797979"/>
          <w:spacing w:val="-49"/>
          <w:w w:val="52"/>
        </w:rPr>
        <w:t>I</w:t>
      </w:r>
      <w:r>
        <w:rPr>
          <w:rFonts w:ascii="Times New Roman" w:hAnsi="Times New Roman" w:cs="Times New Roman" w:eastAsia="Times New Roman"/>
          <w:sz w:val="10"/>
          <w:szCs w:val="10"/>
          <w:color w:val="AAAAAA"/>
          <w:spacing w:val="1"/>
          <w:w w:val="55"/>
          <w:position w:val="12"/>
        </w:rPr>
        <w:t>1</w:t>
      </w:r>
      <w:r>
        <w:rPr>
          <w:rFonts w:ascii="Arial" w:hAnsi="Arial" w:cs="Arial" w:eastAsia="Arial"/>
          <w:sz w:val="29"/>
          <w:szCs w:val="29"/>
          <w:color w:val="232323"/>
          <w:spacing w:val="0"/>
          <w:w w:val="74"/>
          <w:position w:val="0"/>
        </w:rPr>
        <w:t>ASSA</w:t>
      </w:r>
      <w:r>
        <w:rPr>
          <w:rFonts w:ascii="Arial" w:hAnsi="Arial" w:cs="Arial" w:eastAsia="Arial"/>
          <w:sz w:val="29"/>
          <w:szCs w:val="29"/>
          <w:color w:val="232323"/>
          <w:spacing w:val="0"/>
          <w:w w:val="74"/>
          <w:position w:val="0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00"/>
          <w:position w:val="0"/>
        </w:rPr>
        <w:t>ORDINB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-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AAAAAA"/>
          <w:spacing w:val="0"/>
          <w:w w:val="33"/>
          <w:position w:val="0"/>
        </w:rPr>
        <w:t>.</w:t>
      </w:r>
      <w:r>
        <w:rPr>
          <w:rFonts w:ascii="Times New Roman" w:hAnsi="Times New Roman" w:cs="Times New Roman" w:eastAsia="Times New Roman"/>
          <w:sz w:val="27"/>
          <w:szCs w:val="27"/>
          <w:color w:val="AAAAAA"/>
          <w:spacing w:val="0"/>
          <w:w w:val="33"/>
          <w:position w:val="0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00"/>
          <w:position w:val="0"/>
        </w:rPr>
        <w:t>SUDDORI;)INE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232323"/>
          <w:spacing w:val="0"/>
          <w:w w:val="100"/>
          <w:position w:val="0"/>
        </w:rPr>
        <w:t>FAMIGLIA</w:t>
      </w:r>
      <w:r>
        <w:rPr>
          <w:rFonts w:ascii="Times New Roman" w:hAnsi="Times New Roman" w:cs="Times New Roman" w:eastAsia="Times New Roman"/>
          <w:sz w:val="27"/>
          <w:szCs w:val="27"/>
          <w:color w:val="232323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97"/>
          <w:position w:val="0"/>
        </w:rPr>
        <w:t>SO'ITU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-84"/>
          <w:w w:val="97"/>
          <w:position w:val="0"/>
        </w:rPr>
        <w:t>F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82"/>
          <w:position w:val="0"/>
        </w:rPr>
        <w:t>M1GL1A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82"/>
          <w:position w:val="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100"/>
          <w:position w:val="0"/>
        </w:rPr>
        <w:t>TRIBU</w:t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100"/>
          <w:position w:val="0"/>
        </w:rPr>
      </w:r>
      <w:r>
        <w:rPr>
          <w:rFonts w:ascii="Arial" w:hAnsi="Arial" w:cs="Arial" w:eastAsia="Arial"/>
          <w:sz w:val="11"/>
          <w:szCs w:val="11"/>
          <w:color w:val="797979"/>
          <w:spacing w:val="0"/>
          <w:w w:val="52"/>
          <w:position w:val="0"/>
        </w:rPr>
        <w:t>t</w:t>
      </w:r>
      <w:r>
        <w:rPr>
          <w:rFonts w:ascii="Arial" w:hAnsi="Arial" w:cs="Arial" w:eastAsia="Arial"/>
          <w:sz w:val="11"/>
          <w:szCs w:val="11"/>
          <w:color w:val="797979"/>
          <w:spacing w:val="0"/>
          <w:w w:val="52"/>
          <w:position w:val="0"/>
        </w:rPr>
        <w:t> </w:t>
      </w:r>
      <w:r>
        <w:rPr>
          <w:rFonts w:ascii="Times New Roman" w:hAnsi="Times New Roman" w:cs="Times New Roman" w:eastAsia="Times New Roman"/>
          <w:sz w:val="29"/>
          <w:szCs w:val="29"/>
          <w:color w:val="131313"/>
          <w:spacing w:val="0"/>
          <w:w w:val="95"/>
          <w:position w:val="0"/>
        </w:rPr>
        <w:t>SOITUT</w:t>
      </w:r>
      <w:r>
        <w:rPr>
          <w:rFonts w:ascii="Times New Roman" w:hAnsi="Times New Roman" w:cs="Times New Roman" w:eastAsia="Times New Roman"/>
          <w:sz w:val="29"/>
          <w:szCs w:val="29"/>
          <w:color w:val="131313"/>
          <w:spacing w:val="0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9"/>
          <w:szCs w:val="29"/>
          <w:color w:val="131313"/>
          <w:spacing w:val="0"/>
          <w:w w:val="100"/>
          <w:position w:val="0"/>
        </w:rPr>
        <w:t>IBU</w:t>
      </w:r>
      <w:r>
        <w:rPr>
          <w:rFonts w:ascii="Times New Roman" w:hAnsi="Times New Roman" w:cs="Times New Roman" w:eastAsia="Times New Roman"/>
          <w:sz w:val="29"/>
          <w:szCs w:val="29"/>
          <w:color w:val="000000"/>
          <w:spacing w:val="0"/>
          <w:w w:val="100"/>
          <w:position w:val="0"/>
        </w:rPr>
      </w:r>
    </w:p>
    <w:p>
      <w:pPr>
        <w:spacing w:before="10" w:after="0" w:line="326" w:lineRule="exact"/>
        <w:ind w:left="1145" w:right="-20"/>
        <w:jc w:val="left"/>
        <w:rPr>
          <w:rFonts w:ascii="Times New Roman" w:hAnsi="Times New Roman" w:cs="Times New Roman" w:eastAsia="Times New Roman"/>
          <w:sz w:val="32"/>
          <w:szCs w:val="32"/>
        </w:rPr>
      </w:pPr>
      <w:rPr/>
      <w:r>
        <w:rPr>
          <w:rFonts w:ascii="Times New Roman" w:hAnsi="Times New Roman" w:cs="Times New Roman" w:eastAsia="Times New Roman"/>
          <w:sz w:val="32"/>
          <w:szCs w:val="32"/>
          <w:color w:val="131313"/>
          <w:spacing w:val="0"/>
          <w:w w:val="75"/>
          <w:position w:val="-4"/>
        </w:rPr>
        <w:t>GBN'BRUf</w:t>
      </w:r>
      <w:r>
        <w:rPr>
          <w:rFonts w:ascii="Times New Roman" w:hAnsi="Times New Roman" w:cs="Times New Roman" w:eastAsia="Times New Roman"/>
          <w:sz w:val="32"/>
          <w:szCs w:val="32"/>
          <w:color w:val="000000"/>
          <w:spacing w:val="0"/>
          <w:w w:val="100"/>
          <w:position w:val="0"/>
        </w:rPr>
      </w:r>
    </w:p>
    <w:p>
      <w:pPr>
        <w:spacing w:before="0" w:after="0" w:line="233" w:lineRule="exact"/>
        <w:ind w:left="1159" w:right="-81"/>
        <w:jc w:val="left"/>
        <w:rPr>
          <w:rFonts w:ascii="Times New Roman" w:hAnsi="Times New Roman" w:cs="Times New Roman" w:eastAsia="Times New Roman"/>
          <w:sz w:val="27"/>
          <w:szCs w:val="27"/>
        </w:rPr>
      </w:pPr>
      <w:rPr/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00"/>
          <w:position w:val="1"/>
        </w:rPr>
        <w:t>SOTTUG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26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87"/>
          <w:position w:val="1"/>
        </w:rPr>
        <w:t>NBRU</w:t>
      </w:r>
      <w:r>
        <w:rPr>
          <w:rFonts w:ascii="Times New Roman" w:hAnsi="Times New Roman" w:cs="Times New Roman" w:eastAsia="Times New Roman"/>
          <w:sz w:val="27"/>
          <w:szCs w:val="27"/>
          <w:color w:val="000000"/>
          <w:spacing w:val="0"/>
          <w:w w:val="100"/>
          <w:position w:val="0"/>
        </w:rPr>
      </w:r>
    </w:p>
    <w:p>
      <w:pPr>
        <w:spacing w:before="0" w:after="0" w:line="288" w:lineRule="exact"/>
        <w:ind w:left="1159" w:right="-20"/>
        <w:jc w:val="left"/>
        <w:rPr>
          <w:rFonts w:ascii="Times New Roman" w:hAnsi="Times New Roman" w:cs="Times New Roman" w:eastAsia="Times New Roman"/>
          <w:sz w:val="27"/>
          <w:szCs w:val="27"/>
        </w:rPr>
      </w:pPr>
      <w:rPr/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00"/>
        </w:rPr>
        <w:t>SPECIA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797979"/>
          <w:spacing w:val="0"/>
          <w:w w:val="33"/>
        </w:rPr>
        <w:t>.</w:t>
      </w:r>
      <w:r>
        <w:rPr>
          <w:rFonts w:ascii="Times New Roman" w:hAnsi="Times New Roman" w:cs="Times New Roman" w:eastAsia="Times New Roman"/>
          <w:sz w:val="27"/>
          <w:szCs w:val="27"/>
          <w:color w:val="000000"/>
          <w:spacing w:val="0"/>
          <w:w w:val="100"/>
        </w:rPr>
      </w:r>
    </w:p>
    <w:p>
      <w:pPr>
        <w:spacing w:before="1" w:after="0" w:line="316" w:lineRule="exact"/>
        <w:ind w:left="1169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105"/>
          <w:position w:val="-1"/>
        </w:rPr>
        <w:t>SO'rl'U,BCIA</w:t>
      </w:r>
      <w:r>
        <w:rPr>
          <w:rFonts w:ascii="Times New Roman" w:hAnsi="Times New Roman" w:cs="Times New Roman" w:eastAsia="Times New Roman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08" w:lineRule="auto"/>
        <w:ind w:left="10" w:right="-72" w:firstLine="-10"/>
        <w:jc w:val="both"/>
        <w:rPr>
          <w:rFonts w:ascii="Times New Roman" w:hAnsi="Times New Roman" w:cs="Times New Roman" w:eastAsia="Times New Roman"/>
          <w:sz w:val="30"/>
          <w:szCs w:val="30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</w:rPr>
        <w:t>dizinenza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19"/>
        </w:rPr>
        <w:t>: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19"/>
        </w:rPr>
        <w:t> </w:t>
      </w:r>
      <w:r>
        <w:rPr>
          <w:rFonts w:ascii="Times New Roman" w:hAnsi="Times New Roman" w:cs="Times New Roman" w:eastAsia="Times New Roman"/>
          <w:sz w:val="29"/>
          <w:szCs w:val="29"/>
          <w:color w:val="131313"/>
          <w:spacing w:val="0"/>
          <w:w w:val="100"/>
        </w:rPr>
        <w:t>dizinenza</w:t>
      </w:r>
      <w:r>
        <w:rPr>
          <w:rFonts w:ascii="Times New Roman" w:hAnsi="Times New Roman" w:cs="Times New Roman" w:eastAsia="Times New Roman"/>
          <w:sz w:val="29"/>
          <w:szCs w:val="29"/>
          <w:color w:val="13131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9"/>
          <w:szCs w:val="29"/>
          <w:color w:val="232323"/>
          <w:spacing w:val="0"/>
          <w:w w:val="121"/>
        </w:rPr>
        <w:t>:</w:t>
      </w:r>
      <w:r>
        <w:rPr>
          <w:rFonts w:ascii="Times New Roman" w:hAnsi="Times New Roman" w:cs="Times New Roman" w:eastAsia="Times New Roman"/>
          <w:sz w:val="29"/>
          <w:szCs w:val="29"/>
          <w:color w:val="232323"/>
          <w:spacing w:val="0"/>
          <w:w w:val="121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</w:rPr>
        <w:t>dizinenza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35"/>
        </w:rPr>
        <w:t>: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35"/>
        </w:rPr>
        <w:t> </w:t>
      </w:r>
      <w:r>
        <w:rPr>
          <w:rFonts w:ascii="Times New Roman" w:hAnsi="Times New Roman" w:cs="Times New Roman" w:eastAsia="Times New Roman"/>
          <w:sz w:val="30"/>
          <w:szCs w:val="30"/>
          <w:color w:val="131313"/>
          <w:spacing w:val="0"/>
          <w:w w:val="100"/>
        </w:rPr>
        <w:t>diztnenu</w:t>
      </w:r>
      <w:r>
        <w:rPr>
          <w:rFonts w:ascii="Times New Roman" w:hAnsi="Times New Roman" w:cs="Times New Roman" w:eastAsia="Times New Roman"/>
          <w:sz w:val="30"/>
          <w:szCs w:val="30"/>
          <w:color w:val="131313"/>
          <w:spacing w:val="73"/>
          <w:w w:val="100"/>
        </w:rPr>
        <w:t> </w:t>
      </w:r>
      <w:r>
        <w:rPr>
          <w:rFonts w:ascii="Times New Roman" w:hAnsi="Times New Roman" w:cs="Times New Roman" w:eastAsia="Times New Roman"/>
          <w:sz w:val="30"/>
          <w:szCs w:val="30"/>
          <w:color w:val="232323"/>
          <w:spacing w:val="0"/>
          <w:w w:val="132"/>
        </w:rPr>
        <w:t>:</w:t>
      </w:r>
      <w:r>
        <w:rPr>
          <w:rFonts w:ascii="Times New Roman" w:hAnsi="Times New Roman" w:cs="Times New Roman" w:eastAsia="Times New Roman"/>
          <w:sz w:val="30"/>
          <w:szCs w:val="30"/>
          <w:color w:val="000000"/>
          <w:spacing w:val="0"/>
          <w:w w:val="100"/>
        </w:rPr>
      </w:r>
    </w:p>
    <w:p>
      <w:pPr>
        <w:spacing w:before="1" w:after="0" w:line="160" w:lineRule="exact"/>
        <w:jc w:val="left"/>
        <w:rPr>
          <w:sz w:val="16"/>
          <w:szCs w:val="16"/>
        </w:rPr>
      </w:pPr>
      <w:rPr/>
      <w:r>
        <w:rPr/>
        <w:br w:type="column"/>
      </w:r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232323"/>
          <w:w w:val="85"/>
        </w:rPr>
        <w:t>...</w:t>
      </w:r>
      <w:r>
        <w:rPr>
          <w:rFonts w:ascii="Times New Roman" w:hAnsi="Times New Roman" w:cs="Times New Roman" w:eastAsia="Times New Roman"/>
          <w:sz w:val="28"/>
          <w:szCs w:val="28"/>
          <w:color w:val="232323"/>
          <w:spacing w:val="-34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100"/>
        </w:rPr>
        <w:t>ale</w:t>
      </w:r>
      <w:r>
        <w:rPr>
          <w:rFonts w:ascii="Times New Roman" w:hAnsi="Times New Roman" w:cs="Times New Roman" w:eastAsia="Times New Roman"/>
          <w:sz w:val="28"/>
          <w:szCs w:val="28"/>
          <w:color w:val="000000"/>
          <w:spacing w:val="0"/>
          <w:w w:val="100"/>
        </w:rPr>
      </w:r>
    </w:p>
    <w:p>
      <w:pPr>
        <w:spacing w:before="9" w:after="0" w:line="299" w:lineRule="exact"/>
        <w:ind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343434"/>
          <w:spacing w:val="0"/>
          <w:w w:val="100"/>
          <w:position w:val="-2"/>
        </w:rPr>
        <w:t>••</w:t>
      </w:r>
      <w:r>
        <w:rPr>
          <w:rFonts w:ascii="Times New Roman" w:hAnsi="Times New Roman" w:cs="Times New Roman" w:eastAsia="Times New Roman"/>
          <w:sz w:val="28"/>
          <w:szCs w:val="28"/>
          <w:color w:val="343434"/>
          <w:spacing w:val="-22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100"/>
          <w:position w:val="-2"/>
        </w:rPr>
        <w:t>inata</w:t>
      </w:r>
      <w:r>
        <w:rPr>
          <w:rFonts w:ascii="Times New Roman" w:hAnsi="Times New Roman" w:cs="Times New Roman" w:eastAsia="Times New Roman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243" w:lineRule="exact"/>
        <w:ind w:left="10" w:right="-20"/>
        <w:jc w:val="left"/>
        <w:rPr>
          <w:rFonts w:ascii="Arial" w:hAnsi="Arial" w:cs="Arial" w:eastAsia="Arial"/>
          <w:sz w:val="26"/>
          <w:szCs w:val="26"/>
        </w:rPr>
      </w:pPr>
      <w:rPr/>
      <w:r>
        <w:rPr>
          <w:rFonts w:ascii="Arial" w:hAnsi="Arial" w:cs="Arial" w:eastAsia="Arial"/>
          <w:sz w:val="26"/>
          <w:szCs w:val="26"/>
          <w:color w:val="343434"/>
          <w:w w:val="85"/>
          <w:position w:val="1"/>
        </w:rPr>
        <w:t>..</w:t>
      </w:r>
      <w:r>
        <w:rPr>
          <w:rFonts w:ascii="Arial" w:hAnsi="Arial" w:cs="Arial" w:eastAsia="Arial"/>
          <w:sz w:val="26"/>
          <w:szCs w:val="26"/>
          <w:color w:val="343434"/>
          <w:spacing w:val="7"/>
          <w:w w:val="85"/>
          <w:position w:val="1"/>
        </w:rPr>
        <w:t>.</w:t>
      </w:r>
      <w:r>
        <w:rPr>
          <w:rFonts w:ascii="Arial" w:hAnsi="Arial" w:cs="Arial" w:eastAsia="Arial"/>
          <w:sz w:val="26"/>
          <w:szCs w:val="26"/>
          <w:color w:val="232323"/>
          <w:spacing w:val="0"/>
          <w:w w:val="83"/>
          <w:position w:val="1"/>
        </w:rPr>
        <w:t>aœa</w:t>
      </w:r>
      <w:r>
        <w:rPr>
          <w:rFonts w:ascii="Arial" w:hAnsi="Arial" w:cs="Arial" w:eastAsia="Arial"/>
          <w:sz w:val="26"/>
          <w:szCs w:val="26"/>
          <w:color w:val="000000"/>
          <w:spacing w:val="0"/>
          <w:w w:val="100"/>
          <w:position w:val="0"/>
        </w:rPr>
      </w:r>
    </w:p>
    <w:p>
      <w:pPr>
        <w:spacing w:before="15" w:after="0" w:line="240" w:lineRule="auto"/>
        <w:ind w:left="19" w:right="-84"/>
        <w:jc w:val="left"/>
        <w:rPr>
          <w:rFonts w:ascii="Times New Roman" w:hAnsi="Times New Roman" w:cs="Times New Roman" w:eastAsia="Times New Roman"/>
          <w:sz w:val="29"/>
          <w:szCs w:val="29"/>
        </w:rPr>
      </w:pPr>
      <w:rPr/>
      <w:r>
        <w:rPr>
          <w:rFonts w:ascii="Times New Roman" w:hAnsi="Times New Roman" w:cs="Times New Roman" w:eastAsia="Times New Roman"/>
          <w:sz w:val="29"/>
          <w:szCs w:val="29"/>
          <w:color w:val="232323"/>
          <w:w w:val="90"/>
        </w:rPr>
        <w:t>•</w:t>
      </w:r>
      <w:r>
        <w:rPr>
          <w:rFonts w:ascii="Times New Roman" w:hAnsi="Times New Roman" w:cs="Times New Roman" w:eastAsia="Times New Roman"/>
          <w:sz w:val="29"/>
          <w:szCs w:val="29"/>
          <w:color w:val="232323"/>
          <w:spacing w:val="12"/>
          <w:w w:val="90"/>
        </w:rPr>
        <w:t>·</w:t>
      </w:r>
      <w:r>
        <w:rPr>
          <w:rFonts w:ascii="Times New Roman" w:hAnsi="Times New Roman" w:cs="Times New Roman" w:eastAsia="Times New Roman"/>
          <w:sz w:val="29"/>
          <w:szCs w:val="29"/>
          <w:color w:val="131313"/>
          <w:spacing w:val="0"/>
          <w:w w:val="92"/>
        </w:rPr>
        <w:t>oidata</w:t>
      </w:r>
      <w:r>
        <w:rPr>
          <w:rFonts w:ascii="Times New Roman" w:hAnsi="Times New Roman" w:cs="Times New Roman" w:eastAsia="Times New Roman"/>
          <w:sz w:val="29"/>
          <w:szCs w:val="29"/>
          <w:color w:val="000000"/>
          <w:spacing w:val="0"/>
          <w:w w:val="100"/>
        </w:rPr>
      </w:r>
    </w:p>
    <w:p>
      <w:pPr>
        <w:spacing w:before="7" w:after="0" w:line="160" w:lineRule="exact"/>
        <w:jc w:val="left"/>
        <w:rPr>
          <w:sz w:val="16"/>
          <w:szCs w:val="16"/>
        </w:rPr>
      </w:pPr>
      <w:rPr/>
      <w:r>
        <w:rPr/>
        <w:br w:type="column"/>
      </w:r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28" w:lineRule="auto"/>
        <w:ind w:left="5" w:right="1295" w:firstLine="-5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343434"/>
          <w:spacing w:val="0"/>
          <w:w w:val="124"/>
        </w:rPr>
        <w:t>(·</w:t>
      </w:r>
      <w:r>
        <w:rPr>
          <w:rFonts w:ascii="Times New Roman" w:hAnsi="Times New Roman" w:cs="Times New Roman" w:eastAsia="Times New Roman"/>
          <w:sz w:val="25"/>
          <w:szCs w:val="25"/>
          <w:color w:val="343434"/>
          <w:spacing w:val="0"/>
          <w:w w:val="12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32323"/>
          <w:spacing w:val="0"/>
          <w:w w:val="100"/>
        </w:rPr>
        <w:t>(··inêe)</w:t>
      </w:r>
      <w:r>
        <w:rPr>
          <w:rFonts w:ascii="Times New Roman" w:hAnsi="Times New Roman" w:cs="Times New Roman" w:eastAsia="Times New Roman"/>
          <w:sz w:val="25"/>
          <w:szCs w:val="25"/>
          <w:color w:val="23232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-20"/>
          <w:w w:val="107"/>
        </w:rPr>
        <w:t>(</w:t>
      </w:r>
      <w:r>
        <w:rPr>
          <w:rFonts w:ascii="Times New Roman" w:hAnsi="Times New Roman" w:cs="Times New Roman" w:eastAsia="Times New Roman"/>
          <w:sz w:val="25"/>
          <w:szCs w:val="25"/>
          <w:color w:val="343434"/>
          <w:spacing w:val="0"/>
          <w:w w:val="86"/>
        </w:rPr>
        <w:t>.</w:t>
      </w:r>
      <w:r>
        <w:rPr>
          <w:rFonts w:ascii="Times New Roman" w:hAnsi="Times New Roman" w:cs="Times New Roman" w:eastAsia="Times New Roman"/>
          <w:sz w:val="25"/>
          <w:szCs w:val="25"/>
          <w:color w:val="343434"/>
          <w:spacing w:val="2"/>
          <w:w w:val="86"/>
        </w:rPr>
        <w:t>.</w:t>
      </w:r>
      <w:r>
        <w:rPr>
          <w:rFonts w:ascii="Times New Roman" w:hAnsi="Times New Roman" w:cs="Times New Roman" w:eastAsia="Times New Roman"/>
          <w:sz w:val="25"/>
          <w:szCs w:val="25"/>
          <w:color w:val="343434"/>
          <w:spacing w:val="0"/>
          <w:w w:val="121"/>
        </w:rPr>
        <w:t>acêe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17" w:after="0" w:line="240" w:lineRule="auto"/>
        <w:ind w:left="19" w:right="-20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232323"/>
          <w:w w:val="98"/>
        </w:rPr>
        <w:t>(·</w:t>
      </w:r>
      <w:r>
        <w:rPr>
          <w:rFonts w:ascii="Times New Roman" w:hAnsi="Times New Roman" w:cs="Times New Roman" w:eastAsia="Times New Roman"/>
          <w:sz w:val="25"/>
          <w:szCs w:val="25"/>
          <w:color w:val="232323"/>
          <w:w w:val="105"/>
        </w:rPr>
        <w:t>oidée)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100"/>
          <w:cols w:num="4" w:equalWidth="0">
            <w:col w:w="2970" w:space="815"/>
            <w:col w:w="1310" w:space="1397"/>
            <w:col w:w="861" w:space="1812"/>
            <w:col w:w="2115"/>
          </w:cols>
        </w:sectPr>
      </w:pPr>
      <w:rPr/>
    </w:p>
    <w:p>
      <w:pPr>
        <w:spacing w:before="18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100"/>
        </w:sectPr>
      </w:pPr>
      <w:rPr/>
    </w:p>
    <w:p>
      <w:pPr>
        <w:spacing w:before="20" w:after="0" w:line="240" w:lineRule="auto"/>
        <w:ind w:left="123" w:right="-20"/>
        <w:jc w:val="left"/>
        <w:tabs>
          <w:tab w:pos="2200" w:val="left"/>
        </w:tabs>
        <w:rPr>
          <w:rFonts w:ascii="Arial" w:hAnsi="Arial" w:cs="Arial" w:eastAsia="Arial"/>
          <w:sz w:val="31"/>
          <w:szCs w:val="31"/>
        </w:rPr>
      </w:pPr>
      <w:rPr/>
      <w:r>
        <w:rPr>
          <w:rFonts w:ascii="Arial" w:hAnsi="Arial" w:cs="Arial" w:eastAsia="Arial"/>
          <w:sz w:val="31"/>
          <w:szCs w:val="31"/>
          <w:color w:val="232323"/>
          <w:spacing w:val="0"/>
          <w:w w:val="330"/>
        </w:rPr>
        <w:t>-</w:t>
      </w:r>
      <w:r>
        <w:rPr>
          <w:rFonts w:ascii="Arial" w:hAnsi="Arial" w:cs="Arial" w:eastAsia="Arial"/>
          <w:sz w:val="31"/>
          <w:szCs w:val="31"/>
          <w:color w:val="232323"/>
          <w:spacing w:val="-97"/>
          <w:w w:val="330"/>
        </w:rPr>
        <w:t> </w:t>
      </w:r>
      <w:r>
        <w:rPr>
          <w:rFonts w:ascii="Arial" w:hAnsi="Arial" w:cs="Arial" w:eastAsia="Arial"/>
          <w:sz w:val="31"/>
          <w:szCs w:val="31"/>
          <w:color w:val="565656"/>
          <w:spacing w:val="-34"/>
          <w:w w:val="62"/>
        </w:rPr>
        <w:t>.</w:t>
      </w:r>
      <w:r>
        <w:rPr>
          <w:rFonts w:ascii="Arial" w:hAnsi="Arial" w:cs="Arial" w:eastAsia="Arial"/>
          <w:sz w:val="31"/>
          <w:szCs w:val="31"/>
          <w:color w:val="232323"/>
          <w:spacing w:val="0"/>
          <w:w w:val="77"/>
        </w:rPr>
        <w:t>.</w:t>
      </w:r>
      <w:r>
        <w:rPr>
          <w:rFonts w:ascii="Arial" w:hAnsi="Arial" w:cs="Arial" w:eastAsia="Arial"/>
          <w:sz w:val="31"/>
          <w:szCs w:val="31"/>
          <w:color w:val="232323"/>
          <w:spacing w:val="0"/>
          <w:w w:val="100"/>
        </w:rPr>
        <w:tab/>
      </w:r>
      <w:r>
        <w:rPr>
          <w:rFonts w:ascii="Arial" w:hAnsi="Arial" w:cs="Arial" w:eastAsia="Arial"/>
          <w:sz w:val="31"/>
          <w:szCs w:val="31"/>
          <w:color w:val="232323"/>
          <w:spacing w:val="0"/>
          <w:w w:val="100"/>
        </w:rPr>
      </w:r>
      <w:r>
        <w:rPr>
          <w:rFonts w:ascii="Arial" w:hAnsi="Arial" w:cs="Arial" w:eastAsia="Arial"/>
          <w:sz w:val="31"/>
          <w:szCs w:val="31"/>
          <w:color w:val="797979"/>
          <w:spacing w:val="0"/>
          <w:w w:val="53"/>
        </w:rPr>
        <w:t>i</w:t>
      </w:r>
      <w:r>
        <w:rPr>
          <w:rFonts w:ascii="Arial" w:hAnsi="Arial" w:cs="Arial" w:eastAsia="Arial"/>
          <w:sz w:val="31"/>
          <w:szCs w:val="31"/>
          <w:color w:val="000000"/>
          <w:spacing w:val="0"/>
          <w:w w:val="100"/>
        </w:rPr>
      </w:r>
    </w:p>
    <w:p>
      <w:pPr>
        <w:spacing w:before="8" w:after="0" w:line="327" w:lineRule="exact"/>
        <w:ind w:left="728" w:right="-84"/>
        <w:jc w:val="left"/>
        <w:rPr>
          <w:rFonts w:ascii="Times New Roman" w:hAnsi="Times New Roman" w:cs="Times New Roman" w:eastAsia="Times New Roman"/>
          <w:sz w:val="27"/>
          <w:szCs w:val="27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565656"/>
          <w:spacing w:val="0"/>
          <w:w w:val="50"/>
          <w:position w:val="-1"/>
        </w:rPr>
        <w:t>·</w:t>
      </w:r>
      <w:r>
        <w:rPr>
          <w:rFonts w:ascii="Times New Roman" w:hAnsi="Times New Roman" w:cs="Times New Roman" w:eastAsia="Times New Roman"/>
          <w:sz w:val="28"/>
          <w:szCs w:val="28"/>
          <w:color w:val="565656"/>
          <w:spacing w:val="0"/>
          <w:w w:val="50"/>
          <w:position w:val="-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565656"/>
          <w:spacing w:val="1"/>
          <w:w w:val="50"/>
          <w:position w:val="-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86"/>
          <w:position w:val="-1"/>
        </w:rPr>
        <w:t>CLASSJFJ</w:t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-64"/>
          <w:w w:val="86"/>
          <w:position w:val="-1"/>
        </w:rPr>
        <w:t>C</w:t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86"/>
          <w:position w:val="-1"/>
        </w:rPr>
        <w:t>?..IONE</w:t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-8"/>
          <w:w w:val="86"/>
          <w:position w:val="-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232323"/>
          <w:spacing w:val="0"/>
          <w:w w:val="86"/>
          <w:position w:val="-1"/>
        </w:rPr>
        <w:t>Dl</w:t>
      </w:r>
      <w:r>
        <w:rPr>
          <w:rFonts w:ascii="Times New Roman" w:hAnsi="Times New Roman" w:cs="Times New Roman" w:eastAsia="Times New Roman"/>
          <w:sz w:val="28"/>
          <w:szCs w:val="28"/>
          <w:color w:val="232323"/>
          <w:spacing w:val="0"/>
          <w:w w:val="86"/>
          <w:position w:val="-1"/>
        </w:rPr>
        <w:t> </w:t>
      </w:r>
      <w:r>
        <w:rPr>
          <w:rFonts w:ascii="Arial" w:hAnsi="Arial" w:cs="Arial" w:eastAsia="Arial"/>
          <w:sz w:val="29"/>
          <w:szCs w:val="29"/>
          <w:color w:val="131313"/>
          <w:spacing w:val="-7"/>
          <w:w w:val="282"/>
          <w:position w:val="-1"/>
        </w:rPr>
        <w:t>l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93"/>
          <w:position w:val="-1"/>
        </w:rPr>
        <w:t>VEGETALl</w:t>
      </w:r>
      <w:r>
        <w:rPr>
          <w:rFonts w:ascii="Times New Roman" w:hAnsi="Times New Roman" w:cs="Times New Roman" w:eastAsia="Times New Roman"/>
          <w:sz w:val="27"/>
          <w:szCs w:val="27"/>
          <w:color w:val="000000"/>
          <w:spacing w:val="0"/>
          <w:w w:val="100"/>
          <w:position w:val="0"/>
        </w:rPr>
      </w:r>
    </w:p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/>
        <w:br w:type="column"/>
      </w:r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27"/>
          <w:szCs w:val="27"/>
        </w:rPr>
      </w:pPr>
      <w:rPr/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94"/>
        </w:rPr>
        <w:t>ALGHE,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-12"/>
          <w:w w:val="94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232323"/>
          <w:spacing w:val="0"/>
          <w:w w:val="94"/>
        </w:rPr>
        <w:t>FUNGIII,</w:t>
      </w:r>
      <w:r>
        <w:rPr>
          <w:rFonts w:ascii="Times New Roman" w:hAnsi="Times New Roman" w:cs="Times New Roman" w:eastAsia="Times New Roman"/>
          <w:sz w:val="27"/>
          <w:szCs w:val="27"/>
          <w:color w:val="232323"/>
          <w:spacing w:val="4"/>
          <w:w w:val="94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00"/>
        </w:rPr>
        <w:t>PlANTE</w:t>
      </w:r>
      <w:r>
        <w:rPr>
          <w:rFonts w:ascii="Times New Roman" w:hAnsi="Times New Roman" w:cs="Times New Roman" w:eastAsia="Times New Roman"/>
          <w:sz w:val="27"/>
          <w:szCs w:val="27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100"/>
          <w:cols w:num="2" w:equalWidth="0">
            <w:col w:w="4574" w:space="626"/>
            <w:col w:w="6080"/>
          </w:cols>
        </w:sectPr>
      </w:pPr>
      <w:rPr/>
    </w:p>
    <w:p>
      <w:pPr>
        <w:spacing w:before="0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100"/>
        </w:sectPr>
      </w:pPr>
      <w:rPr/>
    </w:p>
    <w:p>
      <w:pPr>
        <w:spacing w:before="47" w:after="0" w:line="240" w:lineRule="auto"/>
        <w:ind w:right="187"/>
        <w:jc w:val="right"/>
        <w:rPr>
          <w:rFonts w:ascii="Times New Roman" w:hAnsi="Times New Roman" w:cs="Times New Roman" w:eastAsia="Times New Roman"/>
          <w:sz w:val="10"/>
          <w:szCs w:val="10"/>
        </w:rPr>
      </w:pPr>
      <w:rPr/>
      <w:r>
        <w:rPr>
          <w:rFonts w:ascii="Times New Roman" w:hAnsi="Times New Roman" w:cs="Times New Roman" w:eastAsia="Times New Roman"/>
          <w:sz w:val="10"/>
          <w:szCs w:val="10"/>
          <w:color w:val="797979"/>
          <w:spacing w:val="0"/>
          <w:w w:val="55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000000"/>
          <w:spacing w:val="0"/>
          <w:w w:val="100"/>
        </w:rPr>
      </w:r>
    </w:p>
    <w:p>
      <w:pPr>
        <w:spacing w:before="42" w:after="0" w:line="240" w:lineRule="auto"/>
        <w:ind w:right="190"/>
        <w:jc w:val="right"/>
        <w:rPr>
          <w:rFonts w:ascii="Arial" w:hAnsi="Arial" w:cs="Arial" w:eastAsia="Arial"/>
          <w:sz w:val="7"/>
          <w:szCs w:val="7"/>
        </w:rPr>
      </w:pPr>
      <w:rPr/>
      <w:r>
        <w:rPr>
          <w:rFonts w:ascii="Arial" w:hAnsi="Arial" w:cs="Arial" w:eastAsia="Arial"/>
          <w:sz w:val="7"/>
          <w:szCs w:val="7"/>
          <w:color w:val="797979"/>
          <w:spacing w:val="0"/>
          <w:w w:val="52"/>
        </w:rPr>
        <w:t>1</w:t>
      </w:r>
      <w:r>
        <w:rPr>
          <w:rFonts w:ascii="Arial" w:hAnsi="Arial" w:cs="Arial" w:eastAsia="Arial"/>
          <w:sz w:val="7"/>
          <w:szCs w:val="7"/>
          <w:color w:val="000000"/>
          <w:spacing w:val="0"/>
          <w:w w:val="100"/>
        </w:rPr>
      </w:r>
    </w:p>
    <w:p>
      <w:pPr>
        <w:spacing w:before="4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40" w:lineRule="auto"/>
        <w:ind w:left="948" w:right="-78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131313"/>
          <w:w w:val="97"/>
        </w:rPr>
        <w:t>CRlPTOG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-7"/>
          <w:w w:val="97"/>
        </w:rPr>
        <w:t>A</w:t>
      </w:r>
      <w:r>
        <w:rPr>
          <w:rFonts w:ascii="Times New Roman" w:hAnsi="Times New Roman" w:cs="Times New Roman" w:eastAsia="Times New Roman"/>
          <w:sz w:val="25"/>
          <w:szCs w:val="25"/>
          <w:color w:val="343434"/>
          <w:spacing w:val="-30"/>
          <w:w w:val="168"/>
        </w:rPr>
        <w:t>1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78"/>
        </w:rPr>
        <w:t>11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93" w:lineRule="exact"/>
        <w:ind w:right="173"/>
        <w:jc w:val="right"/>
        <w:rPr>
          <w:rFonts w:ascii="Arial" w:hAnsi="Arial" w:cs="Arial" w:eastAsia="Arial"/>
          <w:sz w:val="27"/>
          <w:szCs w:val="27"/>
        </w:rPr>
      </w:pPr>
      <w:rPr/>
      <w:r>
        <w:rPr>
          <w:rFonts w:ascii="Arial" w:hAnsi="Arial" w:cs="Arial" w:eastAsia="Arial"/>
          <w:sz w:val="27"/>
          <w:szCs w:val="27"/>
          <w:color w:val="919191"/>
          <w:spacing w:val="0"/>
          <w:w w:val="61"/>
          <w:position w:val="-2"/>
        </w:rPr>
        <w:t>i</w:t>
      </w:r>
      <w:r>
        <w:rPr>
          <w:rFonts w:ascii="Arial" w:hAnsi="Arial" w:cs="Arial" w:eastAsia="Arial"/>
          <w:sz w:val="27"/>
          <w:szCs w:val="27"/>
          <w:color w:val="000000"/>
          <w:spacing w:val="0"/>
          <w:w w:val="100"/>
          <w:position w:val="0"/>
        </w:rPr>
      </w:r>
    </w:p>
    <w:p>
      <w:pPr>
        <w:spacing w:before="0" w:after="0" w:line="31" w:lineRule="exact"/>
        <w:ind w:right="174"/>
        <w:jc w:val="righ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919191"/>
          <w:spacing w:val="0"/>
          <w:w w:val="136"/>
          <w:position w:val="-6"/>
        </w:rPr>
        <w:t>i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5" w:after="0" w:line="120" w:lineRule="exact"/>
        <w:jc w:val="left"/>
        <w:rPr>
          <w:sz w:val="12"/>
          <w:szCs w:val="12"/>
        </w:rPr>
      </w:pPr>
      <w:rPr/>
      <w:r>
        <w:rPr/>
        <w:br w:type="column"/>
      </w:r>
      <w:r>
        <w:rPr>
          <w:sz w:val="12"/>
          <w:szCs w:val="12"/>
        </w:rPr>
      </w:r>
    </w:p>
    <w:p>
      <w:pPr>
        <w:spacing w:before="0" w:after="0" w:line="216" w:lineRule="auto"/>
        <w:ind w:left="5" w:right="-67" w:firstLine="-5"/>
        <w:jc w:val="left"/>
        <w:rPr>
          <w:rFonts w:ascii="Times New Roman" w:hAnsi="Times New Roman" w:cs="Times New Roman" w:eastAsia="Times New Roman"/>
          <w:sz w:val="27"/>
          <w:szCs w:val="27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100"/>
        </w:rPr>
        <w:t>TALlOFlTl</w:t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</w:rPr>
        <w:t>BRlOFJTl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90"/>
        </w:rPr>
        <w:t>PTER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90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90"/>
        </w:rPr>
        <w:t>DOFITI</w:t>
      </w:r>
      <w:r>
        <w:rPr>
          <w:rFonts w:ascii="Times New Roman" w:hAnsi="Times New Roman" w:cs="Times New Roman" w:eastAsia="Times New Roman"/>
          <w:sz w:val="27"/>
          <w:szCs w:val="27"/>
          <w:color w:val="000000"/>
          <w:spacing w:val="0"/>
          <w:w w:val="100"/>
        </w:rPr>
      </w:r>
    </w:p>
    <w:p>
      <w:pPr>
        <w:spacing w:before="28" w:after="0" w:line="318" w:lineRule="exact"/>
        <w:ind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/>
        <w:br w:type="column"/>
      </w:r>
      <w:r>
        <w:rPr>
          <w:rFonts w:ascii="Arial" w:hAnsi="Arial" w:cs="Arial" w:eastAsia="Arial"/>
          <w:sz w:val="27"/>
          <w:szCs w:val="27"/>
          <w:color w:val="131313"/>
          <w:spacing w:val="0"/>
          <w:w w:val="88"/>
          <w:position w:val="-1"/>
        </w:rPr>
        <w:t>ALGHE</w:t>
      </w:r>
      <w:r>
        <w:rPr>
          <w:rFonts w:ascii="Arial" w:hAnsi="Arial" w:cs="Arial" w:eastAsia="Arial"/>
          <w:sz w:val="27"/>
          <w:szCs w:val="27"/>
          <w:color w:val="131313"/>
          <w:spacing w:val="-7"/>
          <w:w w:val="88"/>
          <w:position w:val="-1"/>
        </w:rPr>
        <w:t> </w:t>
      </w:r>
      <w:r>
        <w:rPr>
          <w:rFonts w:ascii="Arial" w:hAnsi="Arial" w:cs="Arial" w:eastAsia="Arial"/>
          <w:sz w:val="27"/>
          <w:szCs w:val="27"/>
          <w:color w:val="131313"/>
          <w:spacing w:val="0"/>
          <w:w w:val="88"/>
          <w:position w:val="-1"/>
        </w:rPr>
        <w:t>AQUATlCHE.</w:t>
      </w:r>
      <w:r>
        <w:rPr>
          <w:rFonts w:ascii="Arial" w:hAnsi="Arial" w:cs="Arial" w:eastAsia="Arial"/>
          <w:sz w:val="27"/>
          <w:szCs w:val="27"/>
          <w:color w:val="131313"/>
          <w:spacing w:val="12"/>
          <w:w w:val="88"/>
          <w:position w:val="-1"/>
        </w:rPr>
        <w:t> </w:t>
      </w:r>
      <w:r>
        <w:rPr>
          <w:rFonts w:ascii="Arial" w:hAnsi="Arial" w:cs="Arial" w:eastAsia="Arial"/>
          <w:sz w:val="27"/>
          <w:szCs w:val="27"/>
          <w:color w:val="232323"/>
          <w:spacing w:val="0"/>
          <w:w w:val="89"/>
          <w:position w:val="-1"/>
        </w:rPr>
        <w:t>FUNGHl</w:t>
      </w:r>
      <w:r>
        <w:rPr>
          <w:rFonts w:ascii="Arial" w:hAnsi="Arial" w:cs="Arial" w:eastAsia="Arial"/>
          <w:sz w:val="27"/>
          <w:szCs w:val="27"/>
          <w:color w:val="232323"/>
          <w:spacing w:val="-51"/>
          <w:w w:val="100"/>
          <w:position w:val="-1"/>
        </w:rPr>
        <w:t> </w:t>
      </w:r>
      <w:r>
        <w:rPr>
          <w:rFonts w:ascii="Arial" w:hAnsi="Arial" w:cs="Arial" w:eastAsia="Arial"/>
          <w:sz w:val="27"/>
          <w:szCs w:val="27"/>
          <w:color w:val="13131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7"/>
          <w:szCs w:val="27"/>
          <w:color w:val="131313"/>
          <w:spacing w:val="-24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100"/>
          <w:position w:val="-1"/>
        </w:rPr>
        <w:t>UCHENNl</w:t>
      </w:r>
      <w:r>
        <w:rPr>
          <w:rFonts w:ascii="Times New Roman" w:hAnsi="Times New Roman" w:cs="Times New Roman" w:eastAsia="Times New Roman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252" w:lineRule="exact"/>
        <w:ind w:left="125" w:right="-20"/>
        <w:jc w:val="left"/>
        <w:tabs>
          <w:tab w:pos="214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Arial" w:hAnsi="Arial" w:cs="Arial" w:eastAsia="Arial"/>
          <w:sz w:val="18"/>
          <w:szCs w:val="18"/>
          <w:color w:val="131313"/>
          <w:spacing w:val="0"/>
          <w:w w:val="100"/>
        </w:rPr>
        <w:t>(MU</w:t>
      </w:r>
      <w:r>
        <w:rPr>
          <w:rFonts w:ascii="Arial" w:hAnsi="Arial" w:cs="Arial" w:eastAsia="Arial"/>
          <w:sz w:val="18"/>
          <w:szCs w:val="18"/>
          <w:color w:val="131313"/>
          <w:spacing w:val="0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131313"/>
          <w:spacing w:val="0"/>
          <w:w w:val="100"/>
        </w:rPr>
        <w:t>%.!...êTC)</w:t>
        <w:tab/>
      </w:r>
      <w:r>
        <w:rPr>
          <w:rFonts w:ascii="Arial" w:hAnsi="Arial" w:cs="Arial" w:eastAsia="Arial"/>
          <w:sz w:val="18"/>
          <w:szCs w:val="18"/>
          <w:color w:val="131313"/>
          <w:spacing w:val="0"/>
          <w:w w:val="100"/>
        </w:rPr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96"/>
        </w:rPr>
        <w:t>PlANTE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7"/>
          <w:w w:val="96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32323"/>
          <w:spacing w:val="0"/>
          <w:w w:val="96"/>
        </w:rPr>
        <w:t>TARRESTRE</w:t>
      </w:r>
      <w:r>
        <w:rPr>
          <w:rFonts w:ascii="Times New Roman" w:hAnsi="Times New Roman" w:cs="Times New Roman" w:eastAsia="Times New Roman"/>
          <w:sz w:val="25"/>
          <w:szCs w:val="25"/>
          <w:color w:val="232323"/>
          <w:spacing w:val="-8"/>
          <w:w w:val="96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</w:rPr>
        <w:t>MARlNE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0" w:after="0" w:line="297" w:lineRule="exact"/>
        <w:ind w:left="134" w:right="-20"/>
        <w:jc w:val="left"/>
        <w:tabs>
          <w:tab w:pos="2140" w:val="left"/>
        </w:tabs>
        <w:rPr>
          <w:rFonts w:ascii="Times New Roman" w:hAnsi="Times New Roman" w:cs="Times New Roman" w:eastAsia="Times New Roman"/>
          <w:sz w:val="27"/>
          <w:szCs w:val="27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0"/>
        </w:rPr>
        <w:t>(fJtEiTI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18"/>
        </w:rPr>
        <w:t>..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-4"/>
          <w:w w:val="118"/>
        </w:rPr>
        <w:t>.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82"/>
        </w:rPr>
        <w:t>erc;)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</w:rPr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89"/>
        </w:rPr>
        <w:t>PlANTE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7"/>
          <w:w w:val="89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10"/>
          <w:w w:val="89"/>
        </w:rPr>
        <w:t>T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89"/>
        </w:rPr>
        <w:t>ARRES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1"/>
          <w:w w:val="89"/>
        </w:rPr>
        <w:t>T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89"/>
        </w:rPr>
        <w:t>RE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-10"/>
          <w:w w:val="89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89"/>
        </w:rPr>
        <w:t>E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-3"/>
          <w:w w:val="89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00"/>
        </w:rPr>
        <w:t>MARlNE</w:t>
      </w:r>
      <w:r>
        <w:rPr>
          <w:rFonts w:ascii="Times New Roman" w:hAnsi="Times New Roman" w:cs="Times New Roman" w:eastAsia="Times New Roman"/>
          <w:sz w:val="27"/>
          <w:szCs w:val="27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100"/>
          <w:cols w:num="3" w:equalWidth="0">
            <w:col w:w="2450" w:space="403"/>
            <w:col w:w="1456" w:space="704"/>
            <w:col w:w="6267"/>
          </w:cols>
        </w:sectPr>
      </w:pPr>
      <w:rPr/>
    </w:p>
    <w:p>
      <w:pPr>
        <w:spacing w:before="56" w:after="0" w:line="310" w:lineRule="exact"/>
        <w:ind w:left="1038" w:right="-80"/>
        <w:jc w:val="left"/>
        <w:tabs>
          <w:tab w:pos="2880" w:val="left"/>
        </w:tabs>
        <w:rPr>
          <w:rFonts w:ascii="Times New Roman" w:hAnsi="Times New Roman" w:cs="Times New Roman" w:eastAsia="Times New Roman"/>
          <w:sz w:val="27"/>
          <w:szCs w:val="27"/>
        </w:rPr>
      </w:pPr>
      <w:rPr/>
      <w:r>
        <w:rPr/>
        <w:pict>
          <v:shape style="position:absolute;margin-left:31.68pt;margin-top:572.159973pt;width:30.719999pt;height:3.84pt;mso-position-horizontal-relative:page;mso-position-vertical-relative:page;z-index:-5166" type="#_x0000_t75">
            <v:imagedata r:id="rId8" o:title=""/>
          </v:shape>
        </w:pict>
      </w:r>
      <w:r>
        <w:rPr/>
        <w:pict>
          <v:shape style="position:absolute;margin-left:31.68pt;margin-top:706.559998pt;width:30.719999pt;height:3.84pt;mso-position-horizontal-relative:page;mso-position-vertical-relative:page;z-index:-5165" type="#_x0000_t75">
            <v:imagedata r:id="rId9" o:title=""/>
          </v:shape>
        </w:pict>
      </w:r>
      <w:r>
        <w:rPr/>
        <w:pict>
          <v:group style="position:absolute;margin-left:.719758pt;margin-top:629.160461pt;width:593.560484pt;height:.1pt;mso-position-horizontal-relative:page;mso-position-vertical-relative:page;z-index:-5161" coordorigin="14,12583" coordsize="11871,2">
            <v:shape style="position:absolute;left:14;top:12583;width:11871;height:2" coordorigin="14,12583" coordsize="11871,0" path="m14,12583l11886,12583e" filled="f" stroked="t" strokeweight=".479839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7"/>
          <w:szCs w:val="27"/>
          <w:color w:val="232323"/>
          <w:spacing w:val="0"/>
          <w:w w:val="100"/>
        </w:rPr>
        <w:t>ANEROO</w:t>
      </w:r>
      <w:r>
        <w:rPr>
          <w:rFonts w:ascii="Times New Roman" w:hAnsi="Times New Roman" w:cs="Times New Roman" w:eastAsia="Times New Roman"/>
          <w:sz w:val="27"/>
          <w:szCs w:val="27"/>
          <w:color w:val="232323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232323"/>
          <w:spacing w:val="0"/>
          <w:w w:val="100"/>
        </w:rPr>
        <w:t>MI</w:t>
      </w:r>
      <w:r>
        <w:rPr>
          <w:rFonts w:ascii="Times New Roman" w:hAnsi="Times New Roman" w:cs="Times New Roman" w:eastAsia="Times New Roman"/>
          <w:sz w:val="27"/>
          <w:szCs w:val="27"/>
          <w:color w:val="232323"/>
          <w:spacing w:val="-54"/>
          <w:w w:val="100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23232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7"/>
          <w:szCs w:val="27"/>
          <w:color w:val="232323"/>
          <w:spacing w:val="0"/>
          <w:w w:val="100"/>
        </w:rPr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86"/>
        </w:rPr>
        <w:t>OHllt-llNOSPERMl</w:t>
      </w:r>
      <w:r>
        <w:rPr>
          <w:rFonts w:ascii="Times New Roman" w:hAnsi="Times New Roman" w:cs="Times New Roman" w:eastAsia="Times New Roman"/>
          <w:sz w:val="27"/>
          <w:szCs w:val="27"/>
          <w:color w:val="000000"/>
          <w:spacing w:val="0"/>
          <w:w w:val="100"/>
        </w:rPr>
      </w:r>
    </w:p>
    <w:p>
      <w:pPr>
        <w:spacing w:before="0" w:after="0" w:line="246" w:lineRule="exact"/>
        <w:ind w:left="2220" w:right="-20"/>
        <w:jc w:val="left"/>
        <w:tabs>
          <w:tab w:pos="290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10"/>
          <w:szCs w:val="10"/>
          <w:color w:val="797979"/>
          <w:spacing w:val="0"/>
          <w:w w:val="55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797979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10"/>
          <w:szCs w:val="10"/>
          <w:color w:val="797979"/>
          <w:spacing w:val="0"/>
          <w:w w:val="100"/>
        </w:rPr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</w:rPr>
        <w:t>ANG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00"/>
        </w:rPr>
        <w:t>IOSPER.MI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0" w:after="0" w:line="157" w:lineRule="exact"/>
        <w:ind w:left="2186" w:right="2467"/>
        <w:jc w:val="center"/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919191"/>
          <w:spacing w:val="0"/>
          <w:w w:val="91"/>
          <w:position w:val="-1"/>
        </w:rPr>
        <w:t>l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  <w:position w:val="0"/>
        </w:rPr>
      </w:r>
    </w:p>
    <w:p>
      <w:pPr>
        <w:spacing w:before="0" w:after="0" w:line="125" w:lineRule="exact"/>
        <w:ind w:left="2189" w:right="2470"/>
        <w:jc w:val="center"/>
        <w:rPr>
          <w:rFonts w:ascii="Arial" w:hAnsi="Arial" w:cs="Arial" w:eastAsia="Arial"/>
          <w:sz w:val="14"/>
          <w:szCs w:val="14"/>
        </w:rPr>
      </w:pPr>
      <w:rPr/>
      <w:r>
        <w:rPr/>
        <w:pict>
          <v:shape style="position:absolute;margin-left:31.68pt;margin-top:5.804939pt;width:36.480pt;height:3.84pt;mso-position-horizontal-relative:page;mso-position-vertical-relative:paragraph;z-index:-5167" type="#_x0000_t75">
            <v:imagedata r:id="rId10" o:title=""/>
          </v:shape>
        </w:pict>
      </w:r>
      <w:r>
        <w:rPr/>
        <w:pict>
          <v:group style="position:absolute;margin-left:137.473785pt;margin-top:48.913559pt;width:.1pt;height:41.032202pt;mso-position-horizontal-relative:page;mso-position-vertical-relative:paragraph;z-index:-5162" coordorigin="2749,978" coordsize="2,821">
            <v:shape style="position:absolute;left:2749;top:978;width:2;height:821" coordorigin="2749,978" coordsize="0,821" path="m2749,1799l2749,978e" filled="f" stroked="t" strokeweight=".239919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4"/>
          <w:szCs w:val="14"/>
          <w:color w:val="919191"/>
          <w:spacing w:val="0"/>
          <w:w w:val="117"/>
        </w:rPr>
        <w:t>i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73" w:after="0" w:line="240" w:lineRule="auto"/>
        <w:ind w:right="-73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88"/>
        </w:rPr>
        <w:t>MoNOCOTILEDOHI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53" w:after="0" w:line="240" w:lineRule="auto"/>
        <w:ind w:left="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81"/>
        </w:rPr>
        <w:t>DIC.,'OTILF.DONl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76" w:lineRule="exact"/>
        <w:ind w:right="-20"/>
        <w:jc w:val="left"/>
        <w:rPr>
          <w:rFonts w:ascii="Times New Roman" w:hAnsi="Times New Roman" w:cs="Times New Roman" w:eastAsia="Times New Roman"/>
          <w:sz w:val="27"/>
          <w:szCs w:val="27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87"/>
        </w:rPr>
        <w:t>PlANTE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28"/>
          <w:w w:val="87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11"/>
          <w:w w:val="87"/>
        </w:rPr>
        <w:t>T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87"/>
        </w:rPr>
        <w:t>ARRESTRE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13"/>
          <w:w w:val="87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87"/>
        </w:rPr>
        <w:t>E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-4"/>
          <w:w w:val="87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00"/>
        </w:rPr>
        <w:t>MARlNE</w:t>
      </w:r>
      <w:r>
        <w:rPr>
          <w:rFonts w:ascii="Times New Roman" w:hAnsi="Times New Roman" w:cs="Times New Roman" w:eastAsia="Times New Roman"/>
          <w:sz w:val="27"/>
          <w:szCs w:val="27"/>
          <w:color w:val="000000"/>
          <w:spacing w:val="0"/>
          <w:w w:val="100"/>
        </w:rPr>
      </w:r>
    </w:p>
    <w:p>
      <w:pPr>
        <w:spacing w:before="0" w:after="0" w:line="278" w:lineRule="exact"/>
        <w:ind w:left="10" w:right="-20"/>
        <w:jc w:val="left"/>
        <w:rPr>
          <w:rFonts w:ascii="Times New Roman" w:hAnsi="Times New Roman" w:cs="Times New Roman" w:eastAsia="Times New Roman"/>
          <w:sz w:val="27"/>
          <w:szCs w:val="27"/>
        </w:rPr>
      </w:pPr>
      <w:rPr/>
      <w:r>
        <w:rPr/>
        <w:pict>
          <v:group style="position:absolute;margin-left:284.544342pt;margin-top:69.306099pt;width:117.320564pt;height:.1pt;mso-position-horizontal-relative:page;mso-position-vertical-relative:paragraph;z-index:-5163" coordorigin="5691,1386" coordsize="2346,2">
            <v:shape style="position:absolute;left:5691;top:1386;width:2346;height:2" coordorigin="5691,1386" coordsize="2346,0" path="m5691,1386l8037,1386e" filled="f" stroked="t" strokeweight=".959677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89"/>
        </w:rPr>
        <w:t>PlANTE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3"/>
          <w:w w:val="89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89"/>
        </w:rPr>
        <w:t>TARRESTRE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-18"/>
          <w:w w:val="89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-25"/>
          <w:w w:val="100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83"/>
        </w:rPr>
        <w:t>MARINE.</w:t>
      </w:r>
      <w:r>
        <w:rPr>
          <w:rFonts w:ascii="Times New Roman" w:hAnsi="Times New Roman" w:cs="Times New Roman" w:eastAsia="Times New Roman"/>
          <w:sz w:val="27"/>
          <w:szCs w:val="27"/>
          <w:color w:val="000000"/>
          <w:spacing w:val="0"/>
          <w:w w:val="100"/>
        </w:rPr>
      </w:r>
    </w:p>
    <w:p>
      <w:pPr>
        <w:spacing w:before="5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95"/>
        <w:jc w:val="right"/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131313"/>
          <w:w w:val="125"/>
          <w:i/>
        </w:rPr>
        <w:t>Pi</w:t>
      </w:r>
      <w:r>
        <w:rPr>
          <w:rFonts w:ascii="Times New Roman" w:hAnsi="Times New Roman" w:cs="Times New Roman" w:eastAsia="Times New Roman"/>
          <w:sz w:val="16"/>
          <w:szCs w:val="16"/>
          <w:color w:val="343434"/>
          <w:w w:val="77"/>
          <w:i/>
        </w:rPr>
        <w:t>•·ra</w:t>
      </w:r>
      <w:r>
        <w:rPr>
          <w:rFonts w:ascii="Times New Roman" w:hAnsi="Times New Roman" w:cs="Times New Roman" w:eastAsia="Times New Roman"/>
          <w:sz w:val="16"/>
          <w:szCs w:val="16"/>
          <w:color w:val="343434"/>
          <w:spacing w:val="7"/>
          <w:w w:val="100"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232323"/>
          <w:spacing w:val="0"/>
          <w:w w:val="85"/>
          <w:i/>
        </w:rPr>
        <w:t>T/I.I',.,4.NiON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</w:rPr>
      </w:r>
    </w:p>
    <w:p>
      <w:pPr>
        <w:spacing w:before="4" w:after="0" w:line="240" w:lineRule="auto"/>
        <w:ind w:right="199"/>
        <w:jc w:val="righ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565656"/>
          <w:spacing w:val="-30"/>
          <w:w w:val="139"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919191"/>
          <w:spacing w:val="-29"/>
          <w:w w:val="84"/>
        </w:rPr>
        <w:t>{</w:t>
      </w:r>
      <w:r>
        <w:rPr>
          <w:rFonts w:ascii="Times New Roman" w:hAnsi="Times New Roman" w:cs="Times New Roman" w:eastAsia="Times New Roman"/>
          <w:sz w:val="19"/>
          <w:szCs w:val="19"/>
          <w:color w:val="565656"/>
          <w:spacing w:val="0"/>
          <w:w w:val="7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520" w:right="100"/>
          <w:cols w:num="3" w:equalWidth="0">
            <w:col w:w="4777" w:space="384"/>
            <w:col w:w="1564" w:space="466"/>
            <w:col w:w="4089"/>
          </w:cols>
        </w:sectPr>
      </w:pPr>
      <w:rPr/>
    </w:p>
    <w:p>
      <w:pPr>
        <w:spacing w:before="60" w:after="0" w:line="316" w:lineRule="exact"/>
        <w:ind w:left="1546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  <w:position w:val="-1"/>
        </w:rPr>
        <w:t>I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5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  <w:position w:val="-1"/>
        </w:rPr>
        <w:t>SCIFRI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6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68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  <w:position w:val="-1"/>
        </w:rPr>
        <w:t>L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4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8"/>
          <w:szCs w:val="28"/>
          <w:color w:val="444444"/>
          <w:spacing w:val="4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5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  <w:position w:val="-1"/>
        </w:rPr>
        <w:t>ARI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6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  <w:position w:val="-1"/>
        </w:rPr>
        <w:t>PER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5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  <w:position w:val="-1"/>
        </w:rPr>
        <w:t>I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2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  <w:position w:val="-1"/>
        </w:rPr>
        <w:t>NOMI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62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96"/>
          <w:position w:val="-1"/>
        </w:rPr>
        <w:t>BU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9"/>
          <w:w w:val="96"/>
          <w:position w:val="-1"/>
        </w:rPr>
        <w:t>T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7"/>
          <w:position w:val="-1"/>
        </w:rPr>
        <w:t>AN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8"/>
          <w:w w:val="107"/>
          <w:position w:val="-1"/>
        </w:rPr>
        <w:t>I</w:t>
      </w:r>
      <w:r>
        <w:rPr>
          <w:rFonts w:ascii="Times New Roman" w:hAnsi="Times New Roman" w:cs="Times New Roman" w:eastAsia="Times New Roman"/>
          <w:sz w:val="28"/>
          <w:szCs w:val="28"/>
          <w:color w:val="212121"/>
          <w:spacing w:val="0"/>
          <w:w w:val="110"/>
          <w:position w:val="-1"/>
        </w:rPr>
        <w:t>CHI</w:t>
      </w:r>
      <w:r>
        <w:rPr>
          <w:rFonts w:ascii="Times New Roman" w:hAnsi="Times New Roman" w:cs="Times New Roman" w:eastAsia="Times New Roman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3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jc w:val="left"/>
        <w:spacing w:after="0"/>
        <w:sectPr>
          <w:pgSz w:w="11900" w:h="16840"/>
          <w:pgMar w:top="1320" w:bottom="280" w:left="920" w:right="1000"/>
        </w:sectPr>
      </w:pPr>
      <w:rPr/>
    </w:p>
    <w:p>
      <w:pPr>
        <w:spacing w:before="34" w:after="0" w:line="294" w:lineRule="exact"/>
        <w:ind w:left="439" w:right="-65" w:firstLine="-177"/>
        <w:jc w:val="lef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•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8"/>
        </w:rPr>
        <w:t>NUMERICARDINALI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8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LATINUCORSI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86" w:after="0" w:line="288" w:lineRule="exact"/>
        <w:ind w:left="168" w:right="2753" w:firstLine="-168"/>
        <w:jc w:val="lef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6"/>
          <w:szCs w:val="26"/>
          <w:color w:val="212121"/>
          <w:spacing w:val="0"/>
          <w:w w:val="100"/>
        </w:rPr>
        <w:t>•</w:t>
      </w:r>
      <w:r>
        <w:rPr>
          <w:rFonts w:ascii="Times New Roman" w:hAnsi="Times New Roman" w:cs="Times New Roman" w:eastAsia="Times New Roman"/>
          <w:sz w:val="26"/>
          <w:szCs w:val="26"/>
          <w:color w:val="212121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-3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5"/>
          <w:u w:val="thick" w:color="000000"/>
        </w:rPr>
        <w:t>NUMER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5"/>
          <w:u w:val="thick" w:color="000000"/>
        </w:rPr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5"/>
          <w:u w:val="thick" w:color="000000"/>
        </w:rPr>
        <w:t>I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-16"/>
          <w:w w:val="95"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u w:val="thick" w:color="000000"/>
        </w:rPr>
        <w:t>ORDINAL!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LATINUCORSI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920" w:right="1000"/>
          <w:cols w:num="2" w:equalWidth="0">
            <w:col w:w="2862" w:space="1864"/>
            <w:col w:w="5254"/>
          </w:cols>
        </w:sectPr>
      </w:pPr>
      <w:rPr/>
    </w:p>
    <w:p>
      <w:pPr>
        <w:spacing w:before="8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74.890137" w:type="dxa"/>
      </w:tblPr>
      <w:tblGrid/>
      <w:tr>
        <w:trPr>
          <w:trHeight w:val="1537" w:hRule="exact"/>
        </w:trPr>
        <w:tc>
          <w:tcPr>
            <w:tcW w:w="1323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77" w:after="0" w:line="229" w:lineRule="auto"/>
              <w:ind w:left="59" w:right="628" w:firstLine="14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  <w:rPr/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UNU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DUI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TRE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000000"/>
                <w:spacing w:val="0"/>
                <w:w w:val="100"/>
              </w:rPr>
            </w:r>
          </w:p>
          <w:p>
            <w:pPr>
              <w:spacing w:before="0" w:after="0" w:line="286" w:lineRule="exact"/>
              <w:ind w:left="59" w:right="-2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  <w:rPr/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QU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-7"/>
                <w:w w:val="100"/>
              </w:rPr>
              <w:t>A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TRU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54" w:right="-2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Pr/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0"/>
                <w:w w:val="106"/>
              </w:rPr>
              <w:t>CINQUE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68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85" w:after="0" w:line="240" w:lineRule="auto"/>
              <w:ind w:left="226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111111"/>
                <w:spacing w:val="0"/>
                <w:w w:val="111"/>
              </w:rPr>
              <w:t>da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963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9" w:after="0" w:line="110" w:lineRule="exact"/>
              <w:jc w:val="left"/>
              <w:rPr>
                <w:sz w:val="11"/>
                <w:szCs w:val="11"/>
              </w:rPr>
            </w:pPr>
            <w:rPr/>
            <w:r>
              <w:rPr>
                <w:sz w:val="11"/>
                <w:szCs w:val="11"/>
              </w:rPr>
            </w:r>
          </w:p>
          <w:p>
            <w:pPr>
              <w:spacing w:before="0" w:after="0" w:line="229" w:lineRule="auto"/>
              <w:ind w:left="217" w:right="982" w:firstLine="14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  <w:rPr/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0"/>
                <w:w w:val="105"/>
              </w:rPr>
              <w:t>UNUS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0"/>
                <w:w w:val="105"/>
              </w:rPr>
              <w:t> 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DUO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TRES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000000"/>
                <w:spacing w:val="0"/>
                <w:w w:val="100"/>
              </w:rPr>
            </w:r>
          </w:p>
          <w:p>
            <w:pPr>
              <w:spacing w:before="7" w:after="0" w:line="284" w:lineRule="exact"/>
              <w:ind w:left="212" w:right="473" w:firstLine="5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  <w:rPr/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w w:val="97"/>
              </w:rPr>
              <w:t>QUATU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13"/>
                <w:w w:val="97"/>
              </w:rPr>
              <w:t>O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313131"/>
                <w:spacing w:val="0"/>
                <w:w w:val="76"/>
              </w:rPr>
              <w:t>R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313131"/>
                <w:spacing w:val="0"/>
                <w:w w:val="76"/>
              </w:rPr>
              <w:t> 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QUINQ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6"/>
                <w:w w:val="100"/>
              </w:rPr>
              <w:t>U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444444"/>
                <w:spacing w:val="0"/>
                <w:w w:val="100"/>
              </w:rPr>
              <w:t>E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000000"/>
                <w:spacing w:val="0"/>
                <w:w w:val="100"/>
              </w:rPr>
            </w:r>
          </w:p>
        </w:tc>
        <w:tc>
          <w:tcPr>
            <w:tcW w:w="1987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7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29" w:lineRule="auto"/>
              <w:ind w:left="547" w:right="209" w:firstLine="14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  <w:rPr/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0"/>
                <w:w w:val="102"/>
              </w:rPr>
              <w:t>PRIMU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0"/>
                <w:w w:val="102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0"/>
                <w:w w:val="105"/>
              </w:rPr>
              <w:t>SECON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-20"/>
                <w:w w:val="105"/>
              </w:rPr>
              <w:t>D</w:t>
            </w:r>
            <w:r>
              <w:rPr>
                <w:rFonts w:ascii="Arial" w:hAnsi="Arial" w:cs="Arial" w:eastAsia="Arial"/>
                <w:sz w:val="25"/>
                <w:szCs w:val="25"/>
                <w:color w:val="111111"/>
                <w:spacing w:val="0"/>
                <w:w w:val="106"/>
                <w:i/>
              </w:rPr>
              <w:t>V</w:t>
            </w:r>
            <w:r>
              <w:rPr>
                <w:rFonts w:ascii="Arial" w:hAnsi="Arial" w:cs="Arial" w:eastAsia="Arial"/>
                <w:sz w:val="25"/>
                <w:szCs w:val="25"/>
                <w:color w:val="111111"/>
                <w:spacing w:val="0"/>
                <w:w w:val="106"/>
                <w:i/>
              </w:rPr>
              <w:t> 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TERZU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QUARTU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QUINTU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000000"/>
                <w:spacing w:val="0"/>
                <w:w w:val="100"/>
              </w:rPr>
            </w:r>
          </w:p>
        </w:tc>
        <w:tc>
          <w:tcPr>
            <w:tcW w:w="54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8" w:after="0" w:line="120" w:lineRule="exact"/>
              <w:jc w:val="left"/>
              <w:rPr>
                <w:sz w:val="12"/>
                <w:szCs w:val="12"/>
              </w:rPr>
            </w:pPr>
            <w:rPr/>
            <w:r>
              <w:rPr>
                <w:sz w:val="12"/>
                <w:szCs w:val="12"/>
              </w:rPr>
            </w:r>
          </w:p>
          <w:p>
            <w:pPr>
              <w:spacing w:before="0" w:after="0" w:line="240" w:lineRule="auto"/>
              <w:ind w:left="133" w:right="-2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Pr/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0"/>
                <w:w w:val="116"/>
              </w:rPr>
              <w:t>da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52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6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35" w:lineRule="auto"/>
              <w:ind w:left="158" w:right="-27" w:firstLine="19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  <w:rPr/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0"/>
                <w:w w:val="101"/>
              </w:rPr>
              <w:t>PRIMUS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0"/>
                <w:w w:val="101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0"/>
                <w:w w:val="104"/>
              </w:rPr>
              <w:t>SECUNDUS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0"/>
                <w:w w:val="104"/>
              </w:rPr>
              <w:t> 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TERTIDS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QUARTUS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111111"/>
                <w:spacing w:val="0"/>
                <w:w w:val="111"/>
              </w:rPr>
              <w:t>QUIN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111111"/>
                <w:spacing w:val="9"/>
                <w:w w:val="111"/>
              </w:rPr>
              <w:t>T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111111"/>
                <w:spacing w:val="0"/>
                <w:w w:val="103"/>
              </w:rPr>
              <w:t>US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000000"/>
                <w:spacing w:val="0"/>
                <w:w w:val="100"/>
              </w:rPr>
            </w:r>
          </w:p>
        </w:tc>
      </w:tr>
      <w:tr>
        <w:trPr>
          <w:trHeight w:val="1156" w:hRule="exact"/>
        </w:trPr>
        <w:tc>
          <w:tcPr>
            <w:tcW w:w="1323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48" w:lineRule="exact"/>
              <w:ind w:left="45" w:right="85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Pr/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0"/>
                <w:w w:val="102"/>
              </w:rPr>
              <w:t>SEI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000000"/>
                <w:spacing w:val="0"/>
                <w:w w:val="100"/>
              </w:rPr>
            </w:r>
          </w:p>
          <w:p>
            <w:pPr>
              <w:spacing w:before="11" w:after="0" w:line="294" w:lineRule="exact"/>
              <w:ind w:left="40" w:right="490"/>
              <w:jc w:val="both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  <w:rPr/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3"/>
              </w:rPr>
              <w:t>SETIE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3"/>
              </w:rPr>
              <w:t> 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OTI'U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NOVE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000000"/>
                <w:spacing w:val="0"/>
                <w:w w:val="100"/>
              </w:rPr>
            </w:r>
          </w:p>
        </w:tc>
        <w:tc>
          <w:tcPr>
            <w:tcW w:w="68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  <w:tc>
          <w:tcPr>
            <w:tcW w:w="1963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63" w:lineRule="exact"/>
              <w:ind w:left="208" w:right="-2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Pr/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0"/>
                <w:w w:val="100"/>
              </w:rPr>
              <w:t>SEX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000000"/>
                <w:spacing w:val="0"/>
                <w:w w:val="100"/>
              </w:rPr>
            </w:r>
          </w:p>
          <w:p>
            <w:pPr>
              <w:spacing w:before="38" w:after="0" w:line="205" w:lineRule="auto"/>
              <w:ind w:left="203" w:right="752" w:firstLine="-5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  <w:rPr/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94"/>
              </w:rPr>
              <w:t>SEPTEM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94"/>
              </w:rPr>
              <w:t> </w:t>
            </w:r>
            <w:r>
              <w:rPr>
                <w:rFonts w:ascii="Arial" w:hAnsi="Arial" w:cs="Arial" w:eastAsia="Arial"/>
                <w:sz w:val="33"/>
                <w:szCs w:val="33"/>
                <w:color w:val="111111"/>
                <w:spacing w:val="0"/>
                <w:w w:val="108"/>
              </w:rPr>
              <w:t>ocro</w:t>
            </w:r>
            <w:r>
              <w:rPr>
                <w:rFonts w:ascii="Arial" w:hAnsi="Arial" w:cs="Arial" w:eastAsia="Arial"/>
                <w:sz w:val="33"/>
                <w:szCs w:val="33"/>
                <w:color w:val="111111"/>
                <w:spacing w:val="0"/>
                <w:w w:val="108"/>
              </w:rPr>
              <w:t> 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NOVEM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000000"/>
                <w:spacing w:val="0"/>
                <w:w w:val="100"/>
              </w:rPr>
            </w:r>
          </w:p>
        </w:tc>
        <w:tc>
          <w:tcPr>
            <w:tcW w:w="1987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6" w:lineRule="exact"/>
              <w:ind w:left="542" w:right="-2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  <w:rPr/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SE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-9"/>
                <w:w w:val="100"/>
              </w:rPr>
              <w:t>S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TU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000000"/>
                <w:spacing w:val="0"/>
                <w:w w:val="100"/>
              </w:rPr>
            </w:r>
          </w:p>
          <w:p>
            <w:pPr>
              <w:spacing w:before="5" w:after="0" w:line="233" w:lineRule="auto"/>
              <w:ind w:left="537" w:right="69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  <w:rPr/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SETI'IMU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OT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-1"/>
                <w:w w:val="100"/>
              </w:rPr>
              <w:t>T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AVU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95"/>
              </w:rPr>
              <w:t>NUVEZIMU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000000"/>
                <w:spacing w:val="0"/>
                <w:w w:val="100"/>
              </w:rPr>
            </w:r>
          </w:p>
        </w:tc>
        <w:tc>
          <w:tcPr>
            <w:tcW w:w="54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  <w:tc>
          <w:tcPr>
            <w:tcW w:w="152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6" w:lineRule="exact"/>
              <w:ind w:left="154" w:right="416"/>
              <w:jc w:val="both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  <w:rPr/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91"/>
              </w:rPr>
              <w:t>SEXTUS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000000"/>
                <w:spacing w:val="0"/>
                <w:w w:val="100"/>
              </w:rPr>
            </w:r>
          </w:p>
          <w:p>
            <w:pPr>
              <w:spacing w:before="0" w:after="0" w:line="239" w:lineRule="auto"/>
              <w:ind w:left="149" w:right="13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Pr/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94"/>
              </w:rPr>
              <w:t>SEPTIMUS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94"/>
              </w:rPr>
              <w:t> 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1"/>
              </w:rPr>
              <w:t>OCfAVUS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1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0"/>
                <w:w w:val="110"/>
              </w:rPr>
              <w:t>N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-4"/>
                <w:w w:val="110"/>
              </w:rPr>
              <w:t>O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0"/>
                <w:w w:val="105"/>
              </w:rPr>
              <w:t>NUS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000000"/>
                <w:spacing w:val="0"/>
                <w:w w:val="100"/>
              </w:rPr>
            </w:r>
          </w:p>
        </w:tc>
      </w:tr>
      <w:tr>
        <w:trPr>
          <w:trHeight w:val="393" w:hRule="exact"/>
        </w:trPr>
        <w:tc>
          <w:tcPr>
            <w:tcW w:w="1323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0" w:lineRule="exact"/>
              <w:ind w:left="45" w:right="-2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  <w:rPr/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DECE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000000"/>
                <w:spacing w:val="0"/>
                <w:w w:val="100"/>
              </w:rPr>
            </w:r>
          </w:p>
        </w:tc>
        <w:tc>
          <w:tcPr>
            <w:tcW w:w="68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  <w:tc>
          <w:tcPr>
            <w:tcW w:w="1963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8" w:after="0" w:line="240" w:lineRule="auto"/>
              <w:ind w:left="203" w:right="-2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Pr/>
            <w:r>
              <w:rPr>
                <w:rFonts w:ascii="Times New Roman" w:hAnsi="Times New Roman" w:cs="Times New Roman" w:eastAsia="Times New Roman"/>
                <w:sz w:val="24"/>
                <w:szCs w:val="24"/>
                <w:color w:val="111111"/>
                <w:spacing w:val="0"/>
                <w:w w:val="101"/>
              </w:rPr>
              <w:t>DECEM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1987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9" w:lineRule="exact"/>
              <w:ind w:left="542" w:right="-2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  <w:rPr/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DECEZIMU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000000"/>
                <w:spacing w:val="0"/>
                <w:w w:val="100"/>
              </w:rPr>
            </w:r>
          </w:p>
        </w:tc>
        <w:tc>
          <w:tcPr>
            <w:tcW w:w="54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  <w:tc>
          <w:tcPr>
            <w:tcW w:w="152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98" w:lineRule="exact"/>
              <w:ind w:left="158" w:right="-2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  <w:rPr/>
            <w:r>
              <w:rPr>
                <w:rFonts w:ascii="Times New Roman" w:hAnsi="Times New Roman" w:cs="Times New Roman" w:eastAsia="Times New Roman"/>
                <w:sz w:val="26"/>
                <w:szCs w:val="26"/>
                <w:color w:val="111111"/>
                <w:spacing w:val="0"/>
                <w:w w:val="100"/>
              </w:rPr>
              <w:t>DECIMUS</w:t>
            </w:r>
            <w:r>
              <w:rPr>
                <w:rFonts w:ascii="Times New Roman" w:hAnsi="Times New Roman" w:cs="Times New Roman" w:eastAsia="Times New Roman"/>
                <w:sz w:val="26"/>
                <w:szCs w:val="26"/>
                <w:color w:val="000000"/>
                <w:spacing w:val="0"/>
                <w:w w:val="100"/>
              </w:rPr>
            </w:r>
          </w:p>
        </w:tc>
      </w:tr>
    </w:tbl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26" w:after="0" w:line="294" w:lineRule="exact"/>
        <w:ind w:left="224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position w:val="-1"/>
        </w:rPr>
        <w:t>•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2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1"/>
          <w:u w:val="thick" w:color="000000"/>
          <w:position w:val="-1"/>
        </w:rPr>
        <w:t>PREFISS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1"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1"/>
          <w:u w:val="thick" w:color="000000"/>
          <w:position w:val="-1"/>
        </w:rPr>
        <w:t>I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-1"/>
          <w:w w:val="91"/>
          <w:u w:val="thick" w:color="0000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0"/>
          <w:u w:val="thick" w:color="000000"/>
          <w:position w:val="-1"/>
        </w:rPr>
        <w:t>NUMERIC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0"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0"/>
          <w:u w:val="thick" w:color="000000"/>
          <w:position w:val="-1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30"/>
          <w:w w:val="100"/>
          <w:u w:val="thick" w:color="0000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0"/>
          <w:u w:val="thick" w:color="000000"/>
          <w:position w:val="-1"/>
        </w:rPr>
        <w:t>LATI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0"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0"/>
          <w:u w:val="thick" w:color="000000"/>
          <w:position w:val="-1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-18"/>
          <w:w w:val="100"/>
          <w:u w:val="thick" w:color="0000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444444"/>
          <w:spacing w:val="-7"/>
          <w:w w:val="97"/>
          <w:u w:val="thick" w:color="000000"/>
          <w:position w:val="-1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444444"/>
          <w:spacing w:val="-7"/>
          <w:w w:val="97"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24"/>
          <w:szCs w:val="24"/>
          <w:color w:val="444444"/>
          <w:spacing w:val="-7"/>
          <w:w w:val="97"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1"/>
          <w:u w:val="thick" w:color="000000"/>
          <w:position w:val="-1"/>
        </w:rPr>
        <w:t>CORSI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1"/>
          <w:position w:val="-1"/>
        </w:rPr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24" w:after="0" w:line="316" w:lineRule="exact"/>
        <w:ind w:left="196" w:right="-20"/>
        <w:jc w:val="left"/>
        <w:tabs>
          <w:tab w:pos="1060" w:val="left"/>
          <w:tab w:pos="2100" w:val="left"/>
          <w:tab w:pos="4160" w:val="left"/>
          <w:tab w:pos="7320" w:val="left"/>
          <w:tab w:pos="87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111111"/>
          <w:w w:val="91"/>
          <w:position w:val="-1"/>
        </w:rPr>
        <w:t>SEMI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8"/>
          <w:szCs w:val="28"/>
          <w:color w:val="111111"/>
          <w:w w:val="100"/>
          <w:position w:val="-1"/>
        </w:rPr>
      </w:r>
      <w:r>
        <w:rPr>
          <w:rFonts w:ascii="Times New Roman" w:hAnsi="Times New Roman" w:cs="Times New Roman" w:eastAsia="Times New Roman"/>
          <w:sz w:val="28"/>
          <w:szCs w:val="28"/>
          <w:color w:val="212121"/>
          <w:w w:val="77"/>
          <w:position w:val="-1"/>
        </w:rPr>
        <w:t>esempiu:</w:t>
      </w:r>
      <w:r>
        <w:rPr>
          <w:rFonts w:ascii="Times New Roman" w:hAnsi="Times New Roman" w:cs="Times New Roman" w:eastAsia="Times New Roman"/>
          <w:sz w:val="28"/>
          <w:szCs w:val="28"/>
          <w:color w:val="212121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8"/>
          <w:szCs w:val="28"/>
          <w:color w:val="212121"/>
          <w:w w:val="100"/>
          <w:position w:val="-1"/>
        </w:rPr>
      </w:r>
      <w:r>
        <w:rPr>
          <w:rFonts w:ascii="Times New Roman" w:hAnsi="Times New Roman" w:cs="Times New Roman" w:eastAsia="Times New Roman"/>
          <w:sz w:val="28"/>
          <w:szCs w:val="28"/>
          <w:color w:val="111111"/>
          <w:w w:val="87"/>
          <w:position w:val="-1"/>
        </w:rPr>
        <w:t>SEMIALATU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  <w:u w:val="single" w:color="101010"/>
          <w:position w:val="-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  <w:u w:val="single" w:color="101010"/>
          <w:position w:val="-1"/>
        </w:rPr>
        <w:tab/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  <w:u w:val="single" w:color="101010"/>
          <w:position w:val="-1"/>
        </w:rPr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66"/>
          <w:u w:val="single" w:color="101010"/>
          <w:position w:val="-1"/>
        </w:rPr>
        <w:t>d_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66"/>
          <w:u w:val="single" w:color="101010"/>
          <w:position w:val="-1"/>
        </w:rPr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66"/>
          <w:position w:val="-1"/>
        </w:rPr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66"/>
          <w:position w:val="-1"/>
        </w:rPr>
        <w:t>a_S_E_M_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-7"/>
          <w:w w:val="66"/>
          <w:position w:val="-1"/>
        </w:rPr>
        <w:t>I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-7"/>
          <w:w w:val="100"/>
          <w:position w:val="-1"/>
        </w:rPr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u w:val="single" w:color="101010"/>
          <w:position w:val="-1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u w:val="single" w:color="101010"/>
          <w:position w:val="-1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u w:val="single" w:color="101010"/>
          <w:position w:val="-1"/>
        </w:rPr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50"/>
          <w:u w:val="single" w:color="101010"/>
          <w:position w:val="-1"/>
        </w:rPr>
        <w:t>s_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50"/>
          <w:u w:val="single" w:color="101010"/>
          <w:position w:val="-1"/>
        </w:rPr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50"/>
          <w:position w:val="-1"/>
        </w:rPr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50"/>
          <w:position w:val="-1"/>
        </w:rPr>
        <w:t>e1121_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-44"/>
          <w:w w:val="50"/>
          <w:position w:val="-1"/>
        </w:rPr>
        <w:t>·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52"/>
          <w:i/>
          <w:position w:val="-1"/>
        </w:rPr>
        <w:t>a_iJ,_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-8"/>
          <w:w w:val="52"/>
          <w:i/>
          <w:position w:val="-1"/>
        </w:rPr>
        <w:t>e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-8"/>
          <w:w w:val="100"/>
          <w:i/>
          <w:position w:val="-1"/>
        </w:rPr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  <w:u w:val="single" w:color="101010"/>
          <w:position w:val="-1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  <w:u w:val="single" w:color="101010"/>
          <w:position w:val="-1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  <w:u w:val="single" w:color="101010"/>
          <w:position w:val="-1"/>
        </w:rPr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  <w:position w:val="-1"/>
        </w:rPr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6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920" w:right="1000"/>
        </w:sectPr>
      </w:pPr>
      <w:rPr/>
    </w:p>
    <w:p>
      <w:pPr>
        <w:spacing w:before="37" w:after="0" w:line="229" w:lineRule="auto"/>
        <w:ind w:left="196" w:right="640" w:firstLine="5"/>
        <w:jc w:val="left"/>
        <w:rPr>
          <w:rFonts w:ascii="Times New Roman" w:hAnsi="Times New Roman" w:cs="Times New Roman" w:eastAsia="Times New Roman"/>
          <w:sz w:val="27"/>
          <w:szCs w:val="27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UNI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9"/>
          <w:szCs w:val="29"/>
          <w:color w:val="111111"/>
          <w:spacing w:val="0"/>
          <w:w w:val="79"/>
        </w:rPr>
        <w:t>BI</w:t>
      </w:r>
      <w:r>
        <w:rPr>
          <w:rFonts w:ascii="Times New Roman" w:hAnsi="Times New Roman" w:cs="Times New Roman" w:eastAsia="Times New Roman"/>
          <w:sz w:val="29"/>
          <w:szCs w:val="29"/>
          <w:color w:val="111111"/>
          <w:spacing w:val="0"/>
          <w:w w:val="79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0"/>
          <w:w w:val="100"/>
        </w:rPr>
        <w:t>TRI</w:t>
      </w:r>
      <w:r>
        <w:rPr>
          <w:rFonts w:ascii="Times New Roman" w:hAnsi="Times New Roman" w:cs="Times New Roman" w:eastAsia="Times New Roman"/>
          <w:sz w:val="27"/>
          <w:szCs w:val="27"/>
          <w:color w:val="000000"/>
          <w:spacing w:val="0"/>
          <w:w w:val="100"/>
        </w:rPr>
      </w:r>
    </w:p>
    <w:p>
      <w:pPr>
        <w:spacing w:before="0" w:after="0" w:line="294" w:lineRule="exact"/>
        <w:ind w:left="201" w:right="-20"/>
        <w:jc w:val="lef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QUADRI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0" w:after="0" w:line="298" w:lineRule="exact"/>
        <w:ind w:left="201" w:right="-79"/>
        <w:jc w:val="lef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QUINQUE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16" w:after="0" w:line="288" w:lineRule="exact"/>
        <w:ind w:left="196" w:right="384"/>
        <w:jc w:val="lef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SESS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3"/>
        </w:rPr>
        <w:t>SEITE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1" w:after="0" w:line="240" w:lineRule="auto"/>
        <w:ind w:left="196" w:right="-20"/>
        <w:jc w:val="left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111111"/>
          <w:spacing w:val="0"/>
          <w:w w:val="118"/>
        </w:rPr>
        <w:t>011'0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28" w:after="0" w:line="251" w:lineRule="auto"/>
        <w:ind w:left="201" w:right="196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4"/>
        </w:rPr>
        <w:t>NOVEM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3"/>
        </w:rPr>
        <w:t>DECEM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2" w:after="0" w:line="238" w:lineRule="auto"/>
        <w:ind w:left="14" w:right="-67" w:firstLine="5"/>
        <w:jc w:val="lef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UNIFUGLIU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BIFORMU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0"/>
          <w:w w:val="100"/>
        </w:rPr>
        <w:t>TRU&gt;ARTITU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5"/>
        </w:rPr>
        <w:t>QUADRICULORU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QUINQUE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-8"/>
          <w:w w:val="100"/>
        </w:rPr>
        <w:t>L</w:t>
      </w:r>
      <w:r>
        <w:rPr>
          <w:rFonts w:ascii="Times New Roman" w:hAnsi="Times New Roman" w:cs="Times New Roman" w:eastAsia="Times New Roman"/>
          <w:sz w:val="26"/>
          <w:szCs w:val="26"/>
          <w:color w:val="313131"/>
          <w:spacing w:val="4"/>
          <w:w w:val="100"/>
        </w:rPr>
        <w:t>O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BU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7" w:after="0" w:line="288" w:lineRule="exact"/>
        <w:ind w:left="19" w:right="-13" w:firstLine="-19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11111"/>
          <w:w w:val="91"/>
        </w:rPr>
        <w:t>.SESSANGU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4"/>
          <w:w w:val="91"/>
        </w:rPr>
        <w:t>L</w:t>
      </w:r>
      <w:r>
        <w:rPr>
          <w:rFonts w:ascii="Times New Roman" w:hAnsi="Times New Roman" w:cs="Times New Roman" w:eastAsia="Times New Roman"/>
          <w:sz w:val="26"/>
          <w:szCs w:val="26"/>
          <w:color w:val="595959"/>
          <w:spacing w:val="7"/>
          <w:w w:val="92"/>
        </w:rPr>
        <w:t>A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2"/>
        </w:rPr>
        <w:t>RU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5"/>
        </w:rPr>
        <w:t>SEITECOS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6"/>
          <w:w w:val="105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444444"/>
          <w:spacing w:val="4"/>
          <w:w w:val="97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2"/>
        </w:rPr>
        <w:t>TU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8"/>
        </w:rPr>
        <w:t>OTIOSE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-6"/>
          <w:w w:val="108"/>
        </w:rPr>
        <w:t>P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81"/>
        </w:rPr>
        <w:t>ALT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-4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12121"/>
          <w:spacing w:val="0"/>
          <w:w w:val="100"/>
        </w:rPr>
        <w:t>J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63" w:after="0" w:line="220" w:lineRule="auto"/>
        <w:ind w:left="579" w:right="617" w:firstLine="9"/>
        <w:jc w:val="left"/>
        <w:rPr>
          <w:rFonts w:ascii="Times New Roman" w:hAnsi="Times New Roman" w:cs="Times New Roman" w:eastAsia="Times New Roman"/>
          <w:sz w:val="27"/>
          <w:szCs w:val="27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6"/>
        </w:rPr>
        <w:t>UNI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6"/>
        </w:rPr>
        <w:t> </w:t>
      </w:r>
      <w:r>
        <w:rPr>
          <w:rFonts w:ascii="Courier New" w:hAnsi="Courier New" w:cs="Courier New" w:eastAsia="Courier New"/>
          <w:sz w:val="32"/>
          <w:szCs w:val="32"/>
          <w:color w:val="111111"/>
          <w:spacing w:val="0"/>
          <w:w w:val="64"/>
        </w:rPr>
        <w:t>BI</w:t>
      </w:r>
      <w:r>
        <w:rPr>
          <w:rFonts w:ascii="Courier New" w:hAnsi="Courier New" w:cs="Courier New" w:eastAsia="Courier New"/>
          <w:sz w:val="32"/>
          <w:szCs w:val="32"/>
          <w:color w:val="111111"/>
          <w:spacing w:val="0"/>
          <w:w w:val="64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0"/>
          <w:w w:val="100"/>
        </w:rPr>
        <w:t>TRI</w:t>
      </w:r>
      <w:r>
        <w:rPr>
          <w:rFonts w:ascii="Times New Roman" w:hAnsi="Times New Roman" w:cs="Times New Roman" w:eastAsia="Times New Roman"/>
          <w:sz w:val="27"/>
          <w:szCs w:val="27"/>
          <w:color w:val="000000"/>
          <w:spacing w:val="0"/>
          <w:w w:val="100"/>
        </w:rPr>
      </w:r>
    </w:p>
    <w:p>
      <w:pPr>
        <w:spacing w:before="0" w:after="0" w:line="287" w:lineRule="exact"/>
        <w:ind w:left="584" w:right="-20"/>
        <w:jc w:val="lef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QUADRI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12" w:after="0" w:line="231" w:lineRule="auto"/>
        <w:ind w:left="584" w:right="-65"/>
        <w:jc w:val="lef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QUINQUE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SEX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SEPTEM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0" w:after="0" w:line="307" w:lineRule="exact"/>
        <w:ind w:right="-20"/>
        <w:jc w:val="left"/>
        <w:tabs>
          <w:tab w:pos="58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21"/>
          <w:szCs w:val="21"/>
          <w:color w:val="111111"/>
          <w:spacing w:val="0"/>
          <w:w w:val="100"/>
          <w:position w:val="1"/>
        </w:rPr>
        <w:t>etc</w:t>
        <w:tab/>
      </w:r>
      <w:r>
        <w:rPr>
          <w:rFonts w:ascii="Arial" w:hAnsi="Arial" w:cs="Arial" w:eastAsia="Arial"/>
          <w:sz w:val="21"/>
          <w:szCs w:val="21"/>
          <w:color w:val="111111"/>
          <w:spacing w:val="0"/>
          <w:w w:val="100"/>
          <w:position w:val="1"/>
        </w:rPr>
      </w:r>
      <w:r>
        <w:rPr>
          <w:rFonts w:ascii="Arial" w:hAnsi="Arial" w:cs="Arial" w:eastAsia="Arial"/>
          <w:sz w:val="32"/>
          <w:szCs w:val="32"/>
          <w:color w:val="111111"/>
          <w:spacing w:val="0"/>
          <w:w w:val="110"/>
          <w:position w:val="1"/>
        </w:rPr>
        <w:t>ocro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  <w:position w:val="0"/>
        </w:rPr>
      </w:r>
    </w:p>
    <w:p>
      <w:pPr>
        <w:spacing w:before="0" w:after="0" w:line="273" w:lineRule="exact"/>
        <w:ind w:left="593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2"/>
        </w:rPr>
        <w:t>NOVEM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93" w:lineRule="exact"/>
        <w:ind w:left="593" w:right="-20"/>
        <w:jc w:val="lef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DECEM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31" w:after="0" w:line="240" w:lineRule="auto"/>
        <w:ind w:left="209" w:right="1489"/>
        <w:jc w:val="center"/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br w:type="column"/>
      </w:r>
      <w:r>
        <w:rPr>
          <w:rFonts w:ascii="Arial" w:hAnsi="Arial" w:cs="Arial" w:eastAsia="Arial"/>
          <w:sz w:val="22"/>
          <w:szCs w:val="22"/>
          <w:color w:val="111111"/>
          <w:spacing w:val="0"/>
          <w:w w:val="100"/>
          <w:i/>
        </w:rPr>
        <w:t>à</w:t>
      </w:r>
      <w:r>
        <w:rPr>
          <w:rFonts w:ascii="Arial" w:hAnsi="Arial" w:cs="Arial" w:eastAsia="Arial"/>
          <w:sz w:val="22"/>
          <w:szCs w:val="22"/>
          <w:color w:val="111111"/>
          <w:spacing w:val="15"/>
          <w:w w:val="100"/>
          <w:i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</w:rPr>
        <w:t>une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52"/>
          <w:w w:val="100"/>
          <w:i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88"/>
          <w:i/>
        </w:rPr>
        <w:t>few11e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20" w:after="0" w:line="240" w:lineRule="auto"/>
        <w:ind w:left="120" w:right="1395"/>
        <w:jc w:val="center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111111"/>
          <w:spacing w:val="0"/>
          <w:w w:val="100"/>
          <w:i/>
        </w:rPr>
        <w:t>à</w:t>
      </w:r>
      <w:r>
        <w:rPr>
          <w:rFonts w:ascii="Times New Roman" w:hAnsi="Times New Roman" w:cs="Times New Roman" w:eastAsia="Times New Roman"/>
          <w:sz w:val="23"/>
          <w:szCs w:val="23"/>
          <w:color w:val="111111"/>
          <w:spacing w:val="15"/>
          <w:w w:val="100"/>
          <w:i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</w:rPr>
        <w:t>deux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27"/>
          <w:w w:val="100"/>
          <w:i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12"/>
          <w:i/>
        </w:rPr>
        <w:t>lonnes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1" w:after="0" w:line="240" w:lineRule="auto"/>
        <w:ind w:left="157" w:right="1428"/>
        <w:jc w:val="center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</w:rPr>
        <w:t>à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-8"/>
          <w:w w:val="100"/>
          <w:i/>
        </w:rPr>
        <w:t> </w:t>
      </w:r>
      <w:r>
        <w:rPr>
          <w:rFonts w:ascii="Arial" w:hAnsi="Arial" w:cs="Arial" w:eastAsia="Arial"/>
          <w:sz w:val="23"/>
          <w:szCs w:val="23"/>
          <w:color w:val="111111"/>
          <w:spacing w:val="0"/>
          <w:w w:val="84"/>
          <w:i/>
        </w:rPr>
        <w:t>tToiH</w:t>
      </w:r>
      <w:r>
        <w:rPr>
          <w:rFonts w:ascii="Arial" w:hAnsi="Arial" w:cs="Arial" w:eastAsia="Arial"/>
          <w:sz w:val="23"/>
          <w:szCs w:val="23"/>
          <w:color w:val="111111"/>
          <w:spacing w:val="6"/>
          <w:w w:val="84"/>
          <w:i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8"/>
          <w:i/>
        </w:rPr>
        <w:t>parties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0" w:after="0" w:line="282" w:lineRule="exact"/>
        <w:ind w:left="-39" w:right="1232"/>
        <w:jc w:val="center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Arial" w:hAnsi="Arial" w:cs="Arial" w:eastAsia="Arial"/>
          <w:sz w:val="22"/>
          <w:szCs w:val="22"/>
          <w:color w:val="111111"/>
          <w:spacing w:val="0"/>
          <w:w w:val="100"/>
          <w:i/>
        </w:rPr>
        <w:t>à</w:t>
      </w:r>
      <w:r>
        <w:rPr>
          <w:rFonts w:ascii="Arial" w:hAnsi="Arial" w:cs="Arial" w:eastAsia="Arial"/>
          <w:sz w:val="22"/>
          <w:szCs w:val="22"/>
          <w:color w:val="111111"/>
          <w:spacing w:val="8"/>
          <w:w w:val="100"/>
          <w:i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</w:rPr>
        <w:t>quatre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9"/>
          <w:w w:val="100"/>
          <w:i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3"/>
          <w:i/>
        </w:rPr>
        <w:t>couleurs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15" w:after="0" w:line="240" w:lineRule="auto"/>
        <w:ind w:left="251" w:right="1515"/>
        <w:jc w:val="center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111111"/>
          <w:spacing w:val="0"/>
          <w:w w:val="100"/>
          <w:i/>
        </w:rPr>
        <w:t>à</w:t>
      </w:r>
      <w:r>
        <w:rPr>
          <w:rFonts w:ascii="Times New Roman" w:hAnsi="Times New Roman" w:cs="Times New Roman" w:eastAsia="Times New Roman"/>
          <w:sz w:val="23"/>
          <w:szCs w:val="23"/>
          <w:color w:val="111111"/>
          <w:spacing w:val="4"/>
          <w:w w:val="100"/>
          <w:i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</w:rPr>
        <w:t>cinq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-5"/>
          <w:w w:val="100"/>
          <w:i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7"/>
          <w:i/>
        </w:rPr>
        <w:t>lobes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0" w:after="0" w:line="286" w:lineRule="exact"/>
        <w:ind w:left="264" w:right="1529"/>
        <w:jc w:val="center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Arial" w:hAnsi="Arial" w:cs="Arial" w:eastAsia="Arial"/>
          <w:sz w:val="22"/>
          <w:szCs w:val="22"/>
          <w:color w:val="111111"/>
          <w:spacing w:val="0"/>
          <w:w w:val="100"/>
          <w:i/>
        </w:rPr>
        <w:t>à</w:t>
      </w:r>
      <w:r>
        <w:rPr>
          <w:rFonts w:ascii="Arial" w:hAnsi="Arial" w:cs="Arial" w:eastAsia="Arial"/>
          <w:sz w:val="22"/>
          <w:szCs w:val="22"/>
          <w:color w:val="111111"/>
          <w:spacing w:val="-6"/>
          <w:w w:val="100"/>
          <w:i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212121"/>
          <w:spacing w:val="0"/>
          <w:w w:val="100"/>
          <w:i/>
        </w:rPr>
        <w:t>six</w:t>
      </w:r>
      <w:r>
        <w:rPr>
          <w:rFonts w:ascii="Times New Roman" w:hAnsi="Times New Roman" w:cs="Times New Roman" w:eastAsia="Times New Roman"/>
          <w:sz w:val="26"/>
          <w:szCs w:val="26"/>
          <w:color w:val="212121"/>
          <w:spacing w:val="-1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i/>
        </w:rPr>
        <w:t>angles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0" w:after="0" w:line="282" w:lineRule="exact"/>
        <w:ind w:left="269" w:right="1528"/>
        <w:jc w:val="center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Arial" w:hAnsi="Arial" w:cs="Arial" w:eastAsia="Arial"/>
          <w:sz w:val="22"/>
          <w:szCs w:val="22"/>
          <w:color w:val="111111"/>
          <w:spacing w:val="0"/>
          <w:w w:val="100"/>
          <w:i/>
        </w:rPr>
        <w:t>à</w:t>
      </w:r>
      <w:r>
        <w:rPr>
          <w:rFonts w:ascii="Arial" w:hAnsi="Arial" w:cs="Arial" w:eastAsia="Arial"/>
          <w:sz w:val="22"/>
          <w:szCs w:val="22"/>
          <w:color w:val="111111"/>
          <w:spacing w:val="6"/>
          <w:w w:val="100"/>
          <w:i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</w:rPr>
        <w:t>sept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13"/>
          <w:w w:val="100"/>
          <w:i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3"/>
          <w:i/>
        </w:rPr>
        <w:t>cotés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0" w:after="0" w:line="296" w:lineRule="exact"/>
        <w:ind w:left="157" w:right="1422"/>
        <w:jc w:val="center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Arial" w:hAnsi="Arial" w:cs="Arial" w:eastAsia="Arial"/>
          <w:sz w:val="22"/>
          <w:szCs w:val="22"/>
          <w:color w:val="111111"/>
          <w:spacing w:val="0"/>
          <w:w w:val="100"/>
          <w:i/>
        </w:rPr>
        <w:t>à</w:t>
      </w:r>
      <w:r>
        <w:rPr>
          <w:rFonts w:ascii="Arial" w:hAnsi="Arial" w:cs="Arial" w:eastAsia="Arial"/>
          <w:sz w:val="22"/>
          <w:szCs w:val="22"/>
          <w:color w:val="111111"/>
          <w:spacing w:val="-1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i/>
        </w:rPr>
        <w:t>huit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22"/>
          <w:w w:val="100"/>
          <w:i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8"/>
          <w:i/>
        </w:rPr>
        <w:t>sépales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jc w:val="center"/>
        <w:spacing w:after="0"/>
        <w:sectPr>
          <w:type w:val="continuous"/>
          <w:pgSz w:w="11900" w:h="16840"/>
          <w:pgMar w:top="1000" w:bottom="0" w:left="920" w:right="1000"/>
          <w:cols w:num="4" w:equalWidth="0">
            <w:col w:w="1373" w:space="710"/>
            <w:col w:w="1994" w:space="28"/>
            <w:col w:w="1733" w:space="1051"/>
            <w:col w:w="3091"/>
          </w:cols>
        </w:sectPr>
      </w:pPr>
      <w:rPr/>
    </w:p>
    <w:p>
      <w:pPr>
        <w:spacing w:before="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26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•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4"/>
        </w:rPr>
        <w:t>PREFISSI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22"/>
          <w:w w:val="94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4"/>
        </w:rPr>
        <w:t>NUMERICI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32"/>
          <w:w w:val="94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GRE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12"/>
          <w:w w:val="100"/>
        </w:rPr>
        <w:t>C</w:t>
      </w:r>
      <w:r>
        <w:rPr>
          <w:rFonts w:ascii="Times New Roman" w:hAnsi="Times New Roman" w:cs="Times New Roman" w:eastAsia="Times New Roman"/>
          <w:sz w:val="26"/>
          <w:szCs w:val="26"/>
          <w:color w:val="313131"/>
          <w:spacing w:val="11"/>
          <w:w w:val="100"/>
        </w:rPr>
        <w:t>U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CORSI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54" w:lineRule="exact"/>
        <w:ind w:left="107" w:right="-20"/>
        <w:jc w:val="left"/>
        <w:tabs>
          <w:tab w:pos="1520" w:val="left"/>
          <w:tab w:pos="2120" w:val="left"/>
          <w:tab w:pos="4180" w:val="left"/>
          <w:tab w:pos="4700" w:val="left"/>
          <w:tab w:pos="7260" w:val="left"/>
          <w:tab w:pos="890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11111"/>
          <w:position w:val="-2"/>
        </w:rPr>
      </w:r>
      <w:r>
        <w:rPr>
          <w:rFonts w:ascii="Times New Roman" w:hAnsi="Times New Roman" w:cs="Times New Roman" w:eastAsia="Times New Roman"/>
          <w:sz w:val="26"/>
          <w:szCs w:val="26"/>
          <w:color w:val="111111"/>
          <w:u w:val="thick" w:color="000000"/>
          <w:position w:val="-2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-18"/>
          <w:u w:val="thick" w:color="000000"/>
          <w:position w:val="-2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-18"/>
          <w:u w:val="thick" w:color="000000"/>
          <w:position w:val="-2"/>
        </w:rPr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5"/>
          <w:u w:val="thick" w:color="000000"/>
          <w:position w:val="-2"/>
        </w:rPr>
        <w:t>EMI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5"/>
          <w:u w:val="thick" w:color="000000"/>
          <w:position w:val="-2"/>
        </w:rPr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u w:val="thick" w:color="000000"/>
          <w:position w:val="-2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u w:val="thick" w:color="000000"/>
          <w:position w:val="-2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u w:val="thick" w:color="000000"/>
          <w:position w:val="-2"/>
        </w:rPr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u w:val="thick" w:color="000000"/>
          <w:position w:val="-2"/>
        </w:rPr>
      </w:r>
      <w:r>
        <w:rPr>
          <w:rFonts w:ascii="Arial" w:hAnsi="Arial" w:cs="Arial" w:eastAsia="Arial"/>
          <w:sz w:val="17"/>
          <w:szCs w:val="17"/>
          <w:color w:val="212121"/>
          <w:spacing w:val="0"/>
          <w:w w:val="101"/>
          <w:u w:val="thick" w:color="000000"/>
          <w:position w:val="-1"/>
        </w:rPr>
        <w:t>es</w:t>
      </w:r>
      <w:r>
        <w:rPr>
          <w:rFonts w:ascii="Arial" w:hAnsi="Arial" w:cs="Arial" w:eastAsia="Arial"/>
          <w:sz w:val="17"/>
          <w:szCs w:val="17"/>
          <w:color w:val="212121"/>
          <w:spacing w:val="0"/>
          <w:w w:val="101"/>
          <w:u w:val="thick" w:color="000000"/>
          <w:position w:val="-1"/>
        </w:rPr>
      </w:r>
      <w:r>
        <w:rPr>
          <w:rFonts w:ascii="Arial" w:hAnsi="Arial" w:cs="Arial" w:eastAsia="Arial"/>
          <w:sz w:val="17"/>
          <w:szCs w:val="17"/>
          <w:color w:val="212121"/>
          <w:spacing w:val="0"/>
          <w:w w:val="100"/>
          <w:u w:val="thick" w:color="000000"/>
          <w:position w:val="-1"/>
        </w:rPr>
        <w:t> </w:t>
      </w:r>
      <w:r>
        <w:rPr>
          <w:rFonts w:ascii="Arial" w:hAnsi="Arial" w:cs="Arial" w:eastAsia="Arial"/>
          <w:sz w:val="17"/>
          <w:szCs w:val="17"/>
          <w:color w:val="212121"/>
          <w:spacing w:val="0"/>
          <w:w w:val="100"/>
          <w:u w:val="thick" w:color="000000"/>
          <w:position w:val="-1"/>
        </w:rPr>
        <w:tab/>
      </w:r>
      <w:r>
        <w:rPr>
          <w:rFonts w:ascii="Arial" w:hAnsi="Arial" w:cs="Arial" w:eastAsia="Arial"/>
          <w:sz w:val="17"/>
          <w:szCs w:val="17"/>
          <w:color w:val="212121"/>
          <w:spacing w:val="0"/>
          <w:w w:val="100"/>
          <w:u w:val="thick" w:color="000000"/>
          <w:position w:val="-1"/>
        </w:rPr>
      </w:r>
      <w:r>
        <w:rPr>
          <w:rFonts w:ascii="Arial" w:hAnsi="Arial" w:cs="Arial" w:eastAsia="Arial"/>
          <w:sz w:val="17"/>
          <w:szCs w:val="17"/>
          <w:color w:val="212121"/>
          <w:spacing w:val="0"/>
          <w:w w:val="100"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2"/>
          <w:u w:val="thick" w:color="000000"/>
          <w:position w:val="-1"/>
        </w:rPr>
        <w:t>EMITTERU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2"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u w:val="thick" w:color="000000"/>
          <w:position w:val="-1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u w:val="thick" w:color="000000"/>
          <w:position w:val="-1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u w:val="thick" w:color="000000"/>
          <w:position w:val="-1"/>
        </w:rPr>
      </w:r>
      <w:r>
        <w:rPr>
          <w:rFonts w:ascii="Times New Roman" w:hAnsi="Times New Roman" w:cs="Times New Roman" w:eastAsia="Times New Roman"/>
          <w:sz w:val="18"/>
          <w:szCs w:val="18"/>
          <w:color w:val="111111"/>
          <w:spacing w:val="0"/>
          <w:w w:val="111"/>
          <w:u w:val="thick" w:color="000000"/>
          <w:position w:val="1"/>
        </w:rPr>
        <w:t>da</w:t>
      </w:r>
      <w:r>
        <w:rPr>
          <w:rFonts w:ascii="Times New Roman" w:hAnsi="Times New Roman" w:cs="Times New Roman" w:eastAsia="Times New Roman"/>
          <w:sz w:val="18"/>
          <w:szCs w:val="18"/>
          <w:color w:val="111111"/>
          <w:spacing w:val="0"/>
          <w:w w:val="111"/>
          <w:u w:val="thick" w:color="000000"/>
          <w:position w:val="1"/>
        </w:rPr>
      </w:r>
      <w:r>
        <w:rPr>
          <w:rFonts w:ascii="Times New Roman" w:hAnsi="Times New Roman" w:cs="Times New Roman" w:eastAsia="Times New Roman"/>
          <w:sz w:val="18"/>
          <w:szCs w:val="18"/>
          <w:color w:val="111111"/>
          <w:spacing w:val="0"/>
          <w:w w:val="100"/>
          <w:u w:val="thick" w:color="000000"/>
          <w:position w:val="1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111111"/>
          <w:spacing w:val="0"/>
          <w:w w:val="100"/>
          <w:u w:val="thick" w:color="000000"/>
          <w:position w:val="1"/>
        </w:rPr>
        <w:tab/>
      </w:r>
      <w:r>
        <w:rPr>
          <w:rFonts w:ascii="Times New Roman" w:hAnsi="Times New Roman" w:cs="Times New Roman" w:eastAsia="Times New Roman"/>
          <w:sz w:val="18"/>
          <w:szCs w:val="18"/>
          <w:color w:val="111111"/>
          <w:spacing w:val="0"/>
          <w:w w:val="100"/>
          <w:u w:val="thick" w:color="000000"/>
          <w:position w:val="1"/>
        </w:rPr>
      </w:r>
      <w:r>
        <w:rPr>
          <w:rFonts w:ascii="Times New Roman" w:hAnsi="Times New Roman" w:cs="Times New Roman" w:eastAsia="Times New Roman"/>
          <w:sz w:val="18"/>
          <w:szCs w:val="18"/>
          <w:color w:val="111111"/>
          <w:spacing w:val="0"/>
          <w:w w:val="100"/>
          <w:u w:val="thick" w:color="000000"/>
          <w:position w:val="1"/>
        </w:rPr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6"/>
          <w:u w:val="thick" w:color="000000"/>
          <w:position w:val="1"/>
        </w:rPr>
        <w:t>HEMI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6"/>
          <w:u w:val="thick" w:color="000000"/>
          <w:position w:val="1"/>
        </w:rPr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u w:val="thick" w:color="000000"/>
          <w:position w:val="1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u w:val="thick" w:color="000000"/>
          <w:position w:val="1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u w:val="thick" w:color="000000"/>
          <w:position w:val="1"/>
        </w:rPr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u w:val="thick" w:color="000000"/>
          <w:position w:val="1"/>
        </w:rPr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8"/>
          <w:i/>
          <w:u w:val="thick" w:color="000000"/>
          <w:position w:val="5"/>
        </w:rPr>
        <w:t>hémiptère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8"/>
          <w:i/>
          <w:u w:val="thick" w:color="000000"/>
          <w:position w:val="5"/>
        </w:rPr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  <w:u w:val="thick" w:color="000000"/>
          <w:position w:val="5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  <w:u w:val="thick" w:color="000000"/>
          <w:position w:val="5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  <w:u w:val="thick" w:color="000000"/>
          <w:position w:val="5"/>
        </w:rPr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  <w:position w:val="5"/>
        </w:rPr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920" w:right="1000"/>
        </w:sectPr>
      </w:pPr>
      <w:rPr/>
    </w:p>
    <w:p>
      <w:pPr>
        <w:spacing w:before="97" w:after="0" w:line="240" w:lineRule="auto"/>
        <w:ind w:left="229" w:right="-50"/>
        <w:jc w:val="lef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/>
        <w:pict>
          <v:group style="position:absolute;margin-left:477.307678pt;margin-top:621.267761pt;width:113.021978pt;height:.1pt;mso-position-horizontal-relative:page;mso-position-vertical-relative:page;z-index:-5158" coordorigin="9546,12425" coordsize="2260,2">
            <v:shape style="position:absolute;left:9546;top:12425;width:2260;height:2" coordorigin="9546,12425" coordsize="2260,0" path="m9546,12425l11807,12425e" filled="f" stroked="t" strokeweight=".467033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MONO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34" w:after="0" w:line="237" w:lineRule="auto"/>
        <w:ind w:left="220" w:right="-68" w:firstLine="14"/>
        <w:jc w:val="left"/>
        <w:rPr>
          <w:rFonts w:ascii="Arial" w:hAnsi="Arial" w:cs="Arial" w:eastAsia="Arial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0"/>
          <w:w w:val="100"/>
        </w:rPr>
        <w:t>TRI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4"/>
          <w:w w:val="100"/>
        </w:rPr>
        <w:t>T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0"/>
          <w:w w:val="100"/>
        </w:rPr>
        <w:t>RA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PENTA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ESSA</w:t>
      </w:r>
      <w:r>
        <w:rPr>
          <w:rFonts w:ascii="Times New Roman" w:hAnsi="Times New Roman" w:cs="Times New Roman" w:eastAsia="Times New Roman"/>
          <w:sz w:val="28"/>
          <w:szCs w:val="28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ETTA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OTTO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7"/>
        </w:rPr>
        <w:t>ENA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7"/>
        </w:rPr>
        <w:t> </w:t>
      </w:r>
      <w:r>
        <w:rPr>
          <w:rFonts w:ascii="Arial" w:hAnsi="Arial" w:cs="Arial" w:eastAsia="Arial"/>
          <w:sz w:val="25"/>
          <w:szCs w:val="25"/>
          <w:color w:val="111111"/>
          <w:spacing w:val="0"/>
          <w:w w:val="100"/>
        </w:rPr>
        <w:t>DECA</w:t>
      </w:r>
      <w:r>
        <w:rPr>
          <w:rFonts w:ascii="Arial" w:hAnsi="Arial" w:cs="Arial" w:eastAsia="Arial"/>
          <w:sz w:val="25"/>
          <w:szCs w:val="25"/>
          <w:color w:val="000000"/>
          <w:spacing w:val="0"/>
          <w:w w:val="100"/>
        </w:rPr>
      </w:r>
    </w:p>
    <w:p>
      <w:pPr>
        <w:spacing w:before="83" w:after="0" w:line="251" w:lineRule="auto"/>
        <w:ind w:right="-65" w:firstLine="9"/>
        <w:jc w:val="lef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6"/>
          <w:szCs w:val="26"/>
          <w:color w:val="212121"/>
          <w:spacing w:val="0"/>
          <w:w w:val="100"/>
        </w:rPr>
        <w:t>MONOFIORU</w:t>
      </w:r>
      <w:r>
        <w:rPr>
          <w:rFonts w:ascii="Times New Roman" w:hAnsi="Times New Roman" w:cs="Times New Roman" w:eastAsia="Times New Roman"/>
          <w:sz w:val="26"/>
          <w:szCs w:val="26"/>
          <w:color w:val="21212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DrMORFU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11111"/>
          <w:spacing w:val="0"/>
          <w:w w:val="106"/>
        </w:rPr>
        <w:t>TRIANTERIJ</w:t>
      </w:r>
      <w:r>
        <w:rPr>
          <w:rFonts w:ascii="Times New Roman" w:hAnsi="Times New Roman" w:cs="Times New Roman" w:eastAsia="Times New Roman"/>
          <w:sz w:val="23"/>
          <w:szCs w:val="23"/>
          <w:color w:val="111111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3"/>
        </w:rPr>
        <w:t>TETRACROM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-47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313131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6"/>
          <w:szCs w:val="26"/>
          <w:color w:val="31313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4"/>
        </w:rPr>
        <w:t>PENTACAR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-1"/>
          <w:w w:val="104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444444"/>
          <w:spacing w:val="0"/>
          <w:w w:val="97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444444"/>
          <w:spacing w:val="0"/>
          <w:w w:val="97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ESSAGONU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6"/>
        </w:rPr>
        <w:t>ETIAGRANU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OTTOPETA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4"/>
          <w:w w:val="100"/>
        </w:rPr>
        <w:t>L</w:t>
      </w:r>
      <w:r>
        <w:rPr>
          <w:rFonts w:ascii="Times New Roman" w:hAnsi="Times New Roman" w:cs="Times New Roman" w:eastAsia="Times New Roman"/>
          <w:sz w:val="26"/>
          <w:szCs w:val="26"/>
          <w:color w:val="444444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78" w:after="0" w:line="240" w:lineRule="auto"/>
        <w:ind w:left="481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6"/>
        </w:rPr>
        <w:t>MONO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242" w:lineRule="auto"/>
        <w:ind w:left="481" w:right="-2"/>
        <w:jc w:val="lef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0"/>
          <w:w w:val="100"/>
        </w:rPr>
        <w:t>TRI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9"/>
          <w:w w:val="100"/>
        </w:rPr>
        <w:t>T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0"/>
          <w:w w:val="85"/>
        </w:rPr>
        <w:t>RA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0"/>
          <w:w w:val="8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2"/>
        </w:rPr>
        <w:t>PENTA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HEXA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16"/>
          <w:w w:val="100"/>
        </w:rPr>
        <w:t>E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PTA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0" w:after="0" w:line="309" w:lineRule="exact"/>
        <w:ind w:right="-20"/>
        <w:jc w:val="left"/>
        <w:tabs>
          <w:tab w:pos="500" w:val="left"/>
        </w:tabs>
        <w:rPr>
          <w:rFonts w:ascii="Arial" w:hAnsi="Arial" w:cs="Arial" w:eastAsia="Arial"/>
          <w:sz w:val="33"/>
          <w:szCs w:val="33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1"/>
        </w:rPr>
        <w:t>etc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38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1"/>
        </w:rPr>
      </w:r>
      <w:r>
        <w:rPr>
          <w:rFonts w:ascii="Arial" w:hAnsi="Arial" w:cs="Arial" w:eastAsia="Arial"/>
          <w:sz w:val="33"/>
          <w:szCs w:val="33"/>
          <w:color w:val="111111"/>
          <w:spacing w:val="0"/>
          <w:w w:val="108"/>
          <w:position w:val="1"/>
        </w:rPr>
        <w:t>ocra</w:t>
      </w:r>
      <w:r>
        <w:rPr>
          <w:rFonts w:ascii="Arial" w:hAnsi="Arial" w:cs="Arial" w:eastAsia="Arial"/>
          <w:sz w:val="33"/>
          <w:szCs w:val="33"/>
          <w:color w:val="000000"/>
          <w:spacing w:val="0"/>
          <w:w w:val="100"/>
          <w:position w:val="0"/>
        </w:rPr>
      </w:r>
    </w:p>
    <w:p>
      <w:pPr>
        <w:spacing w:before="0" w:after="0" w:line="256" w:lineRule="exact"/>
        <w:ind w:left="518" w:right="-76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5"/>
        </w:rPr>
        <w:t>ENNEA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88" w:lineRule="exact"/>
        <w:ind w:left="523" w:right="-20"/>
        <w:jc w:val="lef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</w:rPr>
        <w:t>DECA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26" w:after="0" w:line="240" w:lineRule="auto"/>
        <w:ind w:left="320" w:right="1492"/>
        <w:jc w:val="center"/>
        <w:rPr>
          <w:rFonts w:ascii="Times New Roman" w:hAnsi="Times New Roman" w:cs="Times New Roman" w:eastAsia="Times New Roman"/>
          <w:sz w:val="26"/>
          <w:szCs w:val="26"/>
        </w:rPr>
      </w:pPr>
      <w:rPr/>
      <w:r>
        <w:rPr/>
        <w:br w:type="column"/>
      </w:r>
      <w:r>
        <w:rPr>
          <w:rFonts w:ascii="Arial" w:hAnsi="Arial" w:cs="Arial" w:eastAsia="Arial"/>
          <w:sz w:val="22"/>
          <w:szCs w:val="22"/>
          <w:color w:val="212121"/>
          <w:spacing w:val="0"/>
          <w:w w:val="100"/>
          <w:i/>
        </w:rPr>
        <w:t>à</w:t>
      </w:r>
      <w:r>
        <w:rPr>
          <w:rFonts w:ascii="Arial" w:hAnsi="Arial" w:cs="Arial" w:eastAsia="Arial"/>
          <w:sz w:val="22"/>
          <w:szCs w:val="22"/>
          <w:color w:val="212121"/>
          <w:spacing w:val="8"/>
          <w:w w:val="100"/>
          <w:i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i/>
        </w:rPr>
        <w:t>une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5"/>
          <w:i/>
        </w:rPr>
        <w:t>fleur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3" w:after="0" w:line="240" w:lineRule="auto"/>
        <w:ind w:left="115" w:right="1352"/>
        <w:jc w:val="center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Arial" w:hAnsi="Arial" w:cs="Arial" w:eastAsia="Arial"/>
          <w:sz w:val="22"/>
          <w:szCs w:val="22"/>
          <w:color w:val="111111"/>
          <w:spacing w:val="0"/>
          <w:w w:val="100"/>
          <w:i/>
        </w:rPr>
        <w:t>à</w:t>
      </w:r>
      <w:r>
        <w:rPr>
          <w:rFonts w:ascii="Arial" w:hAnsi="Arial" w:cs="Arial" w:eastAsia="Arial"/>
          <w:sz w:val="22"/>
          <w:szCs w:val="22"/>
          <w:color w:val="111111"/>
          <w:spacing w:val="13"/>
          <w:w w:val="100"/>
          <w:i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</w:rPr>
        <w:t>deux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1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</w:rPr>
        <w:t>formes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0" w:after="0" w:line="302" w:lineRule="exact"/>
        <w:ind w:left="62" w:right="1298"/>
        <w:jc w:val="center"/>
        <w:rPr>
          <w:rFonts w:ascii="Times New Roman" w:hAnsi="Times New Roman" w:cs="Times New Roman" w:eastAsia="Times New Roman"/>
          <w:sz w:val="27"/>
          <w:szCs w:val="27"/>
        </w:rPr>
      </w:pPr>
      <w:rPr/>
      <w:r>
        <w:rPr>
          <w:rFonts w:ascii="Arial" w:hAnsi="Arial" w:cs="Arial" w:eastAsia="Arial"/>
          <w:sz w:val="24"/>
          <w:szCs w:val="24"/>
          <w:color w:val="111111"/>
          <w:spacing w:val="0"/>
          <w:w w:val="100"/>
          <w:i/>
        </w:rPr>
        <w:t>à</w:t>
      </w:r>
      <w:r>
        <w:rPr>
          <w:rFonts w:ascii="Arial" w:hAnsi="Arial" w:cs="Arial" w:eastAsia="Arial"/>
          <w:sz w:val="24"/>
          <w:szCs w:val="24"/>
          <w:color w:val="111111"/>
          <w:spacing w:val="-9"/>
          <w:w w:val="100"/>
          <w:i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0"/>
          <w:w w:val="92"/>
          <w:i/>
        </w:rPr>
        <w:t>trois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-3"/>
          <w:w w:val="92"/>
          <w:i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11111"/>
          <w:spacing w:val="0"/>
          <w:w w:val="92"/>
          <w:i/>
        </w:rPr>
        <w:t>anthère$</w:t>
      </w:r>
      <w:r>
        <w:rPr>
          <w:rFonts w:ascii="Times New Roman" w:hAnsi="Times New Roman" w:cs="Times New Roman" w:eastAsia="Times New Roman"/>
          <w:sz w:val="27"/>
          <w:szCs w:val="27"/>
          <w:color w:val="000000"/>
          <w:spacing w:val="0"/>
          <w:w w:val="100"/>
        </w:rPr>
      </w:r>
    </w:p>
    <w:p>
      <w:pPr>
        <w:spacing w:before="0" w:after="0" w:line="296" w:lineRule="exact"/>
        <w:ind w:left="-40" w:right="1184"/>
        <w:jc w:val="center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111111"/>
          <w:spacing w:val="0"/>
          <w:w w:val="100"/>
          <w:i/>
        </w:rPr>
        <w:t>à</w:t>
      </w:r>
      <w:r>
        <w:rPr>
          <w:rFonts w:ascii="Times New Roman" w:hAnsi="Times New Roman" w:cs="Times New Roman" w:eastAsia="Times New Roman"/>
          <w:sz w:val="23"/>
          <w:szCs w:val="23"/>
          <w:color w:val="111111"/>
          <w:spacing w:val="14"/>
          <w:w w:val="100"/>
          <w:i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0"/>
          <w:i/>
        </w:rPr>
        <w:t>quatre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19"/>
          <w:w w:val="100"/>
          <w:i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9"/>
          <w:i/>
        </w:rPr>
        <w:t>couleurs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0" w:after="0" w:line="289" w:lineRule="exact"/>
        <w:ind w:left="278" w:right="1418"/>
        <w:jc w:val="center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12121"/>
          <w:spacing w:val="0"/>
          <w:w w:val="100"/>
          <w:i/>
        </w:rPr>
        <w:t>à</w:t>
      </w:r>
      <w:r>
        <w:rPr>
          <w:rFonts w:ascii="Times New Roman" w:hAnsi="Times New Roman" w:cs="Times New Roman" w:eastAsia="Times New Roman"/>
          <w:sz w:val="23"/>
          <w:szCs w:val="23"/>
          <w:color w:val="212121"/>
          <w:spacing w:val="7"/>
          <w:w w:val="100"/>
          <w:i/>
        </w:rPr>
        <w:t> </w:t>
      </w:r>
      <w:r>
        <w:rPr>
          <w:rFonts w:ascii="Arial" w:hAnsi="Arial" w:cs="Arial" w:eastAsia="Arial"/>
          <w:sz w:val="23"/>
          <w:szCs w:val="23"/>
          <w:color w:val="111111"/>
          <w:spacing w:val="0"/>
          <w:w w:val="100"/>
          <w:i/>
        </w:rPr>
        <w:t>cinq</w:t>
      </w:r>
      <w:r>
        <w:rPr>
          <w:rFonts w:ascii="Arial" w:hAnsi="Arial" w:cs="Arial" w:eastAsia="Arial"/>
          <w:sz w:val="23"/>
          <w:szCs w:val="23"/>
          <w:color w:val="111111"/>
          <w:spacing w:val="63"/>
          <w:w w:val="100"/>
          <w:i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96"/>
          <w:i/>
        </w:rPr>
        <w:t>fruits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0" w:after="0" w:line="321" w:lineRule="exact"/>
        <w:ind w:left="275" w:right="1479"/>
        <w:jc w:val="center"/>
        <w:rPr>
          <w:rFonts w:ascii="Times New Roman" w:hAnsi="Times New Roman" w:cs="Times New Roman" w:eastAsia="Times New Roman"/>
          <w:sz w:val="30"/>
          <w:szCs w:val="30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111111"/>
          <w:spacing w:val="0"/>
          <w:w w:val="100"/>
          <w:i/>
        </w:rPr>
        <w:t>à</w:t>
      </w:r>
      <w:r>
        <w:rPr>
          <w:rFonts w:ascii="Times New Roman" w:hAnsi="Times New Roman" w:cs="Times New Roman" w:eastAsia="Times New Roman"/>
          <w:sz w:val="23"/>
          <w:szCs w:val="23"/>
          <w:color w:val="111111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30"/>
          <w:szCs w:val="30"/>
          <w:color w:val="111111"/>
          <w:spacing w:val="0"/>
          <w:w w:val="92"/>
          <w:i/>
        </w:rPr>
        <w:t>six</w:t>
      </w:r>
      <w:r>
        <w:rPr>
          <w:rFonts w:ascii="Times New Roman" w:hAnsi="Times New Roman" w:cs="Times New Roman" w:eastAsia="Times New Roman"/>
          <w:sz w:val="30"/>
          <w:szCs w:val="30"/>
          <w:color w:val="111111"/>
          <w:spacing w:val="-32"/>
          <w:w w:val="100"/>
          <w:i/>
        </w:rPr>
        <w:t> </w:t>
      </w:r>
      <w:r>
        <w:rPr>
          <w:rFonts w:ascii="Times New Roman" w:hAnsi="Times New Roman" w:cs="Times New Roman" w:eastAsia="Times New Roman"/>
          <w:sz w:val="30"/>
          <w:szCs w:val="30"/>
          <w:color w:val="111111"/>
          <w:spacing w:val="0"/>
          <w:w w:val="86"/>
          <w:i/>
        </w:rPr>
        <w:t>angles</w:t>
      </w:r>
      <w:r>
        <w:rPr>
          <w:rFonts w:ascii="Times New Roman" w:hAnsi="Times New Roman" w:cs="Times New Roman" w:eastAsia="Times New Roman"/>
          <w:sz w:val="30"/>
          <w:szCs w:val="30"/>
          <w:color w:val="000000"/>
          <w:spacing w:val="0"/>
          <w:w w:val="100"/>
        </w:rPr>
      </w:r>
    </w:p>
    <w:p>
      <w:pPr>
        <w:spacing w:before="0" w:after="0" w:line="240" w:lineRule="auto"/>
        <w:ind w:left="199" w:right="1376"/>
        <w:jc w:val="center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Arial" w:hAnsi="Arial" w:cs="Arial" w:eastAsia="Arial"/>
          <w:sz w:val="24"/>
          <w:szCs w:val="24"/>
          <w:color w:val="111111"/>
          <w:spacing w:val="0"/>
          <w:w w:val="100"/>
          <w:i/>
        </w:rPr>
        <w:t>à</w:t>
      </w:r>
      <w:r>
        <w:rPr>
          <w:rFonts w:ascii="Arial" w:hAnsi="Arial" w:cs="Arial" w:eastAsia="Arial"/>
          <w:sz w:val="24"/>
          <w:szCs w:val="24"/>
          <w:color w:val="111111"/>
          <w:spacing w:val="-15"/>
          <w:w w:val="100"/>
          <w:i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i/>
        </w:rPr>
        <w:t>sept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8"/>
          <w:w w:val="100"/>
          <w:i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3"/>
          <w:i/>
        </w:rPr>
        <w:t>pépins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0" w:after="0" w:line="289" w:lineRule="exact"/>
        <w:ind w:left="189" w:right="1369"/>
        <w:jc w:val="center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Arial" w:hAnsi="Arial" w:cs="Arial" w:eastAsia="Arial"/>
          <w:sz w:val="22"/>
          <w:szCs w:val="22"/>
          <w:color w:val="111111"/>
          <w:spacing w:val="0"/>
          <w:w w:val="100"/>
          <w:i/>
        </w:rPr>
        <w:t>à</w:t>
      </w:r>
      <w:r>
        <w:rPr>
          <w:rFonts w:ascii="Arial" w:hAnsi="Arial" w:cs="Arial" w:eastAsia="Arial"/>
          <w:sz w:val="22"/>
          <w:szCs w:val="22"/>
          <w:color w:val="111111"/>
          <w:spacing w:val="-6"/>
          <w:w w:val="100"/>
          <w:i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100"/>
          <w:i/>
        </w:rPr>
        <w:t>huit</w:t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3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101"/>
          <w:i/>
        </w:rPr>
        <w:t>pétales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429" w:right="-20"/>
        <w:jc w:val="left"/>
        <w:tabs>
          <w:tab w:pos="2820" w:val="left"/>
        </w:tabs>
        <w:rPr>
          <w:rFonts w:ascii="Arial" w:hAnsi="Arial" w:cs="Arial" w:eastAsia="Arial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0"/>
          <w:w w:val="100"/>
          <w:i/>
        </w:rPr>
        <w:t>Pierre</w:t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6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0"/>
          <w:w w:val="100"/>
          <w:i/>
        </w:rPr>
        <w:t>TREANTON</w:t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-15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0"/>
          <w:w w:val="100"/>
          <w:i/>
        </w:rPr>
      </w:r>
      <w:r>
        <w:rPr>
          <w:rFonts w:ascii="Arial" w:hAnsi="Arial" w:cs="Arial" w:eastAsia="Arial"/>
          <w:sz w:val="20"/>
          <w:szCs w:val="20"/>
          <w:color w:val="212121"/>
          <w:spacing w:val="0"/>
          <w:w w:val="100"/>
        </w:rPr>
        <w:t>9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920" w:right="1000"/>
          <w:cols w:num="4" w:equalWidth="0">
            <w:col w:w="1055" w:space="1074"/>
            <w:col w:w="1680" w:space="435"/>
            <w:col w:w="1372" w:space="1313"/>
            <w:col w:w="3051"/>
          </w:cols>
        </w:sectPr>
      </w:pPr>
      <w:rPr/>
    </w:p>
    <w:p>
      <w:pPr>
        <w:spacing w:before="61" w:after="0" w:line="350" w:lineRule="exact"/>
        <w:ind w:left="1760" w:right="-20"/>
        <w:jc w:val="left"/>
        <w:rPr>
          <w:rFonts w:ascii="Times New Roman" w:hAnsi="Times New Roman" w:cs="Times New Roman" w:eastAsia="Times New Roman"/>
          <w:sz w:val="31"/>
          <w:szCs w:val="31"/>
        </w:rPr>
      </w:pPr>
      <w:rPr/>
      <w:r>
        <w:rPr>
          <w:rFonts w:ascii="Times New Roman" w:hAnsi="Times New Roman" w:cs="Times New Roman" w:eastAsia="Times New Roman"/>
          <w:sz w:val="31"/>
          <w:szCs w:val="31"/>
          <w:color w:val="1A1A1A"/>
          <w:spacing w:val="0"/>
          <w:w w:val="100"/>
          <w:b/>
          <w:bCs/>
          <w:position w:val="-1"/>
        </w:rPr>
        <w:t>Prefissi</w:t>
      </w:r>
      <w:r>
        <w:rPr>
          <w:rFonts w:ascii="Times New Roman" w:hAnsi="Times New Roman" w:cs="Times New Roman" w:eastAsia="Times New Roman"/>
          <w:sz w:val="31"/>
          <w:szCs w:val="31"/>
          <w:color w:val="1A1A1A"/>
          <w:spacing w:val="45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31"/>
          <w:szCs w:val="31"/>
          <w:color w:val="1A1A1A"/>
          <w:spacing w:val="0"/>
          <w:w w:val="100"/>
          <w:b/>
          <w:bCs/>
          <w:position w:val="-1"/>
        </w:rPr>
        <w:t>per</w:t>
      </w:r>
      <w:r>
        <w:rPr>
          <w:rFonts w:ascii="Times New Roman" w:hAnsi="Times New Roman" w:cs="Times New Roman" w:eastAsia="Times New Roman"/>
          <w:sz w:val="31"/>
          <w:szCs w:val="31"/>
          <w:color w:val="1A1A1A"/>
          <w:spacing w:val="5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31"/>
          <w:szCs w:val="31"/>
          <w:color w:val="1A1A1A"/>
          <w:spacing w:val="0"/>
          <w:w w:val="100"/>
          <w:b/>
          <w:bCs/>
          <w:position w:val="-1"/>
        </w:rPr>
        <w:t>a</w:t>
      </w:r>
      <w:r>
        <w:rPr>
          <w:rFonts w:ascii="Times New Roman" w:hAnsi="Times New Roman" w:cs="Times New Roman" w:eastAsia="Times New Roman"/>
          <w:sz w:val="31"/>
          <w:szCs w:val="31"/>
          <w:color w:val="1A1A1A"/>
          <w:spacing w:val="9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31"/>
          <w:szCs w:val="31"/>
          <w:color w:val="1A1A1A"/>
          <w:spacing w:val="0"/>
          <w:w w:val="100"/>
          <w:b/>
          <w:bCs/>
          <w:position w:val="-1"/>
        </w:rPr>
        <w:t>cumprensione</w:t>
      </w:r>
      <w:r>
        <w:rPr>
          <w:rFonts w:ascii="Times New Roman" w:hAnsi="Times New Roman" w:cs="Times New Roman" w:eastAsia="Times New Roman"/>
          <w:sz w:val="31"/>
          <w:szCs w:val="31"/>
          <w:color w:val="1A1A1A"/>
          <w:spacing w:val="73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31"/>
          <w:szCs w:val="31"/>
          <w:color w:val="1A1A1A"/>
          <w:spacing w:val="0"/>
          <w:w w:val="100"/>
          <w:b/>
          <w:bCs/>
          <w:position w:val="-1"/>
        </w:rPr>
        <w:t>di</w:t>
      </w:r>
      <w:r>
        <w:rPr>
          <w:rFonts w:ascii="Times New Roman" w:hAnsi="Times New Roman" w:cs="Times New Roman" w:eastAsia="Times New Roman"/>
          <w:sz w:val="31"/>
          <w:szCs w:val="31"/>
          <w:color w:val="1A1A1A"/>
          <w:spacing w:val="1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31"/>
          <w:szCs w:val="31"/>
          <w:color w:val="1A1A1A"/>
          <w:spacing w:val="0"/>
          <w:w w:val="100"/>
          <w:b/>
          <w:bCs/>
          <w:position w:val="-1"/>
        </w:rPr>
        <w:t>a</w:t>
      </w:r>
      <w:r>
        <w:rPr>
          <w:rFonts w:ascii="Times New Roman" w:hAnsi="Times New Roman" w:cs="Times New Roman" w:eastAsia="Times New Roman"/>
          <w:sz w:val="31"/>
          <w:szCs w:val="31"/>
          <w:color w:val="1A1A1A"/>
          <w:spacing w:val="11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31"/>
          <w:szCs w:val="31"/>
          <w:color w:val="1A1A1A"/>
          <w:spacing w:val="0"/>
          <w:w w:val="102"/>
          <w:b/>
          <w:bCs/>
          <w:position w:val="-1"/>
        </w:rPr>
        <w:t>tassinomia</w:t>
      </w:r>
      <w:r>
        <w:rPr>
          <w:rFonts w:ascii="Times New Roman" w:hAnsi="Times New Roman" w:cs="Times New Roman" w:eastAsia="Times New Roman"/>
          <w:sz w:val="31"/>
          <w:szCs w:val="31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2.378998" w:type="dxa"/>
      </w:tblPr>
      <w:tblGrid/>
      <w:tr>
        <w:trPr>
          <w:trHeight w:val="391" w:hRule="exact"/>
        </w:trPr>
        <w:tc>
          <w:tcPr>
            <w:tcW w:w="131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67" w:after="0" w:line="240" w:lineRule="auto"/>
              <w:ind w:left="50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96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72" w:after="0" w:line="240" w:lineRule="auto"/>
              <w:ind w:left="813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Sanza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30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82" w:after="0" w:line="240" w:lineRule="auto"/>
              <w:ind w:left="962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MAXI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92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77" w:after="0" w:line="240" w:lineRule="auto"/>
              <w:ind w:left="49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0"/>
              </w:rPr>
              <w:t>Multo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2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1A1A1A"/>
                <w:spacing w:val="0"/>
                <w:w w:val="102"/>
              </w:rPr>
              <w:t>grande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305" w:hRule="exact"/>
        </w:trPr>
        <w:tc>
          <w:tcPr>
            <w:tcW w:w="131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1" w:lineRule="exact"/>
              <w:ind w:left="45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5"/>
              </w:rPr>
              <w:t>AN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96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1" w:lineRule="exact"/>
              <w:ind w:left="80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Senza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30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6" w:lineRule="exact"/>
              <w:ind w:left="957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0"/>
              </w:rPr>
              <w:t>J\1EDI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92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6" w:lineRule="exact"/>
              <w:ind w:left="493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Mezu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609" w:hRule="exact"/>
        </w:trPr>
        <w:tc>
          <w:tcPr>
            <w:tcW w:w="131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9" w:lineRule="exact"/>
              <w:ind w:left="45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AB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  <w:p>
            <w:pPr>
              <w:spacing w:before="15" w:after="0" w:line="240" w:lineRule="auto"/>
              <w:ind w:left="45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1A1A1A"/>
                <w:spacing w:val="0"/>
                <w:w w:val="104"/>
              </w:rPr>
              <w:t>AS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96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9" w:lineRule="exact"/>
              <w:ind w:left="803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w w:val="103"/>
              </w:rPr>
              <w:t>Luntanan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7"/>
                <w:w w:val="103"/>
              </w:rPr>
              <w:t>z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494949"/>
                <w:spacing w:val="0"/>
                <w:w w:val="99"/>
              </w:rPr>
              <w:t>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  <w:p>
            <w:pPr>
              <w:spacing w:before="15" w:after="0" w:line="240" w:lineRule="auto"/>
              <w:ind w:left="79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w w:val="103"/>
              </w:rPr>
              <w:t>Luntanan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6"/>
                <w:w w:val="103"/>
              </w:rPr>
              <w:t>z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494949"/>
                <w:spacing w:val="0"/>
                <w:w w:val="104"/>
              </w:rPr>
              <w:t>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30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252" w:lineRule="auto"/>
              <w:ind w:left="957" w:right="512" w:firstLine="5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MEGA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5"/>
              </w:rPr>
              <w:t>META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92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240" w:lineRule="auto"/>
              <w:ind w:left="49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Grande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  <w:p>
            <w:pPr>
              <w:spacing w:before="10" w:after="0" w:line="240" w:lineRule="auto"/>
              <w:ind w:left="493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Muta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379" w:hRule="exact"/>
        </w:trPr>
        <w:tc>
          <w:tcPr>
            <w:tcW w:w="131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9" w:lineRule="exact"/>
              <w:ind w:left="40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5"/>
              </w:rPr>
              <w:t>ASS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96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9" w:lineRule="exact"/>
              <w:ind w:left="793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w w:val="104"/>
              </w:rPr>
              <w:t>Luntanan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8"/>
                <w:w w:val="104"/>
              </w:rPr>
              <w:t>z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494949"/>
                <w:spacing w:val="0"/>
                <w:w w:val="99"/>
              </w:rPr>
              <w:t>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30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4" w:lineRule="exact"/>
              <w:ind w:left="957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MICRO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92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4" w:lineRule="exact"/>
              <w:ind w:left="49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Chiucu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pgSz w:w="11900" w:h="16840"/>
          <w:pgMar w:top="1540" w:bottom="0" w:left="1100" w:right="440"/>
        </w:sectPr>
      </w:pPr>
      <w:rPr/>
    </w:p>
    <w:p>
      <w:pPr>
        <w:spacing w:before="27" w:after="0" w:line="251" w:lineRule="auto"/>
        <w:ind w:left="152" w:right="-63" w:firstLine="5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5"/>
        </w:rPr>
        <w:t>AMBI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ANFI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5"/>
        </w:rPr>
        <w:t>ANTI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5"/>
        </w:rPr>
        <w:t>AUTO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32" w:after="0" w:line="245" w:lineRule="auto"/>
        <w:ind w:right="687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Doppiu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A1A1A"/>
          <w:spacing w:val="0"/>
          <w:w w:val="107"/>
        </w:rPr>
        <w:t>gùu</w:t>
      </w:r>
      <w:r>
        <w:rPr>
          <w:rFonts w:ascii="Times New Roman" w:hAnsi="Times New Roman" w:cs="Times New Roman" w:eastAsia="Times New Roman"/>
          <w:sz w:val="26"/>
          <w:szCs w:val="26"/>
          <w:color w:val="1A1A1A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Appostu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3" w:after="0" w:line="287" w:lineRule="exact"/>
        <w:ind w:right="-78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0"/>
        </w:rPr>
        <w:t>Ad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0"/>
        </w:rPr>
        <w:t>albitriu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A1A1A"/>
          <w:spacing w:val="0"/>
          <w:w w:val="105"/>
        </w:rPr>
        <w:t>soiu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32" w:after="0" w:line="251" w:lineRule="auto"/>
        <w:ind w:right="-63" w:firstLine="10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MINI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MONO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MULTI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5"/>
        </w:rPr>
        <w:t>NEO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32" w:after="0" w:line="249" w:lineRule="auto"/>
        <w:ind w:right="2362" w:firstLine="10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3"/>
        </w:rPr>
        <w:t>Chiucu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3"/>
        </w:rPr>
        <w:t>Solu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Plurale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Simile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1100" w:right="440"/>
          <w:cols w:num="4" w:equalWidth="0">
            <w:col w:w="882" w:space="1339"/>
            <w:col w:w="1634" w:space="1485"/>
            <w:col w:w="833" w:space="1010"/>
            <w:col w:w="3177"/>
          </w:cols>
        </w:sectPr>
      </w:pPr>
      <w:rPr/>
    </w:p>
    <w:p>
      <w:pPr>
        <w:spacing w:before="5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2.378998" w:type="dxa"/>
      </w:tblPr>
      <w:tblGrid/>
      <w:tr>
        <w:trPr>
          <w:trHeight w:val="376" w:hRule="exact"/>
        </w:trPr>
        <w:tc>
          <w:tcPr>
            <w:tcW w:w="143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72" w:after="0" w:line="240" w:lineRule="auto"/>
              <w:ind w:left="40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BI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74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67" w:after="0" w:line="240" w:lineRule="auto"/>
              <w:ind w:left="672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Doppiu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329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72" w:after="0" w:line="240" w:lineRule="auto"/>
              <w:ind w:left="1064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OLO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68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67" w:after="0" w:line="240" w:lineRule="auto"/>
              <w:ind w:left="563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Interu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300" w:hRule="exact"/>
        </w:trPr>
        <w:tc>
          <w:tcPr>
            <w:tcW w:w="143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1" w:lineRule="exact"/>
              <w:ind w:left="50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CALI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74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7" w:lineRule="exact"/>
              <w:ind w:left="672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5"/>
              </w:rPr>
              <w:t>Bellu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329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1" w:lineRule="exact"/>
              <w:ind w:left="1064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OMO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68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7" w:lineRule="exact"/>
              <w:ind w:left="572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Simile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978" w:hRule="exact"/>
        </w:trPr>
        <w:tc>
          <w:tcPr>
            <w:tcW w:w="143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248" w:lineRule="auto"/>
              <w:ind w:left="45" w:right="609" w:firstLine="5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5"/>
              </w:rPr>
              <w:t>CATA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5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CIRC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2"/>
              </w:rPr>
              <w:t>CUN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74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4" w:lineRule="exact"/>
              <w:ind w:left="677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Suttanu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  <w:p>
            <w:pPr>
              <w:spacing w:before="10" w:after="0" w:line="240" w:lineRule="auto"/>
              <w:ind w:left="672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0"/>
              </w:rPr>
              <w:t>In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15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giru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  <w:p>
            <w:pPr>
              <w:spacing w:before="10" w:after="0" w:line="240" w:lineRule="auto"/>
              <w:ind w:left="682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0"/>
              </w:rPr>
              <w:t>Ctm,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7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incu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329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4" w:lineRule="exact"/>
              <w:ind w:left="1064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ORTO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  <w:p>
            <w:pPr>
              <w:spacing w:before="5" w:after="0" w:line="248" w:lineRule="auto"/>
              <w:ind w:left="1054" w:right="706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PAR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6"/>
              </w:rPr>
              <w:t>PER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68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9" w:lineRule="exact"/>
              <w:ind w:left="523" w:right="542"/>
              <w:jc w:val="center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Vern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  <w:p>
            <w:pPr>
              <w:spacing w:before="5" w:after="0" w:line="240" w:lineRule="auto"/>
              <w:ind w:left="572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Quasi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  <w:p>
            <w:pPr>
              <w:spacing w:before="10" w:after="0" w:line="240" w:lineRule="auto"/>
              <w:ind w:left="55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0"/>
              </w:rPr>
              <w:t>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6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traversu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3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2.378998" w:type="dxa"/>
      </w:tblPr>
      <w:tblGrid/>
      <w:tr>
        <w:trPr>
          <w:trHeight w:val="383" w:hRule="exact"/>
        </w:trPr>
        <w:tc>
          <w:tcPr>
            <w:tcW w:w="144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82" w:after="0" w:line="240" w:lineRule="auto"/>
              <w:ind w:left="40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7"/>
              </w:rPr>
              <w:t>DE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3281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77" w:after="0" w:line="240" w:lineRule="auto"/>
              <w:ind w:left="676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5"/>
              </w:rPr>
              <w:t>Senza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938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77" w:after="0" w:line="240" w:lineRule="auto"/>
              <w:ind w:left="513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PERI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74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67" w:after="0" w:line="240" w:lineRule="auto"/>
              <w:ind w:left="413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0"/>
              </w:rPr>
              <w:t>In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15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2"/>
              </w:rPr>
              <w:t>giru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305" w:hRule="exact"/>
        </w:trPr>
        <w:tc>
          <w:tcPr>
            <w:tcW w:w="144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240" w:lineRule="auto"/>
              <w:ind w:left="45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2"/>
              </w:rPr>
              <w:t>DI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3281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4" w:lineRule="exact"/>
              <w:ind w:left="671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0"/>
              </w:rPr>
              <w:t>Differenza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42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0"/>
              </w:rPr>
              <w:t>o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4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doppiu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938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4" w:lineRule="exact"/>
              <w:ind w:left="513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w w:val="104"/>
              </w:rPr>
              <w:t>P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-6"/>
                <w:w w:val="104"/>
              </w:rPr>
              <w:t>L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8"/>
              </w:rPr>
              <w:t>URI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74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4" w:lineRule="exact"/>
              <w:ind w:left="413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Plurale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305" w:hRule="exact"/>
        </w:trPr>
        <w:tc>
          <w:tcPr>
            <w:tcW w:w="144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3" w:after="0" w:line="240" w:lineRule="auto"/>
              <w:ind w:left="45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DIA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3281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6" w:lineRule="exact"/>
              <w:ind w:left="671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0"/>
              </w:rPr>
              <w:t>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6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traversu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938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1" w:lineRule="exact"/>
              <w:ind w:left="513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POLI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74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7" w:lineRule="exact"/>
              <w:ind w:left="41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Plurale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298" w:hRule="exact"/>
        </w:trPr>
        <w:tc>
          <w:tcPr>
            <w:tcW w:w="144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4" w:lineRule="exact"/>
              <w:ind w:left="45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5"/>
              </w:rPr>
              <w:t>DIF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3281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9" w:lineRule="exact"/>
              <w:ind w:left="671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0"/>
              </w:rPr>
              <w:t>Differenza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48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0"/>
              </w:rPr>
              <w:t>o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9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doppiu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938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4" w:lineRule="exact"/>
              <w:ind w:left="51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PRE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74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4" w:lineRule="exact"/>
              <w:ind w:left="409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Nanzu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302" w:hRule="exact"/>
        </w:trPr>
        <w:tc>
          <w:tcPr>
            <w:tcW w:w="144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240" w:lineRule="auto"/>
              <w:ind w:left="45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DIS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3281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4" w:lineRule="exact"/>
              <w:ind w:left="676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0"/>
              </w:rPr>
              <w:t>Differenza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43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0"/>
              </w:rPr>
              <w:t>o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9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doppiu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938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9" w:lineRule="exact"/>
              <w:ind w:left="513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5"/>
              </w:rPr>
              <w:t>PRO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74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4" w:lineRule="exact"/>
              <w:ind w:left="42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2"/>
              </w:rPr>
              <w:t>Cambiu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302" w:hRule="exact"/>
        </w:trPr>
        <w:tc>
          <w:tcPr>
            <w:tcW w:w="144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240" w:lineRule="auto"/>
              <w:ind w:left="45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8"/>
              </w:rPr>
              <w:t>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3281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240" w:lineRule="auto"/>
              <w:ind w:left="671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5"/>
              </w:rPr>
              <w:t>Da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938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9" w:lineRule="exact"/>
              <w:ind w:left="51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PRU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74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4" w:lineRule="exact"/>
              <w:ind w:left="42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Cambiu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1281" w:hRule="exact"/>
        </w:trPr>
        <w:tc>
          <w:tcPr>
            <w:tcW w:w="144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6" w:after="0" w:line="248" w:lineRule="auto"/>
              <w:ind w:left="45" w:right="608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EMI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6"/>
              </w:rPr>
              <w:t>EN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6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ENDU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6"/>
              </w:rPr>
              <w:t>EPI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3281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240" w:lineRule="auto"/>
              <w:ind w:left="671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5"/>
              </w:rPr>
              <w:t>Mezu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  <w:p>
            <w:pPr>
              <w:spacing w:before="15" w:after="0" w:line="240" w:lineRule="auto"/>
              <w:ind w:left="676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5"/>
              </w:rPr>
              <w:t>In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  <w:p>
            <w:pPr>
              <w:spacing w:before="5" w:after="0" w:line="240" w:lineRule="auto"/>
              <w:ind w:left="676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0"/>
              </w:rPr>
              <w:t>Dentru,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32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1"/>
              </w:rPr>
              <w:t>n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2"/>
                <w:w w:val="101"/>
              </w:rPr>
              <w:t>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333333"/>
                <w:spacing w:val="0"/>
                <w:w w:val="109"/>
              </w:rPr>
              <w:t>n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333333"/>
                <w:spacing w:val="-2"/>
                <w:w w:val="109"/>
              </w:rPr>
              <w:t>t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11"/>
              </w:rPr>
              <w:t>m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  <w:p>
            <w:pPr>
              <w:spacing w:before="15" w:after="0" w:line="240" w:lineRule="auto"/>
              <w:ind w:left="685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Sopra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938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9" w:lineRule="exact"/>
              <w:ind w:left="51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PRUTO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  <w:p>
            <w:pPr>
              <w:spacing w:before="15" w:after="0" w:line="248" w:lineRule="auto"/>
              <w:ind w:left="518" w:right="346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PSEUDO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6"/>
              </w:rPr>
              <w:t>RE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auto"/>
              <w:ind w:left="52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5"/>
              </w:rPr>
              <w:t>SE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74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4" w:lineRule="exact"/>
              <w:ind w:left="41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Precedente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  <w:p>
            <w:pPr>
              <w:spacing w:before="15" w:after="0" w:line="246" w:lineRule="auto"/>
              <w:ind w:left="423" w:right="-23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0"/>
              </w:rPr>
              <w:t>Falsu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24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8"/>
              </w:rPr>
              <w:t>Toma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8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Separazione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4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26.774216" w:type="dxa"/>
      </w:tblPr>
      <w:tblGrid/>
      <w:tr>
        <w:trPr>
          <w:trHeight w:val="388" w:hRule="exact"/>
        </w:trPr>
        <w:tc>
          <w:tcPr>
            <w:tcW w:w="135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87" w:after="0" w:line="240" w:lineRule="auto"/>
              <w:ind w:left="40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ESS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693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82" w:after="0" w:line="240" w:lineRule="auto"/>
              <w:ind w:left="753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1A1A1A"/>
                <w:spacing w:val="0"/>
                <w:w w:val="100"/>
              </w:rPr>
              <w:t>Di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1A1A1A"/>
                <w:spacing w:val="13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5"/>
              </w:rPr>
              <w:t>fora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531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72" w:after="0" w:line="240" w:lineRule="auto"/>
              <w:ind w:left="1193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5"/>
              </w:rPr>
              <w:t>SEMI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62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67" w:after="0" w:line="240" w:lineRule="auto"/>
              <w:ind w:left="495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Mezzo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300" w:hRule="exact"/>
        </w:trPr>
        <w:tc>
          <w:tcPr>
            <w:tcW w:w="135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  <w:tc>
          <w:tcPr>
            <w:tcW w:w="2693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  <w:tc>
          <w:tcPr>
            <w:tcW w:w="2531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5" w:lineRule="exact"/>
              <w:ind w:left="1327" w:right="-20"/>
              <w:jc w:val="left"/>
              <w:rPr>
                <w:rFonts w:ascii="Arial" w:hAnsi="Arial" w:cs="Arial" w:eastAsia="Arial"/>
                <w:sz w:val="26"/>
                <w:szCs w:val="26"/>
              </w:rPr>
            </w:pPr>
            <w:rPr/>
            <w:r>
              <w:rPr>
                <w:rFonts w:ascii="Arial" w:hAnsi="Arial" w:cs="Arial" w:eastAsia="Arial"/>
                <w:sz w:val="26"/>
                <w:szCs w:val="26"/>
                <w:color w:val="070707"/>
                <w:spacing w:val="0"/>
                <w:w w:val="106"/>
              </w:rPr>
              <w:t>UB</w:t>
            </w:r>
            <w:r>
              <w:rPr>
                <w:rFonts w:ascii="Arial" w:hAnsi="Arial" w:cs="Arial" w:eastAsia="Arial"/>
                <w:sz w:val="26"/>
                <w:szCs w:val="26"/>
                <w:color w:val="000000"/>
                <w:spacing w:val="0"/>
                <w:w w:val="100"/>
              </w:rPr>
            </w:r>
          </w:p>
        </w:tc>
        <w:tc>
          <w:tcPr>
            <w:tcW w:w="162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4" w:lineRule="exact"/>
              <w:ind w:left="604" w:right="518"/>
              <w:jc w:val="center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ottu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307" w:hRule="exact"/>
        </w:trPr>
        <w:tc>
          <w:tcPr>
            <w:tcW w:w="135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3" w:after="0" w:line="240" w:lineRule="auto"/>
              <w:ind w:left="40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IPER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693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3" w:after="0" w:line="240" w:lineRule="auto"/>
              <w:ind w:left="762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5"/>
              </w:rPr>
              <w:t>Sopra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531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1" w:lineRule="exact"/>
              <w:ind w:left="119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1A1A1A"/>
                <w:spacing w:val="0"/>
                <w:w w:val="105"/>
              </w:rPr>
              <w:t>SUPER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62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6" w:lineRule="exact"/>
              <w:ind w:left="509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sopra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300" w:hRule="exact"/>
        </w:trPr>
        <w:tc>
          <w:tcPr>
            <w:tcW w:w="135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6" w:lineRule="exact"/>
              <w:ind w:left="45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IPO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693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6" w:lineRule="exact"/>
              <w:ind w:left="762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Sottu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531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1" w:lineRule="exact"/>
              <w:ind w:left="1159" w:right="856"/>
              <w:jc w:val="center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SIN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62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7" w:lineRule="exact"/>
              <w:ind w:left="509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Cu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383" w:hRule="exact"/>
        </w:trPr>
        <w:tc>
          <w:tcPr>
            <w:tcW w:w="135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240" w:lineRule="auto"/>
              <w:ind w:left="45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IPU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693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240" w:lineRule="auto"/>
              <w:ind w:left="767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Sottu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531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4" w:lineRule="exact"/>
              <w:ind w:left="1193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3"/>
              </w:rPr>
              <w:t>TRANS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162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4" w:lineRule="exact"/>
              <w:ind w:left="495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0"/>
              </w:rPr>
              <w:t>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11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70707"/>
                <w:spacing w:val="0"/>
                <w:w w:val="104"/>
              </w:rPr>
              <w:t>traversu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7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1100" w:right="440"/>
        </w:sectPr>
      </w:pPr>
      <w:rPr/>
    </w:p>
    <w:p>
      <w:pPr>
        <w:spacing w:before="37" w:after="0" w:line="255" w:lineRule="auto"/>
        <w:ind w:left="176" w:right="-63" w:firstLine="-5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6"/>
        </w:rPr>
        <w:t>INTR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LENTI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LENTO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5"/>
        </w:rPr>
        <w:t>MACRO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32" w:after="0" w:line="253" w:lineRule="auto"/>
        <w:ind w:left="10" w:right="-63" w:firstLine="-10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6"/>
        </w:rPr>
        <w:t>Intemu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-6"/>
          <w:w w:val="104"/>
        </w:rPr>
        <w:t>V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4"/>
        </w:rPr>
        <w:t>ise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-1"/>
          <w:w w:val="104"/>
        </w:rPr>
        <w:t>o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5"/>
        </w:rPr>
        <w:t>su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3"/>
        </w:rPr>
        <w:t>Vi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6"/>
          <w:w w:val="103"/>
        </w:rPr>
        <w:t>s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1"/>
        </w:rPr>
        <w:t>c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4"/>
          <w:w w:val="101"/>
        </w:rPr>
        <w:t>o</w:t>
      </w:r>
      <w:r>
        <w:rPr>
          <w:rFonts w:ascii="Times New Roman" w:hAnsi="Times New Roman" w:cs="Times New Roman" w:eastAsia="Times New Roman"/>
          <w:sz w:val="25"/>
          <w:szCs w:val="25"/>
          <w:color w:val="1A1A1A"/>
          <w:spacing w:val="0"/>
          <w:w w:val="103"/>
        </w:rPr>
        <w:t>su</w:t>
      </w:r>
      <w:r>
        <w:rPr>
          <w:rFonts w:ascii="Times New Roman" w:hAnsi="Times New Roman" w:cs="Times New Roman" w:eastAsia="Times New Roman"/>
          <w:sz w:val="25"/>
          <w:szCs w:val="25"/>
          <w:color w:val="1A1A1A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3"/>
        </w:rPr>
        <w:t>Moltu</w:t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11"/>
          <w:w w:val="10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A1A1A"/>
          <w:spacing w:val="0"/>
          <w:w w:val="103"/>
        </w:rPr>
        <w:t>grande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27" w:after="0" w:line="240" w:lineRule="auto"/>
        <w:ind w:right="-20"/>
        <w:jc w:val="left"/>
        <w:tabs>
          <w:tab w:pos="184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br w:type="column"/>
      </w:r>
      <w:r>
        <w:rPr>
          <w:rFonts w:ascii="Arial" w:hAnsi="Arial" w:cs="Arial" w:eastAsia="Arial"/>
          <w:sz w:val="26"/>
          <w:szCs w:val="26"/>
          <w:color w:val="070707"/>
          <w:spacing w:val="0"/>
          <w:w w:val="100"/>
        </w:rPr>
        <w:t>UNI</w:t>
      </w:r>
      <w:r>
        <w:rPr>
          <w:rFonts w:ascii="Arial" w:hAnsi="Arial" w:cs="Arial" w:eastAsia="Arial"/>
          <w:sz w:val="26"/>
          <w:szCs w:val="26"/>
          <w:color w:val="070707"/>
          <w:spacing w:val="-14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070707"/>
          <w:spacing w:val="0"/>
          <w:w w:val="100"/>
        </w:rPr>
        <w:tab/>
      </w:r>
      <w:r>
        <w:rPr>
          <w:rFonts w:ascii="Arial" w:hAnsi="Arial" w:cs="Arial" w:eastAsia="Arial"/>
          <w:sz w:val="26"/>
          <w:szCs w:val="26"/>
          <w:color w:val="070707"/>
          <w:spacing w:val="0"/>
          <w:w w:val="100"/>
        </w:rPr>
      </w:r>
      <w:r>
        <w:rPr>
          <w:rFonts w:ascii="Times New Roman" w:hAnsi="Times New Roman" w:cs="Times New Roman" w:eastAsia="Times New Roman"/>
          <w:sz w:val="25"/>
          <w:szCs w:val="25"/>
          <w:color w:val="070707"/>
          <w:spacing w:val="0"/>
          <w:w w:val="105"/>
          <w:position w:val="1"/>
        </w:rPr>
        <w:t>Unu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1100" w:right="440"/>
          <w:cols w:num="3" w:equalWidth="0">
            <w:col w:w="1144" w:space="1096"/>
            <w:col w:w="1413" w:space="1711"/>
            <w:col w:w="4996"/>
          </w:cols>
        </w:sectPr>
      </w:pPr>
      <w:rPr/>
    </w:p>
    <w:p>
      <w:pPr>
        <w:spacing w:before="0" w:after="0" w:line="190" w:lineRule="exact"/>
        <w:jc w:val="left"/>
        <w:rPr>
          <w:sz w:val="19"/>
          <w:szCs w:val="19"/>
        </w:rPr>
      </w:pPr>
      <w:rPr/>
      <w:r>
        <w:rPr/>
        <w:pict>
          <v:group style="position:absolute;margin-left:.719758pt;margin-top:629.160461pt;width:329.889113pt;height:.1pt;mso-position-horizontal-relative:page;mso-position-vertical-relative:page;z-index:-5157" coordorigin="14,12583" coordsize="6598,2">
            <v:shape style="position:absolute;left:14;top:12583;width:6598;height:2" coordorigin="14,12583" coordsize="6598,0" path="m14,12583l6612,12583e" filled="f" stroked="t" strokeweight=".479839pt" strokecolor="#000000">
              <v:path arrowok="t"/>
            </v:shape>
          </v:group>
          <w10:wrap type="none"/>
        </w:pict>
      </w:r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1" w:after="0" w:line="240" w:lineRule="auto"/>
        <w:ind w:right="92"/>
        <w:jc w:val="right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1A1A1A"/>
          <w:spacing w:val="0"/>
          <w:w w:val="100"/>
          <w:i/>
        </w:rPr>
        <w:t>Pierre</w:t>
      </w:r>
      <w:r>
        <w:rPr>
          <w:rFonts w:ascii="Times New Roman" w:hAnsi="Times New Roman" w:cs="Times New Roman" w:eastAsia="Times New Roman"/>
          <w:sz w:val="15"/>
          <w:szCs w:val="15"/>
          <w:color w:val="1A1A1A"/>
          <w:spacing w:val="25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1A1A1A"/>
          <w:spacing w:val="0"/>
          <w:w w:val="100"/>
          <w:i/>
        </w:rPr>
        <w:t>TREANTON</w:t>
      </w:r>
      <w:r>
        <w:rPr>
          <w:rFonts w:ascii="Times New Roman" w:hAnsi="Times New Roman" w:cs="Times New Roman" w:eastAsia="Times New Roman"/>
          <w:sz w:val="15"/>
          <w:szCs w:val="15"/>
          <w:color w:val="1A1A1A"/>
          <w:spacing w:val="0"/>
          <w:w w:val="100"/>
          <w:i/>
        </w:rPr>
        <w:t>     </w:t>
      </w:r>
      <w:r>
        <w:rPr>
          <w:rFonts w:ascii="Times New Roman" w:hAnsi="Times New Roman" w:cs="Times New Roman" w:eastAsia="Times New Roman"/>
          <w:sz w:val="15"/>
          <w:szCs w:val="15"/>
          <w:color w:val="1A1A1A"/>
          <w:spacing w:val="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70707"/>
          <w:spacing w:val="0"/>
          <w:w w:val="92"/>
        </w:rPr>
        <w:t>1</w:t>
      </w:r>
      <w:r>
        <w:rPr>
          <w:rFonts w:ascii="Times New Roman" w:hAnsi="Times New Roman" w:cs="Times New Roman" w:eastAsia="Times New Roman"/>
          <w:sz w:val="22"/>
          <w:szCs w:val="22"/>
          <w:color w:val="070707"/>
          <w:spacing w:val="-33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0"/>
          <w:w w:val="102"/>
        </w:rPr>
        <w:t>0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1100" w:right="440"/>
        </w:sectPr>
      </w:pPr>
      <w:rPr/>
    </w:p>
    <w:p>
      <w:pPr>
        <w:spacing w:before="61" w:after="0" w:line="373" w:lineRule="exact"/>
        <w:ind w:left="1765" w:right="-20"/>
        <w:jc w:val="left"/>
        <w:rPr>
          <w:rFonts w:ascii="Times New Roman" w:hAnsi="Times New Roman" w:cs="Times New Roman" w:eastAsia="Times New Roman"/>
          <w:sz w:val="33"/>
          <w:szCs w:val="33"/>
        </w:rPr>
      </w:pPr>
      <w:rPr/>
      <w:r>
        <w:rPr>
          <w:rFonts w:ascii="Times New Roman" w:hAnsi="Times New Roman" w:cs="Times New Roman" w:eastAsia="Times New Roman"/>
          <w:sz w:val="33"/>
          <w:szCs w:val="33"/>
          <w:color w:val="212121"/>
          <w:spacing w:val="0"/>
          <w:w w:val="100"/>
          <w:b/>
          <w:bCs/>
          <w:position w:val="-1"/>
        </w:rPr>
        <w:t>Suffissi</w:t>
      </w:r>
      <w:r>
        <w:rPr>
          <w:rFonts w:ascii="Times New Roman" w:hAnsi="Times New Roman" w:cs="Times New Roman" w:eastAsia="Times New Roman"/>
          <w:sz w:val="33"/>
          <w:szCs w:val="33"/>
          <w:color w:val="212121"/>
          <w:spacing w:val="-1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33"/>
          <w:szCs w:val="33"/>
          <w:color w:val="212121"/>
          <w:spacing w:val="0"/>
          <w:w w:val="100"/>
          <w:b/>
          <w:bCs/>
          <w:position w:val="-1"/>
        </w:rPr>
        <w:t>per</w:t>
      </w:r>
      <w:r>
        <w:rPr>
          <w:rFonts w:ascii="Times New Roman" w:hAnsi="Times New Roman" w:cs="Times New Roman" w:eastAsia="Times New Roman"/>
          <w:sz w:val="33"/>
          <w:szCs w:val="33"/>
          <w:color w:val="212121"/>
          <w:spacing w:val="-29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33"/>
          <w:szCs w:val="33"/>
          <w:color w:val="464646"/>
          <w:spacing w:val="0"/>
          <w:w w:val="100"/>
          <w:b/>
          <w:bCs/>
          <w:position w:val="-1"/>
        </w:rPr>
        <w:t>a</w:t>
      </w:r>
      <w:r>
        <w:rPr>
          <w:rFonts w:ascii="Times New Roman" w:hAnsi="Times New Roman" w:cs="Times New Roman" w:eastAsia="Times New Roman"/>
          <w:sz w:val="33"/>
          <w:szCs w:val="33"/>
          <w:color w:val="464646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33"/>
          <w:szCs w:val="33"/>
          <w:color w:val="0F0F0F"/>
          <w:spacing w:val="0"/>
          <w:w w:val="97"/>
          <w:b/>
          <w:bCs/>
          <w:position w:val="-1"/>
        </w:rPr>
        <w:t>cumprensione</w:t>
      </w:r>
      <w:r>
        <w:rPr>
          <w:rFonts w:ascii="Times New Roman" w:hAnsi="Times New Roman" w:cs="Times New Roman" w:eastAsia="Times New Roman"/>
          <w:sz w:val="33"/>
          <w:szCs w:val="33"/>
          <w:color w:val="0F0F0F"/>
          <w:spacing w:val="12"/>
          <w:w w:val="97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33"/>
          <w:szCs w:val="33"/>
          <w:color w:val="0F0F0F"/>
          <w:spacing w:val="0"/>
          <w:w w:val="100"/>
          <w:b/>
          <w:bCs/>
          <w:position w:val="-1"/>
        </w:rPr>
        <w:t>di</w:t>
      </w:r>
      <w:r>
        <w:rPr>
          <w:rFonts w:ascii="Times New Roman" w:hAnsi="Times New Roman" w:cs="Times New Roman" w:eastAsia="Times New Roman"/>
          <w:sz w:val="33"/>
          <w:szCs w:val="33"/>
          <w:color w:val="0F0F0F"/>
          <w:spacing w:val="-18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33"/>
          <w:szCs w:val="33"/>
          <w:color w:val="212121"/>
          <w:spacing w:val="0"/>
          <w:w w:val="100"/>
          <w:b/>
          <w:bCs/>
          <w:position w:val="-1"/>
        </w:rPr>
        <w:t>a</w:t>
      </w:r>
      <w:r>
        <w:rPr>
          <w:rFonts w:ascii="Times New Roman" w:hAnsi="Times New Roman" w:cs="Times New Roman" w:eastAsia="Times New Roman"/>
          <w:sz w:val="33"/>
          <w:szCs w:val="33"/>
          <w:color w:val="212121"/>
          <w:spacing w:val="1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33"/>
          <w:szCs w:val="33"/>
          <w:color w:val="0F0F0F"/>
          <w:spacing w:val="0"/>
          <w:w w:val="100"/>
          <w:b/>
          <w:bCs/>
          <w:position w:val="-1"/>
        </w:rPr>
        <w:t>tassinomia</w:t>
      </w:r>
      <w:r>
        <w:rPr>
          <w:rFonts w:ascii="Times New Roman" w:hAnsi="Times New Roman" w:cs="Times New Roman" w:eastAsia="Times New Roman"/>
          <w:sz w:val="33"/>
          <w:szCs w:val="33"/>
          <w:color w:val="000000"/>
          <w:spacing w:val="0"/>
          <w:w w:val="100"/>
          <w:position w:val="0"/>
        </w:rPr>
      </w:r>
    </w:p>
    <w:p>
      <w:pPr>
        <w:spacing w:before="1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7.217722" w:type="dxa"/>
      </w:tblPr>
      <w:tblGrid/>
      <w:tr>
        <w:trPr>
          <w:trHeight w:val="691" w:hRule="exact"/>
        </w:trPr>
        <w:tc>
          <w:tcPr>
            <w:tcW w:w="20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110" w:lineRule="exact"/>
              <w:jc w:val="left"/>
              <w:rPr>
                <w:sz w:val="11"/>
                <w:szCs w:val="11"/>
              </w:rPr>
            </w:pPr>
            <w:rPr/>
            <w:r>
              <w:rPr>
                <w:sz w:val="11"/>
                <w:szCs w:val="11"/>
              </w:rPr>
            </w:r>
          </w:p>
          <w:p>
            <w:pPr>
              <w:spacing w:before="0" w:after="0" w:line="244" w:lineRule="auto"/>
              <w:ind w:left="40" w:right="1209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w w:val="103"/>
              </w:rPr>
              <w:t>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8"/>
                <w:w w:val="103"/>
              </w:rPr>
              <w:t>B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2"/>
              </w:rPr>
              <w:t>ILE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2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4"/>
              </w:rPr>
              <w:t>ABILI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930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100" w:lineRule="exact"/>
              <w:jc w:val="left"/>
              <w:rPr>
                <w:sz w:val="10"/>
                <w:szCs w:val="10"/>
              </w:rPr>
            </w:pPr>
            <w:rPr/>
            <w:r>
              <w:rPr>
                <w:sz w:val="10"/>
                <w:szCs w:val="10"/>
              </w:rPr>
            </w:r>
          </w:p>
          <w:p>
            <w:pPr>
              <w:spacing w:before="0" w:after="0" w:line="240" w:lineRule="auto"/>
              <w:ind w:left="889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0"/>
              </w:rPr>
              <w:t>Attu,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8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0"/>
              </w:rPr>
              <w:t>abile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17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8"/>
              </w:rPr>
              <w:t>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  <w:p>
            <w:pPr>
              <w:spacing w:before="5" w:after="0" w:line="240" w:lineRule="auto"/>
              <w:ind w:left="879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0"/>
              </w:rPr>
              <w:t>At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-19"/>
                <w:w w:val="100"/>
              </w:rPr>
              <w:t>t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464646"/>
                <w:spacing w:val="0"/>
                <w:w w:val="100"/>
              </w:rPr>
              <w:t>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212121"/>
                <w:spacing w:val="0"/>
                <w:w w:val="100"/>
              </w:rPr>
              <w:t>,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212121"/>
                <w:spacing w:val="37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0"/>
              </w:rPr>
              <w:t>abile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26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4"/>
              </w:rPr>
              <w:t>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247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91" w:after="0" w:line="240" w:lineRule="auto"/>
              <w:ind w:left="650" w:right="813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2"/>
              </w:rPr>
              <w:t>FERU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2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2"/>
              </w:rPr>
              <w:t>FILLU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851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67" w:after="0" w:line="240" w:lineRule="auto"/>
              <w:ind w:left="65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0"/>
              </w:rPr>
              <w:t>Purtatore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37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1"/>
              </w:rPr>
              <w:t>di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  <w:p>
            <w:pPr>
              <w:spacing w:before="10" w:after="0" w:line="240" w:lineRule="auto"/>
              <w:ind w:left="66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0"/>
              </w:rPr>
              <w:t>Cu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18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0"/>
              </w:rPr>
              <w:t>die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15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0"/>
              </w:rPr>
              <w:t>lame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298" w:hRule="exact"/>
        </w:trPr>
        <w:tc>
          <w:tcPr>
            <w:tcW w:w="20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5" w:after="0" w:line="282" w:lineRule="exact"/>
              <w:ind w:left="40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4"/>
                <w:position w:val="-1"/>
              </w:rPr>
              <w:t>ACHJA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2930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6" w:after="0" w:line="240" w:lineRule="auto"/>
              <w:ind w:left="884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w w:val="102"/>
              </w:rPr>
              <w:t>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-3"/>
                <w:w w:val="102"/>
              </w:rPr>
              <w:t>p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464646"/>
                <w:spacing w:val="-3"/>
                <w:w w:val="110"/>
              </w:rPr>
              <w:t>p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4"/>
              </w:rPr>
              <w:t>artinenza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247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9" w:lineRule="exact"/>
              <w:ind w:left="655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1"/>
              </w:rPr>
              <w:t>FILU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851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60" w:lineRule="exact"/>
              <w:ind w:left="66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0"/>
              </w:rPr>
              <w:t>Tene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22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0"/>
              </w:rPr>
              <w:t>caru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295" w:hRule="exact"/>
        </w:trPr>
        <w:tc>
          <w:tcPr>
            <w:tcW w:w="20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5" w:after="0" w:line="280" w:lineRule="exact"/>
              <w:ind w:left="40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4"/>
                <w:position w:val="-1"/>
              </w:rPr>
              <w:t>ACHJATE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2930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6" w:after="0" w:line="240" w:lineRule="auto"/>
              <w:ind w:left="889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0"/>
              </w:rPr>
              <w:t>F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-3"/>
                <w:w w:val="100"/>
              </w:rPr>
              <w:t>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343434"/>
                <w:spacing w:val="-10"/>
                <w:w w:val="100"/>
              </w:rPr>
              <w:t>m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0"/>
              </w:rPr>
              <w:t>iglia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49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1"/>
              </w:rPr>
              <w:t>di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247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79" w:lineRule="exact"/>
              <w:ind w:left="655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2"/>
              </w:rPr>
              <w:t>FORU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851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55" w:lineRule="exact"/>
              <w:ind w:left="668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0"/>
              </w:rPr>
              <w:t>Purtatore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28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0"/>
              </w:rPr>
              <w:t>di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  <w:tr>
        <w:trPr>
          <w:trHeight w:val="405" w:hRule="exact"/>
        </w:trPr>
        <w:tc>
          <w:tcPr>
            <w:tcW w:w="20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22" w:after="0" w:line="240" w:lineRule="auto"/>
              <w:ind w:left="40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5"/>
              </w:rPr>
              <w:t>ACHJE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930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8" w:after="0" w:line="240" w:lineRule="auto"/>
              <w:ind w:left="884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w w:val="101"/>
              </w:rPr>
              <w:t>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7"/>
                <w:w w:val="101"/>
              </w:rPr>
              <w:t>p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464646"/>
                <w:spacing w:val="7"/>
                <w:w w:val="98"/>
              </w:rPr>
              <w:t>p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4"/>
              </w:rPr>
              <w:t>artinenza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247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81" w:lineRule="exact"/>
              <w:ind w:left="655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2"/>
              </w:rPr>
              <w:t>FOGLIU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851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53" w:lineRule="exact"/>
              <w:ind w:left="672" w:right="-46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0"/>
              </w:rPr>
              <w:t>Cu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12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26"/>
              </w:rPr>
              <w:t>die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-17"/>
                <w:w w:val="126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0"/>
              </w:rPr>
              <w:t>lame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8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F0F0F"/>
                <w:spacing w:val="0"/>
                <w:w w:val="103"/>
              </w:rPr>
              <w:t>(foglie)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27" w:after="0" w:line="240" w:lineRule="auto"/>
        <w:ind w:right="1339"/>
        <w:jc w:val="righ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.620968pt;margin-top:-.838732pt;width:330.716187pt;height:98.805542pt;mso-position-horizontal-relative:page;mso-position-vertical-relative:paragraph;z-index:-5155" type="#_x0000_t202" filled="f" stroked="f">
            <v:textbox inset="0,0,0,0">
              <w:txbxContent>
                <w:tbl>
                  <w:tblPr>
                    <w:tblW w:w="0" w:type="auto"/>
                    <w:tblLook w:val="01E0"/>
                    <w:tblLayout w:type="fixed"/>
                    <w:tblCellMar>
                      <w:left w:w="0" w:type="dxa"/>
                      <w:right w:w="0" w:type="dxa"/>
                      <w:bottom w:w="0" w:type="dxa"/>
                      <w:top w:w="0" w:type="dxa"/>
                    </w:tblCellMar>
                    <w:jc w:val="left"/>
                  </w:tblPr>
                  <w:tblGrid/>
                  <w:tr>
                    <w:trPr>
                      <w:trHeight w:val="686" w:hRule="exact"/>
                    </w:trPr>
                    <w:tc>
                      <w:tcPr>
                        <w:tcW w:w="1997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96" w:after="0" w:line="248" w:lineRule="auto"/>
                          <w:ind w:left="45" w:right="902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5"/>
                          </w:rPr>
                          <w:t>ACU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5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3"/>
                          </w:rPr>
                          <w:t>AGNITU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888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82" w:after="0" w:line="240" w:lineRule="auto"/>
                          <w:ind w:left="965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Ri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7"/>
                            <w:w w:val="100"/>
                          </w:rPr>
                          <w:t>c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343434"/>
                            <w:spacing w:val="0"/>
                            <w:w w:val="100"/>
                          </w:rPr>
                          <w:t>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343434"/>
                            <w:spacing w:val="2"/>
                            <w:w w:val="100"/>
                          </w:rPr>
                          <w:t>r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da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21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di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10" w:after="0" w:line="240" w:lineRule="auto"/>
                          <w:ind w:left="970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Rig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343434"/>
                            <w:spacing w:val="1"/>
                            <w:w w:val="100"/>
                          </w:rPr>
                          <w:t>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ardu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32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8"/>
                          </w:rPr>
                          <w:t>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729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67" w:after="0" w:line="240" w:lineRule="auto"/>
                          <w:ind w:left="774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3"/>
                          </w:rPr>
                          <w:t>FORMU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595" w:hRule="exact"/>
                    </w:trPr>
                    <w:tc>
                      <w:tcPr>
                        <w:tcW w:w="1997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6" w:after="0" w:line="248" w:lineRule="auto"/>
                          <w:ind w:left="40" w:right="1038" w:firstLine="5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ALATE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6"/>
                          </w:rPr>
                          <w:t>ALE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888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84" w:lineRule="exact"/>
                          <w:ind w:left="965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Ri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-3"/>
                            <w:w w:val="100"/>
                          </w:rPr>
                          <w:t>g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464646"/>
                            <w:spacing w:val="0"/>
                            <w:w w:val="100"/>
                          </w:rPr>
                          <w:t>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ardu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36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8"/>
                          </w:rPr>
                          <w:t>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5" w:after="0" w:line="240" w:lineRule="auto"/>
                          <w:ind w:left="965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R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1"/>
                            <w:w w:val="100"/>
                          </w:rPr>
                          <w:t>i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343434"/>
                            <w:spacing w:val="0"/>
                            <w:w w:val="100"/>
                          </w:rPr>
                          <w:t>g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343434"/>
                            <w:spacing w:val="1"/>
                            <w:w w:val="100"/>
                          </w:rPr>
                          <w:t>n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ardu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35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212121"/>
                            <w:spacing w:val="0"/>
                            <w:w w:val="108"/>
                          </w:rPr>
                          <w:t>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729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65" w:lineRule="exact"/>
                          <w:ind w:left="779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GENE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5" w:after="0" w:line="240" w:lineRule="auto"/>
                          <w:ind w:left="779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3"/>
                          </w:rPr>
                          <w:t>GENU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695" w:hRule="exact"/>
                    </w:trPr>
                    <w:tc>
                      <w:tcPr>
                        <w:tcW w:w="1997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10" w:after="0" w:line="252" w:lineRule="auto"/>
                          <w:ind w:left="45" w:right="1143" w:firstLine="-5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ANDU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3"/>
                          </w:rPr>
                          <w:t>ANSU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888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84" w:lineRule="exact"/>
                          <w:ind w:left="970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Tur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464646"/>
                            <w:spacing w:val="0"/>
                            <w:w w:val="100"/>
                          </w:rPr>
                          <w:t>n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ata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29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8"/>
                          </w:rPr>
                          <w:t>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10" w:after="0" w:line="240" w:lineRule="auto"/>
                          <w:ind w:left="970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Turmata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30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729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65" w:lineRule="exact"/>
                          <w:ind w:left="779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GERE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10" w:after="0" w:line="240" w:lineRule="auto"/>
                          <w:ind w:left="783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3"/>
                          </w:rPr>
                          <w:t>GERU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</w:tbl>
                <w:p>
                  <w:pPr>
                    <w:spacing w:before="0" w:after="0" w:line="240" w:lineRule="auto"/>
                    <w:jc w:val="left"/>
                  </w:pPr>
                  <w:rPr/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Forma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98"/>
        </w:rPr>
        <w:t>di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9" w:lineRule="auto"/>
        <w:ind w:left="8036" w:right="883" w:firstLine="5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Oiiginariu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1"/>
        </w:rPr>
        <w:t>di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Oiiginariu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Pmiatore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Puriatore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di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6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7" w:after="0" w:line="240" w:lineRule="auto"/>
        <w:ind w:right="1065"/>
        <w:jc w:val="righ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.860886pt;margin-top:-.838731pt;width:317.971094pt;height:85.128082pt;mso-position-horizontal-relative:page;mso-position-vertical-relative:paragraph;z-index:-5154" type="#_x0000_t202" filled="f" stroked="f">
            <v:textbox inset="0,0,0,0">
              <w:txbxContent>
                <w:tbl>
                  <w:tblPr>
                    <w:tblW w:w="0" w:type="auto"/>
                    <w:tblLook w:val="01E0"/>
                    <w:tblLayout w:type="fixed"/>
                    <w:tblCellMar>
                      <w:left w:w="0" w:type="dxa"/>
                      <w:right w:w="0" w:type="dxa"/>
                      <w:bottom w:w="0" w:type="dxa"/>
                      <w:top w:w="0" w:type="dxa"/>
                    </w:tblCellMar>
                    <w:jc w:val="left"/>
                  </w:tblPr>
                  <w:tblGrid/>
                  <w:tr>
                    <w:trPr>
                      <w:trHeight w:val="400" w:hRule="exact"/>
                    </w:trPr>
                    <w:tc>
                      <w:tcPr>
                        <w:tcW w:w="2009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1" w:after="0" w:line="110" w:lineRule="exact"/>
                          <w:jc w:val="left"/>
                          <w:rPr>
                            <w:sz w:val="11"/>
                            <w:szCs w:val="11"/>
                          </w:rPr>
                        </w:pPr>
                        <w:rPr/>
                        <w:r>
                          <w:rPr>
                            <w:sz w:val="11"/>
                            <w:szCs w:val="11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40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6"/>
                          </w:rPr>
                          <w:t>ANI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132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91" w:after="0" w:line="240" w:lineRule="auto"/>
                          <w:ind w:left="954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D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2"/>
                            <w:w w:val="100"/>
                          </w:rPr>
                          <w:t>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5B5B5B"/>
                            <w:spacing w:val="8"/>
                            <w:w w:val="100"/>
                          </w:rPr>
                          <w:t>d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212121"/>
                            <w:spacing w:val="0"/>
                            <w:w w:val="100"/>
                          </w:rPr>
                          <w:t>ica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212121"/>
                            <w:spacing w:val="17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8"/>
                          </w:rPr>
                          <w:t>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19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67" w:after="0" w:line="240" w:lineRule="auto"/>
                          <w:ind w:left="518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w w:val="110"/>
                          </w:rPr>
                          <w:t>l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1"/>
                            <w:w w:val="110"/>
                          </w:rPr>
                          <w:t>B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3"/>
                          </w:rPr>
                          <w:t>ILE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313" w:hRule="exact"/>
                    </w:trPr>
                    <w:tc>
                      <w:tcPr>
                        <w:tcW w:w="2009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26" w:after="0" w:line="240" w:lineRule="auto"/>
                          <w:ind w:left="45" w:right="-20"/>
                          <w:jc w:val="left"/>
                          <w:rPr>
                            <w:rFonts w:ascii="Arial" w:hAnsi="Arial" w:cs="Arial" w:eastAsia="Arial"/>
                            <w:sz w:val="24"/>
                            <w:szCs w:val="2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4"/>
                            <w:szCs w:val="24"/>
                            <w:color w:val="0F0F0F"/>
                            <w:spacing w:val="0"/>
                            <w:w w:val="115"/>
                          </w:rPr>
                          <w:t>ANU</w:t>
                        </w:r>
                        <w:r>
                          <w:rPr>
                            <w:rFonts w:ascii="Arial" w:hAnsi="Arial" w:cs="Arial" w:eastAsia="Arial"/>
                            <w:sz w:val="24"/>
                            <w:szCs w:val="24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132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81" w:lineRule="exact"/>
                          <w:ind w:left="954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D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2"/>
                            <w:w w:val="100"/>
                          </w:rPr>
                          <w:t>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343434"/>
                            <w:spacing w:val="0"/>
                            <w:w w:val="100"/>
                          </w:rPr>
                          <w:t>d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343434"/>
                            <w:spacing w:val="-3"/>
                            <w:w w:val="100"/>
                          </w:rPr>
                          <w:t>i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ca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25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8"/>
                          </w:rPr>
                          <w:t>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19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62" w:lineRule="exact"/>
                          <w:ind w:left="518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ICU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92" w:hRule="exact"/>
                    </w:trPr>
                    <w:tc>
                      <w:tcPr>
                        <w:tcW w:w="2009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7" w:after="0" w:line="284" w:lineRule="exact"/>
                          <w:ind w:left="40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6"/>
                            <w:position w:val="-1"/>
                          </w:rPr>
                          <w:t>ARISU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3132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71" w:lineRule="exact"/>
                          <w:ind w:left="954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7"/>
                            <w:w w:val="100"/>
                          </w:rPr>
                          <w:t>p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343434"/>
                            <w:spacing w:val="7"/>
                            <w:w w:val="100"/>
                          </w:rPr>
                          <w:t>p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artinenza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42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1"/>
                          </w:rPr>
                          <w:t>di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19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/>
                        <w:rPr/>
                      </w:p>
                    </w:tc>
                  </w:tr>
                  <w:tr>
                    <w:trPr>
                      <w:trHeight w:val="298" w:hRule="exact"/>
                    </w:trPr>
                    <w:tc>
                      <w:tcPr>
                        <w:tcW w:w="2009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26" w:after="0" w:line="272" w:lineRule="exact"/>
                          <w:ind w:left="45" w:right="-20"/>
                          <w:jc w:val="left"/>
                          <w:rPr>
                            <w:rFonts w:ascii="Arial" w:hAnsi="Arial" w:cs="Arial" w:eastAsia="Arial"/>
                            <w:sz w:val="24"/>
                            <w:szCs w:val="2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4"/>
                            <w:szCs w:val="24"/>
                            <w:color w:val="0F0F0F"/>
                            <w:spacing w:val="0"/>
                            <w:w w:val="114"/>
                            <w:position w:val="-1"/>
                          </w:rPr>
                          <w:t>ARIU</w:t>
                        </w:r>
                        <w:r>
                          <w:rPr>
                            <w:rFonts w:ascii="Arial" w:hAnsi="Arial" w:cs="Arial" w:eastAsia="Arial"/>
                            <w:sz w:val="24"/>
                            <w:szCs w:val="24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3132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77" w:lineRule="exact"/>
                          <w:ind w:left="954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w w:val="101"/>
                          </w:rPr>
                          <w:t>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7"/>
                            <w:w w:val="101"/>
                          </w:rPr>
                          <w:t>p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464646"/>
                            <w:spacing w:val="-3"/>
                            <w:w w:val="106"/>
                          </w:rPr>
                          <w:t>p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artinenza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19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57" w:lineRule="exact"/>
                          <w:ind w:left="528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3"/>
                          </w:rPr>
                          <w:t>IDU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399" w:hRule="exact"/>
                    </w:trPr>
                    <w:tc>
                      <w:tcPr>
                        <w:tcW w:w="2009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17" w:after="0" w:line="240" w:lineRule="auto"/>
                          <w:ind w:left="45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ASTERU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132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81" w:lineRule="exact"/>
                          <w:ind w:left="958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w w:val="102"/>
                          </w:rPr>
                          <w:t>Li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-2"/>
                            <w:w w:val="102"/>
                          </w:rPr>
                          <w:t>s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343434"/>
                            <w:spacing w:val="0"/>
                            <w:w w:val="104"/>
                          </w:rPr>
                          <w:t>t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343434"/>
                            <w:spacing w:val="-1"/>
                            <w:w w:val="104"/>
                          </w:rPr>
                          <w:t>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3"/>
                            <w:w w:val="101"/>
                          </w:rPr>
                          <w:t>s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5"/>
                          </w:rPr>
                          <w:t>su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19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57" w:lineRule="exact"/>
                          <w:ind w:left="523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3"/>
                          </w:rPr>
                          <w:t>ILE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</w:tbl>
                <w:p>
                  <w:pPr>
                    <w:spacing w:before="0" w:after="0" w:line="240" w:lineRule="auto"/>
                    <w:jc w:val="left"/>
                  </w:pPr>
                  <w:rPr/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Attu,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2"/>
        </w:rPr>
        <w:t>abilea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19" w:after="0" w:line="240" w:lineRule="auto"/>
        <w:ind w:right="1403"/>
        <w:jc w:val="righ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Vene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1"/>
        </w:rPr>
        <w:t>da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1394"/>
        <w:jc w:val="righ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Pienu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1"/>
        </w:rPr>
        <w:t>di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15" w:after="0" w:line="282" w:lineRule="exact"/>
        <w:ind w:right="1678"/>
        <w:jc w:val="righ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3"/>
          <w:position w:val="-1"/>
        </w:rPr>
        <w:t>Attua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2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7" w:after="0" w:line="248" w:lineRule="auto"/>
        <w:ind w:left="8070" w:right="803" w:firstLine="-5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5.580647pt;margin-top:-.838732pt;width:330.956124pt;height:85.608002pt;mso-position-horizontal-relative:page;mso-position-vertical-relative:paragraph;z-index:-5153" type="#_x0000_t202" filled="f" stroked="f">
            <v:textbox inset="0,0,0,0">
              <w:txbxContent>
                <w:tbl>
                  <w:tblPr>
                    <w:tblW w:w="0" w:type="auto"/>
                    <w:tblLook w:val="01E0"/>
                    <w:tblLayout w:type="fixed"/>
                    <w:tblCellMar>
                      <w:left w:w="0" w:type="dxa"/>
                      <w:right w:w="0" w:type="dxa"/>
                      <w:bottom w:w="0" w:type="dxa"/>
                      <w:top w:w="0" w:type="dxa"/>
                    </w:tblCellMar>
                    <w:jc w:val="left"/>
                  </w:tblPr>
                  <w:tblGrid/>
                  <w:tr>
                    <w:trPr>
                      <w:trHeight w:val="1014" w:hRule="exact"/>
                    </w:trPr>
                    <w:tc>
                      <w:tcPr>
                        <w:tcW w:w="2013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6" w:after="0" w:line="110" w:lineRule="exact"/>
                          <w:jc w:val="left"/>
                          <w:rPr>
                            <w:sz w:val="11"/>
                            <w:szCs w:val="11"/>
                          </w:rPr>
                        </w:pPr>
                        <w:rPr/>
                        <w:r>
                          <w:rPr>
                            <w:sz w:val="11"/>
                            <w:szCs w:val="11"/>
                          </w:rPr>
                        </w:r>
                      </w:p>
                      <w:p>
                        <w:pPr>
                          <w:spacing w:before="0" w:after="0" w:line="252" w:lineRule="auto"/>
                          <w:ind w:left="54" w:right="886" w:firstLine="-14"/>
                          <w:jc w:val="both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ATILISU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CEFALU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5"/>
                          </w:rPr>
                          <w:t>CE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-1"/>
                            <w:w w:val="105"/>
                          </w:rPr>
                          <w:t>P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5"/>
                          </w:rPr>
                          <w:t>SU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822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91" w:after="0" w:line="250" w:lineRule="auto"/>
                          <w:ind w:left="958" w:right="765" w:firstLine="-1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w w:val="103"/>
                          </w:rPr>
                          <w:t>Alt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1"/>
                            <w:w w:val="103"/>
                          </w:rPr>
                          <w:t>i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464646"/>
                            <w:spacing w:val="0"/>
                            <w:w w:val="114"/>
                          </w:rPr>
                          <w:t>t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2"/>
                          </w:rPr>
                          <w:t>udine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C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-4"/>
                            <w:w w:val="100"/>
                          </w:rPr>
                          <w:t>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464646"/>
                            <w:spacing w:val="-9"/>
                            <w:w w:val="100"/>
                          </w:rPr>
                          <w:t>p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40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1"/>
                          </w:rPr>
                          <w:t>di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1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Ca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343434"/>
                            <w:spacing w:val="11"/>
                            <w:w w:val="100"/>
                          </w:rPr>
                          <w:t>p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15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di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783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67" w:after="0" w:line="248" w:lineRule="auto"/>
                          <w:ind w:left="838" w:right="-23" w:firstLine="-1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3"/>
                          </w:rPr>
                          <w:t>MORFU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3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ODE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3"/>
                          </w:rPr>
                          <w:t>OIDE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90" w:hRule="exact"/>
                    </w:trPr>
                    <w:tc>
                      <w:tcPr>
                        <w:tcW w:w="2013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8" w:after="0" w:line="282" w:lineRule="exact"/>
                          <w:ind w:left="59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  <w:position w:val="-1"/>
                          </w:rPr>
                          <w:t>COLA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2822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67" w:lineRule="exact"/>
                          <w:ind w:left="922" w:right="1114"/>
                          <w:jc w:val="center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Sit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464646"/>
                            <w:spacing w:val="0"/>
                            <w:w w:val="100"/>
                          </w:rPr>
                          <w:t>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464646"/>
                            <w:spacing w:val="23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1"/>
                          </w:rPr>
                          <w:t>di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783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/>
                        <w:rPr/>
                      </w:p>
                    </w:tc>
                  </w:tr>
                  <w:tr>
                    <w:trPr>
                      <w:trHeight w:val="407" w:hRule="exact"/>
                    </w:trPr>
                    <w:tc>
                      <w:tcPr>
                        <w:tcW w:w="2013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25" w:after="0" w:line="240" w:lineRule="auto"/>
                          <w:ind w:left="59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CROME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822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79" w:lineRule="exact"/>
                          <w:ind w:left="963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Cu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6"/>
                            <w:w w:val="100"/>
                          </w:rPr>
                          <w:t>l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464646"/>
                            <w:spacing w:val="-1"/>
                            <w:w w:val="100"/>
                          </w:rPr>
                          <w:t>o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0"/>
                          </w:rPr>
                          <w:t>re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25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4"/>
                          </w:rPr>
                          <w:t>di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783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55" w:lineRule="exact"/>
                          <w:ind w:left="842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F0F0F"/>
                            <w:spacing w:val="0"/>
                            <w:w w:val="103"/>
                          </w:rPr>
                          <w:t>OPSISU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5"/>
                            <w:szCs w:val="25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</w:tbl>
                <w:p>
                  <w:pPr>
                    <w:spacing w:before="0" w:after="0" w:line="240" w:lineRule="auto"/>
                    <w:jc w:val="left"/>
                  </w:pPr>
                  <w:rPr/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Foma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1"/>
        </w:rPr>
        <w:t>di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Apparenza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di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Apparenza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1"/>
        </w:rPr>
        <w:t>di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8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863"/>
        <w:jc w:val="righ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Differenza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98"/>
        </w:rPr>
        <w:t>di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195" w:lineRule="auto"/>
        <w:ind w:left="200" w:right="846" w:firstLine="-10"/>
        <w:jc w:val="left"/>
        <w:tabs>
          <w:tab w:pos="3100" w:val="left"/>
          <w:tab w:pos="5800" w:val="left"/>
          <w:tab w:pos="808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9"/>
        </w:rPr>
        <w:t>DERMU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26"/>
          <w:w w:val="100"/>
          <w:position w:val="-9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9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5"/>
        </w:rPr>
        <w:t>Pel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9"/>
          <w:w w:val="100"/>
          <w:position w:val="-5"/>
        </w:rPr>
        <w:t>l</w:t>
      </w:r>
      <w:r>
        <w:rPr>
          <w:rFonts w:ascii="Times New Roman" w:hAnsi="Times New Roman" w:cs="Times New Roman" w:eastAsia="Times New Roman"/>
          <w:sz w:val="25"/>
          <w:szCs w:val="25"/>
          <w:color w:val="343434"/>
          <w:spacing w:val="0"/>
          <w:w w:val="100"/>
          <w:position w:val="-5"/>
        </w:rPr>
        <w:t>e</w:t>
      </w:r>
      <w:r>
        <w:rPr>
          <w:rFonts w:ascii="Times New Roman" w:hAnsi="Times New Roman" w:cs="Times New Roman" w:eastAsia="Times New Roman"/>
          <w:sz w:val="25"/>
          <w:szCs w:val="25"/>
          <w:color w:val="343434"/>
          <w:spacing w:val="16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5"/>
        </w:rPr>
        <w:t>di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55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2"/>
        </w:rPr>
        <w:t>PEDA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36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0"/>
        </w:rPr>
        <w:t>Cu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0"/>
        </w:rPr>
        <w:t>unu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2"/>
          <w:position w:val="0"/>
        </w:rPr>
        <w:t>pede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2"/>
          <w:position w:val="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9"/>
        </w:rPr>
        <w:t>ECU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43"/>
          <w:w w:val="100"/>
          <w:position w:val="-9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9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5"/>
        </w:rPr>
        <w:t>O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"/>
          <w:w w:val="100"/>
          <w:position w:val="-5"/>
        </w:rPr>
        <w:t>s</w:t>
      </w:r>
      <w:r>
        <w:rPr>
          <w:rFonts w:ascii="Times New Roman" w:hAnsi="Times New Roman" w:cs="Times New Roman" w:eastAsia="Times New Roman"/>
          <w:sz w:val="25"/>
          <w:szCs w:val="25"/>
          <w:color w:val="464646"/>
          <w:spacing w:val="-18"/>
          <w:w w:val="100"/>
          <w:position w:val="-5"/>
        </w:rPr>
        <w:t>p</w:t>
      </w:r>
      <w:r>
        <w:rPr>
          <w:rFonts w:ascii="Times New Roman" w:hAnsi="Times New Roman" w:cs="Times New Roman" w:eastAsia="Times New Roman"/>
          <w:sz w:val="25"/>
          <w:szCs w:val="25"/>
          <w:color w:val="212121"/>
          <w:spacing w:val="0"/>
          <w:w w:val="100"/>
          <w:position w:val="-5"/>
        </w:rPr>
        <w:t>ite</w:t>
      </w:r>
      <w:r>
        <w:rPr>
          <w:rFonts w:ascii="Times New Roman" w:hAnsi="Times New Roman" w:cs="Times New Roman" w:eastAsia="Times New Roman"/>
          <w:sz w:val="25"/>
          <w:szCs w:val="25"/>
          <w:color w:val="212121"/>
          <w:spacing w:val="43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5"/>
        </w:rPr>
        <w:t>di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55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3"/>
        </w:rPr>
        <w:t>PESU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5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0"/>
        </w:rPr>
        <w:t>Cu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0"/>
        </w:rPr>
        <w:t>unu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1"/>
          <w:position w:val="0"/>
        </w:rPr>
        <w:t>pede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1"/>
          <w:position w:val="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3"/>
        </w:rPr>
        <w:t>EDE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33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1"/>
          <w:position w:val="0"/>
        </w:rPr>
        <w:t>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"/>
          <w:w w:val="101"/>
          <w:position w:val="0"/>
        </w:rPr>
        <w:t>p</w:t>
      </w:r>
      <w:r>
        <w:rPr>
          <w:rFonts w:ascii="Times New Roman" w:hAnsi="Times New Roman" w:cs="Times New Roman" w:eastAsia="Times New Roman"/>
          <w:sz w:val="25"/>
          <w:szCs w:val="25"/>
          <w:color w:val="464646"/>
          <w:spacing w:val="0"/>
          <w:w w:val="59"/>
          <w:position w:val="0"/>
        </w:rPr>
        <w:t>JJ</w:t>
      </w:r>
      <w:r>
        <w:rPr>
          <w:rFonts w:ascii="Times New Roman" w:hAnsi="Times New Roman" w:cs="Times New Roman" w:eastAsia="Times New Roman"/>
          <w:sz w:val="25"/>
          <w:szCs w:val="25"/>
          <w:color w:val="464646"/>
          <w:spacing w:val="-4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0"/>
        </w:rPr>
        <w:t>arenza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3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0F0F0F"/>
          <w:spacing w:val="0"/>
          <w:w w:val="100"/>
          <w:position w:val="0"/>
        </w:rPr>
        <w:t>di</w:t>
      </w:r>
      <w:r>
        <w:rPr>
          <w:rFonts w:ascii="Times New Roman" w:hAnsi="Times New Roman" w:cs="Times New Roman" w:eastAsia="Times New Roman"/>
          <w:sz w:val="28"/>
          <w:szCs w:val="28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8"/>
          <w:szCs w:val="28"/>
          <w:color w:val="0F0F0F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5"/>
          <w:szCs w:val="25"/>
          <w:color w:val="212121"/>
          <w:spacing w:val="0"/>
          <w:w w:val="100"/>
          <w:position w:val="3"/>
        </w:rPr>
        <w:t>PILEO</w:t>
      </w:r>
      <w:r>
        <w:rPr>
          <w:rFonts w:ascii="Times New Roman" w:hAnsi="Times New Roman" w:cs="Times New Roman" w:eastAsia="Times New Roman"/>
          <w:sz w:val="25"/>
          <w:szCs w:val="25"/>
          <w:color w:val="212121"/>
          <w:spacing w:val="-55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12121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212121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5"/>
        </w:rPr>
        <w:t>Cu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6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0F0F0F"/>
          <w:spacing w:val="0"/>
          <w:w w:val="118"/>
          <w:position w:val="5"/>
        </w:rPr>
        <w:t>d11</w:t>
      </w:r>
      <w:r>
        <w:rPr>
          <w:rFonts w:ascii="Times New Roman" w:hAnsi="Times New Roman" w:cs="Times New Roman" w:eastAsia="Times New Roman"/>
          <w:sz w:val="18"/>
          <w:szCs w:val="18"/>
          <w:color w:val="0F0F0F"/>
          <w:spacing w:val="21"/>
          <w:w w:val="118"/>
          <w:position w:val="5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18"/>
          <w:position w:val="5"/>
        </w:rPr>
        <w:t>peli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18"/>
          <w:position w:val="5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4"/>
        </w:rPr>
        <w:t>EDI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42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4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0"/>
        </w:rPr>
        <w:t>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"/>
          <w:w w:val="100"/>
          <w:position w:val="0"/>
        </w:rPr>
        <w:t>p</w:t>
      </w:r>
      <w:r>
        <w:rPr>
          <w:rFonts w:ascii="Times New Roman" w:hAnsi="Times New Roman" w:cs="Times New Roman" w:eastAsia="Times New Roman"/>
          <w:sz w:val="25"/>
          <w:szCs w:val="25"/>
          <w:color w:val="6B6B6B"/>
          <w:spacing w:val="7"/>
          <w:w w:val="100"/>
          <w:position w:val="0"/>
        </w:rPr>
        <w:t>p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0"/>
        </w:rPr>
        <w:t>arenza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3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0"/>
        </w:rPr>
        <w:t>di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5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2"/>
        </w:rPr>
        <w:t>PILU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51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4"/>
        </w:rPr>
        <w:t>Cu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1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4"/>
        </w:rPr>
        <w:t>di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4"/>
        </w:rPr>
        <w:t>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1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3"/>
          <w:position w:val="4"/>
        </w:rPr>
        <w:t>peli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0" w:after="0" w:line="260" w:lineRule="exact"/>
        <w:ind w:right="896"/>
        <w:jc w:val="right"/>
        <w:tabs>
          <w:tab w:pos="228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w w:val="102"/>
        </w:rPr>
        <w:t>PO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w w:val="103"/>
        </w:rPr>
        <w:t>DIU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3"/>
        </w:rPr>
        <w:t>Cu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6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10"/>
          <w:position w:val="3"/>
        </w:rPr>
        <w:t>unupede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8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Sz w:w="11900" w:h="16840"/>
          <w:pgMar w:top="1200" w:bottom="280" w:left="980" w:right="600"/>
        </w:sectPr>
      </w:pPr>
      <w:rPr/>
    </w:p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/>
        <w:pict>
          <v:group style="position:absolute;margin-left:.719758pt;margin-top:629.160461pt;width:59.260081pt;height:.1pt;mso-position-horizontal-relative:page;mso-position-vertical-relative:page;z-index:-5156" coordorigin="14,12583" coordsize="1185,2">
            <v:shape style="position:absolute;left:14;top:12583;width:1185;height:2" coordorigin="14,12583" coordsize="1185,0" path="m14,12583l1200,12583e" filled="f" stroked="t" strokeweight=".479839pt" strokecolor="#000000">
              <v:path arrowok="t"/>
            </v:shape>
          </v:group>
          <w10:wrap type="none"/>
        </w:pict>
      </w:r>
      <w:r>
        <w:rPr>
          <w:sz w:val="10"/>
          <w:szCs w:val="10"/>
        </w:rPr>
      </w:r>
    </w:p>
    <w:p>
      <w:pPr>
        <w:spacing w:before="0" w:after="0" w:line="251" w:lineRule="auto"/>
        <w:ind w:left="215" w:right="-63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3"/>
        </w:rPr>
        <w:t>ENSISU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EOLE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EOLU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EZZENZU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66" w:after="0" w:line="253" w:lineRule="auto"/>
        <w:ind w:right="-63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343434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5"/>
          <w:szCs w:val="25"/>
          <w:color w:val="343434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reghjone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di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5"/>
        </w:rPr>
        <w:t>Dùninuitu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3"/>
          <w:w w:val="106"/>
        </w:rPr>
        <w:t>D</w:t>
      </w:r>
      <w:r>
        <w:rPr>
          <w:rFonts w:ascii="Times New Roman" w:hAnsi="Times New Roman" w:cs="Times New Roman" w:eastAsia="Times New Roman"/>
          <w:sz w:val="25"/>
          <w:szCs w:val="25"/>
          <w:color w:val="343434"/>
          <w:spacing w:val="0"/>
          <w:w w:val="107"/>
        </w:rPr>
        <w:t>inù</w:t>
      </w:r>
      <w:r>
        <w:rPr>
          <w:rFonts w:ascii="Times New Roman" w:hAnsi="Times New Roman" w:cs="Times New Roman" w:eastAsia="Times New Roman"/>
          <w:sz w:val="25"/>
          <w:szCs w:val="25"/>
          <w:color w:val="343434"/>
          <w:spacing w:val="-7"/>
          <w:w w:val="107"/>
        </w:rPr>
        <w:t>n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6"/>
        </w:rPr>
        <w:t>uitu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4"/>
          <w:w w:val="100"/>
        </w:rPr>
        <w:t>e</w:t>
      </w:r>
      <w:r>
        <w:rPr>
          <w:rFonts w:ascii="Times New Roman" w:hAnsi="Times New Roman" w:cs="Times New Roman" w:eastAsia="Times New Roman"/>
          <w:sz w:val="25"/>
          <w:szCs w:val="25"/>
          <w:color w:val="464646"/>
          <w:spacing w:val="5"/>
          <w:w w:val="100"/>
        </w:rPr>
        <w:t>n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danza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a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51" w:after="0" w:line="255" w:lineRule="auto"/>
        <w:ind w:left="5" w:right="-63" w:firstLine="-5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PORU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6"/>
        </w:rPr>
        <w:t>RIZU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SPERMU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SPORU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27" w:after="0" w:line="251" w:lineRule="auto"/>
        <w:ind w:left="10" w:right="794" w:firstLine="-10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Cu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5"/>
        </w:rPr>
        <w:t>poli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Cu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d'e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3"/>
        </w:rPr>
        <w:t>radiee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Cu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d'e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2"/>
        </w:rPr>
        <w:t>spore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Cu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d'e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2"/>
        </w:rPr>
        <w:t>spore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441" w:right="-20"/>
        <w:jc w:val="left"/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0F0F0F"/>
          <w:spacing w:val="0"/>
          <w:w w:val="100"/>
          <w:i/>
        </w:rPr>
        <w:t>!'ier</w:t>
      </w:r>
      <w:r>
        <w:rPr>
          <w:rFonts w:ascii="Times New Roman" w:hAnsi="Times New Roman" w:cs="Times New Roman" w:eastAsia="Times New Roman"/>
          <w:sz w:val="16"/>
          <w:szCs w:val="16"/>
          <w:color w:val="0F0F0F"/>
          <w:spacing w:val="-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6"/>
          <w:szCs w:val="16"/>
          <w:color w:val="343434"/>
          <w:spacing w:val="0"/>
          <w:w w:val="100"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color w:val="343434"/>
          <w:spacing w:val="15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212121"/>
          <w:spacing w:val="0"/>
          <w:w w:val="100"/>
          <w:i/>
        </w:rPr>
        <w:t>TREANTON</w:t>
      </w:r>
      <w:r>
        <w:rPr>
          <w:rFonts w:ascii="Times New Roman" w:hAnsi="Times New Roman" w:cs="Times New Roman" w:eastAsia="Times New Roman"/>
          <w:sz w:val="17"/>
          <w:szCs w:val="17"/>
          <w:color w:val="212121"/>
          <w:spacing w:val="0"/>
          <w:w w:val="100"/>
          <w:i/>
        </w:rPr>
        <w:t>  </w:t>
      </w:r>
      <w:r>
        <w:rPr>
          <w:rFonts w:ascii="Times New Roman" w:hAnsi="Times New Roman" w:cs="Times New Roman" w:eastAsia="Times New Roman"/>
          <w:sz w:val="17"/>
          <w:szCs w:val="17"/>
          <w:color w:val="212121"/>
          <w:spacing w:val="7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0"/>
          <w:w w:val="229"/>
        </w:rPr>
        <w:t>\\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980" w:right="600"/>
          <w:cols w:num="4" w:equalWidth="0">
            <w:col w:w="1389" w:space="1739"/>
            <w:col w:w="1725" w:space="971"/>
            <w:col w:w="1055" w:space="1229"/>
            <w:col w:w="2212"/>
          </w:cols>
        </w:sectPr>
      </w:pPr>
      <w:rPr/>
    </w:p>
    <w:p>
      <w:pPr>
        <w:spacing w:before="7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13" w:after="0" w:line="240" w:lineRule="auto"/>
        <w:ind w:left="1380" w:right="-20"/>
        <w:jc w:val="left"/>
        <w:rPr>
          <w:rFonts w:ascii="Times New Roman" w:hAnsi="Times New Roman" w:cs="Times New Roman" w:eastAsia="Times New Roman"/>
          <w:sz w:val="36"/>
          <w:szCs w:val="36"/>
        </w:rPr>
      </w:pPr>
      <w:rPr/>
      <w:r>
        <w:rPr>
          <w:rFonts w:ascii="Times New Roman" w:hAnsi="Times New Roman" w:cs="Times New Roman" w:eastAsia="Times New Roman"/>
          <w:sz w:val="36"/>
          <w:szCs w:val="36"/>
          <w:color w:val="0F0F0F"/>
          <w:spacing w:val="0"/>
          <w:w w:val="104"/>
        </w:rPr>
        <w:t>ELEMENT</w:t>
      </w:r>
      <w:r>
        <w:rPr>
          <w:rFonts w:ascii="Times New Roman" w:hAnsi="Times New Roman" w:cs="Times New Roman" w:eastAsia="Times New Roman"/>
          <w:sz w:val="36"/>
          <w:szCs w:val="36"/>
          <w:color w:val="0F0F0F"/>
          <w:spacing w:val="-69"/>
          <w:w w:val="104"/>
        </w:rPr>
        <w:t>!</w:t>
      </w:r>
      <w:r>
        <w:rPr>
          <w:rFonts w:ascii="Times New Roman" w:hAnsi="Times New Roman" w:cs="Times New Roman" w:eastAsia="Times New Roman"/>
          <w:sz w:val="36"/>
          <w:szCs w:val="36"/>
          <w:color w:val="262626"/>
          <w:spacing w:val="0"/>
          <w:w w:val="104"/>
        </w:rPr>
        <w:t>GRECUCORSI</w:t>
      </w:r>
      <w:r>
        <w:rPr>
          <w:rFonts w:ascii="Times New Roman" w:hAnsi="Times New Roman" w:cs="Times New Roman" w:eastAsia="Times New Roman"/>
          <w:sz w:val="36"/>
          <w:szCs w:val="36"/>
          <w:color w:val="262626"/>
          <w:spacing w:val="31"/>
          <w:w w:val="104"/>
        </w:rPr>
        <w:t> </w:t>
      </w:r>
      <w:r>
        <w:rPr>
          <w:rFonts w:ascii="Times New Roman" w:hAnsi="Times New Roman" w:cs="Times New Roman" w:eastAsia="Times New Roman"/>
          <w:sz w:val="36"/>
          <w:szCs w:val="36"/>
          <w:color w:val="0F0F0F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36"/>
          <w:szCs w:val="36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36"/>
          <w:szCs w:val="36"/>
          <w:color w:val="0F0F0F"/>
          <w:spacing w:val="0"/>
          <w:w w:val="102"/>
        </w:rPr>
        <w:t>EPITETI</w:t>
      </w:r>
      <w:r>
        <w:rPr>
          <w:rFonts w:ascii="Times New Roman" w:hAnsi="Times New Roman" w:cs="Times New Roman" w:eastAsia="Times New Roman"/>
          <w:sz w:val="36"/>
          <w:szCs w:val="36"/>
          <w:color w:val="000000"/>
          <w:spacing w:val="0"/>
          <w:w w:val="100"/>
        </w:rPr>
      </w:r>
    </w:p>
    <w:p>
      <w:pPr>
        <w:spacing w:before="91" w:after="0" w:line="240" w:lineRule="auto"/>
        <w:ind w:left="5996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ETIMULOGIA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6"/>
        </w:rPr>
        <w:t>BUTANICA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19" w:lineRule="exact"/>
        <w:ind w:left="104" w:right="-20"/>
        <w:jc w:val="left"/>
        <w:tabs>
          <w:tab w:pos="2500" w:val="left"/>
          <w:tab w:pos="4700" w:val="left"/>
          <w:tab w:pos="69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27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8"/>
          <w:position w:val="-3"/>
        </w:rPr>
        <w:t>acant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1"/>
          <w:w w:val="118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-5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0"/>
          <w:position w:val="1"/>
        </w:rPr>
        <w:t>d,épin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"/>
          <w:w w:val="110"/>
          <w:position w:val="1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12"/>
          <w:w w:val="110"/>
          <w:position w:val="1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0"/>
          <w:position w:val="1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65"/>
          <w:w w:val="11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58"/>
          <w:position w:val="-1"/>
        </w:rPr>
        <w:t>O.KCLV6CL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2"/>
          <w:position w:val="3"/>
        </w:rPr>
        <w:t>épine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59" w:lineRule="exact"/>
        <w:ind w:left="104" w:right="-20"/>
        <w:jc w:val="left"/>
        <w:tabs>
          <w:tab w:pos="2500" w:val="left"/>
          <w:tab w:pos="4700" w:val="left"/>
          <w:tab w:pos="68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52"/>
          <w:position w:val="-1"/>
        </w:rPr>
        <w:t>_..;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52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25"/>
          <w:w w:val="52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aci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9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1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-5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4"/>
          <w:position w:val="-1"/>
        </w:rPr>
        <w:t>d'acéré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58"/>
          <w:position w:val="0"/>
        </w:rPr>
        <w:t>CLKt.Ç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20"/>
          <w:position w:val="3"/>
        </w:rPr>
        <w:t>pointu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84" w:lineRule="exact"/>
        <w:ind w:left="104" w:right="-20"/>
        <w:jc w:val="left"/>
        <w:tabs>
          <w:tab w:pos="2500" w:val="left"/>
          <w:tab w:pos="4700" w:val="left"/>
          <w:tab w:pos="69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5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allo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7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4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4"/>
          <w:position w:val="0"/>
        </w:rPr>
        <w:t>dis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3"/>
          <w:w w:val="114"/>
          <w:position w:val="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0"/>
          <w:w w:val="114"/>
          <w:position w:val="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4"/>
          <w:position w:val="0"/>
        </w:rPr>
        <w:t>mblable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65"/>
          <w:w w:val="114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77"/>
          <w:i/>
          <w:position w:val="0"/>
        </w:rPr>
        <w:t>O.J.Î·..O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i/>
          <w:position w:val="0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i/>
          <w:position w:val="0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0"/>
          <w:position w:val="4"/>
        </w:rPr>
        <w:t>différent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71" w:lineRule="exact"/>
        <w:ind w:left="104" w:right="-20"/>
        <w:jc w:val="left"/>
        <w:tabs>
          <w:tab w:pos="2500" w:val="left"/>
          <w:tab w:pos="4700" w:val="left"/>
          <w:tab w:pos="69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2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9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22"/>
          <w:position w:val="-2"/>
        </w:rPr>
        <w:t>ampel--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3"/>
          <w:position w:val="0"/>
        </w:rPr>
        <w:t>gri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5"/>
          <w:w w:val="113"/>
          <w:position w:val="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1"/>
          <w:w w:val="113"/>
          <w:position w:val="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3"/>
          <w:position w:val="0"/>
        </w:rPr>
        <w:t>ant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60"/>
          <w:w w:val="113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76"/>
          <w:position w:val="0"/>
        </w:rPr>
        <w:t>0.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76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76"/>
          <w:position w:val="0"/>
        </w:rPr>
        <w:t>1tt:Î..OÇ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4"/>
          <w:position w:val="4"/>
        </w:rPr>
        <w:t>grimpant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81" w:lineRule="exact"/>
        <w:ind w:left="108" w:right="-20"/>
        <w:jc w:val="left"/>
        <w:tabs>
          <w:tab w:pos="2500" w:val="left"/>
          <w:tab w:pos="4720" w:val="left"/>
          <w:tab w:pos="69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27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2"/>
          <w:position w:val="-3"/>
        </w:rPr>
        <w:t>anghio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"/>
          <w:w w:val="112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-46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clos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4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77"/>
          <w:position w:val="2"/>
        </w:rPr>
        <w:t>O.l(f.\OV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3"/>
          <w:position w:val="5"/>
        </w:rPr>
        <w:t>receptable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68" w:lineRule="exact"/>
        <w:ind w:left="113" w:right="-20"/>
        <w:jc w:val="left"/>
        <w:tabs>
          <w:tab w:pos="2500" w:val="left"/>
          <w:tab w:pos="4720" w:val="left"/>
          <w:tab w:pos="69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Arial" w:hAnsi="Arial" w:cs="Arial" w:eastAsia="Arial"/>
          <w:sz w:val="22"/>
          <w:szCs w:val="22"/>
          <w:color w:val="0F0F0F"/>
          <w:spacing w:val="0"/>
          <w:w w:val="100"/>
          <w:position w:val="-2"/>
        </w:rPr>
        <w:t>--</w:t>
      </w:r>
      <w:r>
        <w:rPr>
          <w:rFonts w:ascii="Arial" w:hAnsi="Arial" w:cs="Arial" w:eastAsia="Arial"/>
          <w:sz w:val="22"/>
          <w:szCs w:val="22"/>
          <w:color w:val="0F0F0F"/>
          <w:spacing w:val="33"/>
          <w:w w:val="100"/>
          <w:position w:val="-2"/>
        </w:rPr>
        <w:t> </w:t>
      </w:r>
      <w:r>
        <w:rPr>
          <w:rFonts w:ascii="Arial" w:hAnsi="Arial" w:cs="Arial" w:eastAsia="Arial"/>
          <w:sz w:val="22"/>
          <w:szCs w:val="22"/>
          <w:color w:val="0F0F0F"/>
          <w:spacing w:val="0"/>
          <w:w w:val="110"/>
          <w:position w:val="-2"/>
        </w:rPr>
        <w:t>antemo</w:t>
      </w:r>
      <w:r>
        <w:rPr>
          <w:rFonts w:ascii="Arial" w:hAnsi="Arial" w:cs="Arial" w:eastAsia="Arial"/>
          <w:sz w:val="22"/>
          <w:szCs w:val="22"/>
          <w:color w:val="0F0F0F"/>
          <w:spacing w:val="14"/>
          <w:w w:val="110"/>
          <w:position w:val="-2"/>
        </w:rPr>
        <w:t> </w:t>
      </w:r>
      <w:r>
        <w:rPr>
          <w:rFonts w:ascii="Arial" w:hAnsi="Arial" w:cs="Arial" w:eastAsia="Arial"/>
          <w:sz w:val="22"/>
          <w:szCs w:val="22"/>
          <w:color w:val="3A3A3A"/>
          <w:spacing w:val="0"/>
          <w:w w:val="100"/>
          <w:position w:val="-2"/>
        </w:rPr>
        <w:t>--</w:t>
      </w:r>
      <w:r>
        <w:rPr>
          <w:rFonts w:ascii="Arial" w:hAnsi="Arial" w:cs="Arial" w:eastAsia="Arial"/>
          <w:sz w:val="22"/>
          <w:szCs w:val="22"/>
          <w:color w:val="3A3A3A"/>
          <w:spacing w:val="-39"/>
          <w:w w:val="100"/>
          <w:position w:val="-2"/>
        </w:rPr>
        <w:t> </w:t>
      </w:r>
      <w:r>
        <w:rPr>
          <w:rFonts w:ascii="Arial" w:hAnsi="Arial" w:cs="Arial" w:eastAsia="Arial"/>
          <w:sz w:val="22"/>
          <w:szCs w:val="22"/>
          <w:color w:val="3A3A3A"/>
          <w:spacing w:val="0"/>
          <w:w w:val="100"/>
          <w:position w:val="-2"/>
        </w:rPr>
        <w:tab/>
      </w:r>
      <w:r>
        <w:rPr>
          <w:rFonts w:ascii="Arial" w:hAnsi="Arial" w:cs="Arial" w:eastAsia="Arial"/>
          <w:sz w:val="22"/>
          <w:szCs w:val="22"/>
          <w:color w:val="3A3A3A"/>
          <w:spacing w:val="0"/>
          <w:w w:val="100"/>
          <w:position w:val="-2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fleur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71"/>
          <w:position w:val="0"/>
        </w:rPr>
        <w:t>avG&amp;J.lOY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3"/>
          <w:position w:val="4"/>
        </w:rPr>
        <w:t>fleur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85" w:lineRule="exact"/>
        <w:ind w:left="113" w:right="-20"/>
        <w:jc w:val="left"/>
        <w:tabs>
          <w:tab w:pos="2500" w:val="left"/>
          <w:tab w:pos="4720" w:val="left"/>
          <w:tab w:pos="69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2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9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27"/>
          <w:position w:val="-2"/>
        </w:rPr>
        <w:t>anter--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7"/>
          <w:position w:val="-1"/>
        </w:rPr>
        <w:t>anthère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>av8epo.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7"/>
          <w:position w:val="5"/>
        </w:rPr>
        <w:t>anthère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77" w:lineRule="exact"/>
        <w:ind w:left="118" w:right="-20"/>
        <w:jc w:val="left"/>
        <w:tabs>
          <w:tab w:pos="2500" w:val="left"/>
          <w:tab w:pos="4720" w:val="left"/>
          <w:tab w:pos="69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2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3"/>
        </w:rPr>
        <w:t>anto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59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fleur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>av8oÇ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3"/>
          <w:position w:val="5"/>
        </w:rPr>
        <w:t>fleur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96" w:lineRule="exact"/>
        <w:ind w:left="118" w:right="-20"/>
        <w:jc w:val="left"/>
        <w:tabs>
          <w:tab w:pos="2500" w:val="left"/>
          <w:tab w:pos="4720" w:val="left"/>
          <w:tab w:pos="69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262626"/>
          <w:spacing w:val="0"/>
          <w:w w:val="100"/>
          <w:position w:val="-1"/>
        </w:rPr>
        <w:t>--</w:t>
      </w:r>
      <w:r>
        <w:rPr>
          <w:rFonts w:ascii="Times New Roman" w:hAnsi="Times New Roman" w:cs="Times New Roman" w:eastAsia="Times New Roman"/>
          <w:sz w:val="25"/>
          <w:szCs w:val="25"/>
          <w:color w:val="262626"/>
          <w:spacing w:val="13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24"/>
          <w:position w:val="-1"/>
        </w:rPr>
        <w:t>arch--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2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8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3"/>
          <w:position w:val="2"/>
        </w:rPr>
        <w:t>pr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"/>
          <w:w w:val="113"/>
          <w:position w:val="2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0"/>
          <w:w w:val="113"/>
          <w:position w:val="2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-7"/>
          <w:w w:val="113"/>
          <w:position w:val="2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3"/>
          <w:position w:val="2"/>
        </w:rPr>
        <w:t>er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65"/>
          <w:w w:val="113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>apxrt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45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7"/>
          <w:position w:val="7"/>
        </w:rPr>
        <w:t>chef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5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16" w:lineRule="exact"/>
        <w:ind w:left="123" w:right="-20"/>
        <w:jc w:val="left"/>
        <w:tabs>
          <w:tab w:pos="2520" w:val="left"/>
          <w:tab w:pos="4740" w:val="left"/>
          <w:tab w:pos="69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2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7"/>
          <w:position w:val="-4"/>
        </w:rPr>
        <w:t>balanu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7"/>
          <w:w w:val="117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-50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2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gla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"/>
          <w:w w:val="100"/>
          <w:position w:val="-1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0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3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72"/>
          <w:position w:val="-1"/>
        </w:rPr>
        <w:t>J3o.Mx.voÇ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3"/>
          <w:position w:val="3"/>
        </w:rPr>
        <w:t>gland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59" w:lineRule="exact"/>
        <w:ind w:left="128" w:right="-20"/>
        <w:jc w:val="left"/>
        <w:tabs>
          <w:tab w:pos="2520" w:val="left"/>
          <w:tab w:pos="4740" w:val="left"/>
          <w:tab w:pos="69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33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basi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1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57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7"/>
          <w:position w:val="-1"/>
        </w:rPr>
        <w:t>base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J3amÇ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2"/>
          <w:position w:val="4"/>
        </w:rPr>
        <w:t>piedestal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69" w:lineRule="exact"/>
        <w:ind w:left="128" w:right="-20"/>
        <w:jc w:val="left"/>
        <w:tabs>
          <w:tab w:pos="2520" w:val="left"/>
          <w:tab w:pos="4740" w:val="left"/>
          <w:tab w:pos="69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31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bio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9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vivr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5"/>
          <w:w w:val="100"/>
          <w:position w:val="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0"/>
          <w:w w:val="100"/>
          <w:position w:val="0"/>
        </w:rPr>
        <w:t>'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9"/>
          <w:w w:val="100"/>
          <w:position w:val="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64"/>
          <w:position w:val="0"/>
        </w:rPr>
        <w:t>J31.0Ç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5"/>
          <w:position w:val="5"/>
        </w:rPr>
        <w:t>vie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71" w:lineRule="exact"/>
        <w:ind w:left="132" w:right="-20"/>
        <w:jc w:val="left"/>
        <w:tabs>
          <w:tab w:pos="2520" w:val="left"/>
          <w:tab w:pos="4740" w:val="left"/>
          <w:tab w:pos="694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2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botri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5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3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3"/>
          <w:position w:val="0"/>
        </w:rPr>
        <w:t>bo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8"/>
          <w:w w:val="113"/>
          <w:position w:val="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4"/>
          <w:w w:val="113"/>
          <w:position w:val="0"/>
        </w:rPr>
        <w:t>q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3"/>
          <w:position w:val="0"/>
        </w:rPr>
        <w:t>uet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65"/>
          <w:w w:val="113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77"/>
          <w:position w:val="1"/>
        </w:rPr>
        <w:t>j3o"tpuÇ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4"/>
          <w:position w:val="5"/>
        </w:rPr>
        <w:t>grappe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69" w:lineRule="exact"/>
        <w:ind w:left="142" w:right="-20"/>
        <w:jc w:val="left"/>
        <w:tabs>
          <w:tab w:pos="2520" w:val="left"/>
          <w:tab w:pos="4740" w:val="left"/>
          <w:tab w:pos="694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6"/>
          <w:position w:val="-3"/>
        </w:rPr>
        <w:t>brachi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0"/>
          <w:w w:val="116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46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3"/>
          <w:position w:val="0"/>
        </w:rPr>
        <w:t>cou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6"/>
          <w:w w:val="113"/>
          <w:position w:val="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0"/>
          <w:w w:val="113"/>
          <w:position w:val="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-65"/>
          <w:w w:val="113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79"/>
          <w:position w:val="0"/>
        </w:rPr>
        <w:t>J3po.xuÇ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6"/>
          <w:position w:val="5"/>
        </w:rPr>
        <w:t>court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306" w:lineRule="exact"/>
        <w:ind w:left="137" w:right="-20"/>
        <w:jc w:val="left"/>
        <w:tabs>
          <w:tab w:pos="2520" w:val="left"/>
          <w:tab w:pos="4760" w:val="left"/>
          <w:tab w:pos="694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brio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2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5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2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7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5"/>
          <w:position w:val="2"/>
        </w:rPr>
        <w:t>mousse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3"/>
        </w:rPr>
        <w:t>J3puov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5"/>
          <w:position w:val="7"/>
        </w:rPr>
        <w:t>mousse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2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39" w:lineRule="exact"/>
        <w:ind w:left="142" w:right="-20"/>
        <w:jc w:val="left"/>
        <w:tabs>
          <w:tab w:pos="2540" w:val="left"/>
          <w:tab w:pos="4740" w:val="left"/>
          <w:tab w:pos="694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6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5"/>
        </w:rPr>
        <w:t>call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5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20"/>
          <w:position w:val="-1"/>
        </w:rPr>
        <w:t>séduisant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65"/>
          <w:position w:val="0"/>
        </w:rPr>
        <w:t>KO.ÂÂ.t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6"/>
          <w:position w:val="4"/>
        </w:rPr>
        <w:t>beau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69" w:lineRule="exact"/>
        <w:ind w:left="147" w:right="-20"/>
        <w:jc w:val="left"/>
        <w:tabs>
          <w:tab w:pos="2540" w:val="left"/>
          <w:tab w:pos="4760" w:val="left"/>
          <w:tab w:pos="69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21"/>
          <w:position w:val="-3"/>
        </w:rPr>
        <w:t>--camp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5"/>
          <w:w w:val="121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-57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5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2"/>
          <w:position w:val="-1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9"/>
          <w:w w:val="112"/>
          <w:position w:val="-1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0"/>
          <w:w w:val="112"/>
          <w:position w:val="-1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7"/>
          <w:w w:val="112"/>
          <w:position w:val="-1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2"/>
          <w:position w:val="-1"/>
        </w:rPr>
        <w:t>é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65"/>
          <w:w w:val="112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68"/>
          <w:position w:val="1"/>
        </w:rPr>
        <w:t>KO.)J1t'tOÇ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4"/>
          <w:position w:val="5"/>
        </w:rPr>
        <w:t>courbé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75" w:lineRule="exact"/>
        <w:ind w:left="152" w:right="-20"/>
        <w:jc w:val="left"/>
        <w:tabs>
          <w:tab w:pos="2540" w:val="left"/>
          <w:tab w:pos="4760" w:val="left"/>
          <w:tab w:pos="69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cardi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3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6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0"/>
          <w:w w:val="100"/>
          <w:position w:val="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-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4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2"/>
        </w:rPr>
        <w:t>Kapôto.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4"/>
          <w:position w:val="5"/>
        </w:rPr>
        <w:t>coeur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86" w:lineRule="exact"/>
        <w:ind w:left="156" w:right="-20"/>
        <w:jc w:val="left"/>
        <w:tabs>
          <w:tab w:pos="2540" w:val="left"/>
          <w:tab w:pos="4760" w:val="left"/>
          <w:tab w:pos="6960" w:val="left"/>
        </w:tabs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8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>carp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8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50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0"/>
          <w:position w:val="0"/>
        </w:rPr>
        <w:t>fru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"/>
          <w:w w:val="110"/>
          <w:position w:val="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0"/>
          <w:w w:val="110"/>
          <w:position w:val="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-5"/>
          <w:w w:val="110"/>
          <w:position w:val="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0"/>
          <w:position w:val="0"/>
        </w:rPr>
        <w:t>fère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58"/>
          <w:w w:val="11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64"/>
          <w:position w:val="1"/>
        </w:rPr>
        <w:t>1CO.p7tOÇ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6"/>
          <w:position w:val="5"/>
        </w:rPr>
        <w:t>fruit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  <w:position w:val="0"/>
        </w:rPr>
      </w:r>
    </w:p>
    <w:p>
      <w:pPr>
        <w:spacing w:before="0" w:after="0" w:line="271" w:lineRule="exact"/>
        <w:ind w:left="156" w:right="-20"/>
        <w:jc w:val="left"/>
        <w:tabs>
          <w:tab w:pos="2540" w:val="left"/>
          <w:tab w:pos="4760" w:val="left"/>
          <w:tab w:pos="69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7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25"/>
          <w:position w:val="-3"/>
        </w:rPr>
        <w:t>caul--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8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tige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66"/>
          <w:position w:val="1"/>
        </w:rPr>
        <w:t>KCLUMCS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4"/>
          <w:position w:val="5"/>
        </w:rPr>
        <w:t>tronc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79" w:lineRule="exact"/>
        <w:ind w:left="161" w:right="-20"/>
        <w:jc w:val="left"/>
        <w:tabs>
          <w:tab w:pos="2560" w:val="left"/>
          <w:tab w:pos="4760" w:val="left"/>
          <w:tab w:pos="69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4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>cefal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2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50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tête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86"/>
          <w:position w:val="1"/>
        </w:rPr>
        <w:t>Ke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86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>o."-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6"/>
          <w:position w:val="5"/>
        </w:rPr>
        <w:t>tête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74" w:lineRule="exact"/>
        <w:ind w:left="161" w:right="-20"/>
        <w:jc w:val="left"/>
        <w:tabs>
          <w:tab w:pos="2560" w:val="left"/>
          <w:tab w:pos="4780" w:val="left"/>
          <w:tab w:pos="69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18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cari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4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-5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5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2"/>
          <w:position w:val="1"/>
        </w:rPr>
        <w:t>pré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"/>
          <w:w w:val="112"/>
          <w:position w:val="1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-13"/>
          <w:w w:val="112"/>
          <w:position w:val="1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2"/>
          <w:position w:val="1"/>
        </w:rPr>
        <w:t>eux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61"/>
          <w:w w:val="112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2"/>
        </w:rPr>
        <w:t>xapvtoÇ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6"/>
          <w:position w:val="6"/>
        </w:rPr>
        <w:t>cher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71" w:lineRule="exact"/>
        <w:ind w:left="161" w:right="-20"/>
        <w:jc w:val="left"/>
        <w:tabs>
          <w:tab w:pos="2560" w:val="left"/>
          <w:tab w:pos="4780" w:val="left"/>
          <w:tab w:pos="69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5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chiti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7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5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1"/>
          <w:position w:val="0"/>
        </w:rPr>
        <w:t>ch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"/>
          <w:w w:val="111"/>
          <w:position w:val="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0"/>
          <w:w w:val="111"/>
          <w:position w:val="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10"/>
          <w:w w:val="111"/>
          <w:position w:val="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1"/>
          <w:position w:val="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62"/>
          <w:w w:val="111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72"/>
          <w:position w:val="2"/>
        </w:rPr>
        <w:t>Xt't(l)V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6"/>
          <w:position w:val="5"/>
        </w:rPr>
        <w:t>tunique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67" w:lineRule="exact"/>
        <w:ind w:left="166" w:right="-20"/>
        <w:jc w:val="left"/>
        <w:tabs>
          <w:tab w:pos="2560" w:val="left"/>
          <w:tab w:pos="4780" w:val="left"/>
          <w:tab w:pos="69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Arial" w:hAnsi="Arial" w:cs="Arial" w:eastAsia="Arial"/>
          <w:sz w:val="21"/>
          <w:szCs w:val="21"/>
          <w:color w:val="0F0F0F"/>
          <w:spacing w:val="0"/>
          <w:w w:val="100"/>
          <w:position w:val="-4"/>
        </w:rPr>
        <w:t>--</w:t>
      </w:r>
      <w:r>
        <w:rPr>
          <w:rFonts w:ascii="Arial" w:hAnsi="Arial" w:cs="Arial" w:eastAsia="Arial"/>
          <w:sz w:val="21"/>
          <w:szCs w:val="21"/>
          <w:color w:val="0F0F0F"/>
          <w:spacing w:val="46"/>
          <w:w w:val="100"/>
          <w:position w:val="-4"/>
        </w:rPr>
        <w:t> </w:t>
      </w:r>
      <w:r>
        <w:rPr>
          <w:rFonts w:ascii="Arial" w:hAnsi="Arial" w:cs="Arial" w:eastAsia="Arial"/>
          <w:sz w:val="21"/>
          <w:szCs w:val="21"/>
          <w:color w:val="0F0F0F"/>
          <w:spacing w:val="0"/>
          <w:w w:val="118"/>
          <w:position w:val="-4"/>
        </w:rPr>
        <w:t>claro</w:t>
      </w:r>
      <w:r>
        <w:rPr>
          <w:rFonts w:ascii="Arial" w:hAnsi="Arial" w:cs="Arial" w:eastAsia="Arial"/>
          <w:sz w:val="21"/>
          <w:szCs w:val="21"/>
          <w:color w:val="0F0F0F"/>
          <w:spacing w:val="8"/>
          <w:w w:val="118"/>
          <w:position w:val="-4"/>
        </w:rPr>
        <w:t> </w:t>
      </w:r>
      <w:r>
        <w:rPr>
          <w:rFonts w:ascii="Arial" w:hAnsi="Arial" w:cs="Arial" w:eastAsia="Arial"/>
          <w:sz w:val="21"/>
          <w:szCs w:val="21"/>
          <w:color w:val="0F0F0F"/>
          <w:spacing w:val="0"/>
          <w:w w:val="100"/>
          <w:position w:val="-4"/>
        </w:rPr>
        <w:t>--</w:t>
      </w:r>
      <w:r>
        <w:rPr>
          <w:rFonts w:ascii="Arial" w:hAnsi="Arial" w:cs="Arial" w:eastAsia="Arial"/>
          <w:sz w:val="21"/>
          <w:szCs w:val="21"/>
          <w:color w:val="0F0F0F"/>
          <w:spacing w:val="-29"/>
          <w:w w:val="100"/>
          <w:position w:val="-4"/>
        </w:rPr>
        <w:t> </w:t>
      </w:r>
      <w:r>
        <w:rPr>
          <w:rFonts w:ascii="Arial" w:hAnsi="Arial" w:cs="Arial" w:eastAsia="Arial"/>
          <w:sz w:val="21"/>
          <w:szCs w:val="21"/>
          <w:color w:val="0F0F0F"/>
          <w:spacing w:val="0"/>
          <w:w w:val="100"/>
          <w:position w:val="-4"/>
        </w:rPr>
        <w:tab/>
      </w:r>
      <w:r>
        <w:rPr>
          <w:rFonts w:ascii="Arial" w:hAnsi="Arial" w:cs="Arial" w:eastAsia="Arial"/>
          <w:sz w:val="21"/>
          <w:szCs w:val="21"/>
          <w:color w:val="0F0F0F"/>
          <w:spacing w:val="0"/>
          <w:w w:val="100"/>
          <w:position w:val="-4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2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vert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9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xMùpoÇ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2"/>
          <w:position w:val="5"/>
        </w:rPr>
        <w:t>vert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72" w:lineRule="exact"/>
        <w:ind w:left="171" w:right="-20"/>
        <w:jc w:val="left"/>
        <w:tabs>
          <w:tab w:pos="2560" w:val="left"/>
          <w:tab w:pos="4780" w:val="left"/>
          <w:tab w:pos="69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9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cromo--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3"/>
          <w:position w:val="0"/>
        </w:rPr>
        <w:t>colo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4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606060"/>
          <w:spacing w:val="7"/>
          <w:w w:val="100"/>
          <w:position w:val="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é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4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59"/>
          <w:position w:val="-1"/>
        </w:rPr>
        <w:t>XPOO)!CL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4"/>
          <w:position w:val="5"/>
        </w:rPr>
        <w:t>couleur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77" w:lineRule="exact"/>
        <w:ind w:left="180" w:right="-20"/>
        <w:jc w:val="left"/>
        <w:tabs>
          <w:tab w:pos="2560" w:val="left"/>
          <w:tab w:pos="4780" w:val="left"/>
          <w:tab w:pos="69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25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clad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-5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3"/>
          <w:position w:val="-1"/>
        </w:rPr>
        <w:t>rej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"/>
          <w:w w:val="113"/>
          <w:position w:val="-1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606060"/>
          <w:spacing w:val="0"/>
          <w:w w:val="113"/>
          <w:position w:val="-1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606060"/>
          <w:spacing w:val="-64"/>
          <w:w w:val="113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606060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606060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74"/>
          <w:position w:val="1"/>
        </w:rPr>
        <w:t>KÂ.a.ôoÇ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7"/>
          <w:position w:val="5"/>
        </w:rPr>
        <w:t>branche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64" w:lineRule="exact"/>
        <w:ind w:left="185" w:right="-20"/>
        <w:jc w:val="left"/>
        <w:tabs>
          <w:tab w:pos="2580" w:val="left"/>
          <w:tab w:pos="4780" w:val="left"/>
          <w:tab w:pos="69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8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>cocc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3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-57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gra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4"/>
          <w:w w:val="100"/>
          <w:position w:val="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9"/>
          <w:w w:val="100"/>
          <w:position w:val="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70"/>
          <w:position w:val="1"/>
        </w:rPr>
        <w:t>KOKKOÇ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6"/>
          <w:position w:val="5"/>
        </w:rPr>
        <w:t>branche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59" w:lineRule="exact"/>
        <w:ind w:left="190" w:right="-20"/>
        <w:jc w:val="left"/>
        <w:tabs>
          <w:tab w:pos="2580" w:val="left"/>
          <w:tab w:pos="4800" w:val="left"/>
          <w:tab w:pos="69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22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>cotil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1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-50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6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con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9"/>
          <w:w w:val="100"/>
          <w:position w:val="-1"/>
        </w:rPr>
        <w:t>q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ue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24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68"/>
          <w:position w:val="1"/>
        </w:rPr>
        <w:t>lCO'tU/,.t'\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8"/>
          <w:position w:val="5"/>
        </w:rPr>
        <w:t>cotyle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62" w:lineRule="exact"/>
        <w:ind w:left="190" w:right="-20"/>
        <w:jc w:val="left"/>
        <w:tabs>
          <w:tab w:pos="2580" w:val="left"/>
          <w:tab w:pos="4800" w:val="left"/>
          <w:tab w:pos="69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3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>ciano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6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6"/>
          <w:position w:val="0"/>
        </w:rPr>
        <w:t>noirâtre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60"/>
          <w:position w:val="1"/>
        </w:rPr>
        <w:t>lCUCLVOÇ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5"/>
        </w:rPr>
        <w:t>bleu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9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4"/>
          <w:position w:val="5"/>
        </w:rPr>
        <w:t>sombre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98" w:lineRule="exact"/>
        <w:ind w:left="195" w:right="-20"/>
        <w:jc w:val="left"/>
        <w:tabs>
          <w:tab w:pos="2580" w:val="left"/>
          <w:tab w:pos="4800" w:val="left"/>
          <w:tab w:pos="70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cicl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9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0"/>
          <w:w w:val="100"/>
          <w:position w:val="-1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-16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2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0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9"/>
          <w:position w:val="2"/>
        </w:rPr>
        <w:t>cir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0"/>
          <w:w w:val="109"/>
          <w:position w:val="2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13"/>
          <w:w w:val="109"/>
          <w:position w:val="2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9"/>
          <w:position w:val="2"/>
        </w:rPr>
        <w:t>laire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57"/>
          <w:w w:val="109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80"/>
          <w:position w:val="4"/>
        </w:rPr>
        <w:t>KUKWÇ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9"/>
          <w:position w:val="8"/>
        </w:rPr>
        <w:t>cercle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7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92" w:lineRule="exact"/>
        <w:ind w:left="204" w:right="-20"/>
        <w:jc w:val="left"/>
        <w:tabs>
          <w:tab w:pos="2600" w:val="left"/>
          <w:tab w:pos="4820" w:val="left"/>
          <w:tab w:pos="70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7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7"/>
          <w:w w:val="100"/>
          <w:position w:val="-7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7"/>
        </w:rPr>
        <w:t>dattil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7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5"/>
          <w:w w:val="100"/>
          <w:position w:val="-7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7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-50"/>
          <w:w w:val="100"/>
          <w:position w:val="-7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7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7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1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5"/>
          <w:position w:val="-4"/>
        </w:rPr>
        <w:t>digi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44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797979"/>
          <w:spacing w:val="-8"/>
          <w:w w:val="100"/>
          <w:position w:val="-4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  <w:t>é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-36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71"/>
          <w:position w:val="-2"/>
        </w:rPr>
        <w:t>ÔCLK"tüMÇ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1"/>
          <w:position w:val="1"/>
        </w:rPr>
        <w:t>doigt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pgSz w:w="11900" w:h="16840"/>
          <w:pgMar w:top="1580" w:bottom="280" w:left="1120" w:right="400"/>
        </w:sectPr>
      </w:pPr>
      <w:rPr/>
    </w:p>
    <w:p>
      <w:pPr>
        <w:spacing w:before="7" w:after="0" w:line="272" w:lineRule="exact"/>
        <w:ind w:left="209" w:right="-85"/>
        <w:jc w:val="left"/>
        <w:tabs>
          <w:tab w:pos="2600" w:val="left"/>
          <w:tab w:pos="4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27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6"/>
        </w:rPr>
        <w:t>detto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6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6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6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6"/>
          <w:position w:val="-3"/>
        </w:rPr>
        <w:t>tro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"/>
          <w:w w:val="116"/>
          <w:position w:val="-3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0"/>
          <w:w w:val="116"/>
          <w:position w:val="-3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-66"/>
          <w:w w:val="116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64"/>
          <w:position w:val="-1"/>
        </w:rPr>
        <w:t>ÔeÀ"tO&amp;t.ÔT)Ç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45" w:lineRule="exact"/>
        <w:ind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5"/>
        </w:rPr>
        <w:t>triangulaire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1120" w:right="400"/>
          <w:cols w:num="2" w:equalWidth="0">
            <w:col w:w="5895" w:space="1123"/>
            <w:col w:w="3362"/>
          </w:cols>
        </w:sectPr>
      </w:pPr>
      <w:rPr/>
    </w:p>
    <w:p>
      <w:pPr>
        <w:spacing w:before="0" w:after="0" w:line="313" w:lineRule="exact"/>
        <w:ind w:left="214" w:right="-20"/>
        <w:jc w:val="left"/>
        <w:tabs>
          <w:tab w:pos="2600" w:val="left"/>
          <w:tab w:pos="4820" w:val="left"/>
          <w:tab w:pos="702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pict>
          <v:group style="position:absolute;margin-left:.719758pt;margin-top:629.160461pt;width:78.453629pt;height:.1pt;mso-position-horizontal-relative:page;mso-position-vertical-relative:page;z-index:-5152" coordorigin="14,12583" coordsize="1569,2">
            <v:shape style="position:absolute;left:14;top:12583;width:1569;height:2" coordorigin="14,12583" coordsize="1569,0" path="m14,12583l1583,12583e" filled="f" stroked="t" strokeweight=".479839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26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5"/>
          <w:position w:val="-4"/>
        </w:rPr>
        <w:t>dendron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4"/>
          <w:w w:val="115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-50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6"/>
          <w:position w:val="-1"/>
        </w:rPr>
        <w:t>ar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2"/>
          <w:w w:val="116"/>
          <w:position w:val="-1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606060"/>
          <w:spacing w:val="0"/>
          <w:w w:val="61"/>
          <w:position w:val="-1"/>
        </w:rPr>
        <w:t>.t</w:t>
      </w:r>
      <w:r>
        <w:rPr>
          <w:rFonts w:ascii="Times New Roman" w:hAnsi="Times New Roman" w:cs="Times New Roman" w:eastAsia="Times New Roman"/>
          <w:sz w:val="24"/>
          <w:szCs w:val="24"/>
          <w:color w:val="606060"/>
          <w:spacing w:val="-28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-48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1"/>
        </w:rPr>
      </w:r>
      <w:r>
        <w:rPr>
          <w:rFonts w:ascii="Arial" w:hAnsi="Arial" w:cs="Arial" w:eastAsia="Arial"/>
          <w:sz w:val="22"/>
          <w:szCs w:val="22"/>
          <w:color w:val="0F0F0F"/>
          <w:spacing w:val="0"/>
          <w:w w:val="100"/>
          <w:position w:val="1"/>
        </w:rPr>
        <w:t>ôsvopov</w:t>
      </w:r>
      <w:r>
        <w:rPr>
          <w:rFonts w:ascii="Arial" w:hAnsi="Arial" w:cs="Arial" w:eastAsia="Arial"/>
          <w:sz w:val="22"/>
          <w:szCs w:val="22"/>
          <w:color w:val="0F0F0F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22"/>
          <w:szCs w:val="22"/>
          <w:color w:val="0F0F0F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14"/>
          <w:position w:val="5"/>
        </w:rPr>
        <w:t>arbre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0" w:after="0" w:line="274" w:lineRule="exact"/>
        <w:ind w:left="219" w:right="-20"/>
        <w:jc w:val="left"/>
        <w:tabs>
          <w:tab w:pos="2600" w:val="left"/>
          <w:tab w:pos="4820" w:val="left"/>
          <w:tab w:pos="70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29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derm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5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5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pe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8"/>
          <w:w w:val="100"/>
          <w:position w:val="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0"/>
          <w:w w:val="100"/>
          <w:position w:val="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-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3A3A3A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61"/>
          <w:position w:val="0"/>
        </w:rPr>
        <w:t>Ôêpf.!C1.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4"/>
          <w:position w:val="5"/>
        </w:rPr>
        <w:t>peau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78" w:lineRule="exact"/>
        <w:ind w:left="224" w:right="-20"/>
        <w:jc w:val="left"/>
        <w:tabs>
          <w:tab w:pos="2620" w:val="left"/>
          <w:tab w:pos="4820" w:val="left"/>
          <w:tab w:pos="70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6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didim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-5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jumelé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72"/>
          <w:position w:val="2"/>
        </w:rPr>
        <w:t>ôt.ôyJ,WÇ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4"/>
          <w:position w:val="6"/>
        </w:rPr>
        <w:t>double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74" w:lineRule="exact"/>
        <w:ind w:left="224" w:right="-20"/>
        <w:jc w:val="left"/>
        <w:tabs>
          <w:tab w:pos="2620" w:val="left"/>
          <w:tab w:pos="4840" w:val="left"/>
          <w:tab w:pos="704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3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dise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6"/>
          <w:position w:val="0"/>
        </w:rPr>
        <w:t>di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3"/>
          <w:w w:val="116"/>
          <w:position w:val="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606060"/>
          <w:spacing w:val="-2"/>
          <w:w w:val="116"/>
          <w:position w:val="0"/>
        </w:rPr>
        <w:t>q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6"/>
          <w:position w:val="0"/>
        </w:rPr>
        <w:t>ue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67"/>
          <w:w w:val="116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67"/>
          <w:position w:val="0"/>
        </w:rPr>
        <w:t>ÔtO'lCOS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5"/>
          <w:position w:val="5"/>
        </w:rPr>
        <w:t>disque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62" w:lineRule="exact"/>
        <w:ind w:left="238" w:right="-20"/>
        <w:jc w:val="left"/>
        <w:tabs>
          <w:tab w:pos="2620" w:val="left"/>
          <w:tab w:pos="4840" w:val="left"/>
          <w:tab w:pos="704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27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4"/>
        </w:rPr>
        <w:t>dolic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2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62626"/>
          <w:spacing w:val="0"/>
          <w:w w:val="100"/>
          <w:position w:val="-4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6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1"/>
        </w:rPr>
        <w:t>lo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1"/>
          <w:w w:val="100"/>
          <w:position w:val="-1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606060"/>
          <w:spacing w:val="0"/>
          <w:w w:val="100"/>
          <w:position w:val="-1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606060"/>
          <w:spacing w:val="-33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606060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606060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83"/>
          <w:position w:val="0"/>
        </w:rPr>
        <w:t>ôoÂ.txoÇ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1"/>
          <w:position w:val="5"/>
        </w:rPr>
        <w:t>long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304" w:lineRule="exact"/>
        <w:ind w:left="238" w:right="-20"/>
        <w:jc w:val="left"/>
        <w:tabs>
          <w:tab w:pos="2620" w:val="left"/>
          <w:tab w:pos="4840" w:val="left"/>
          <w:tab w:pos="704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-2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37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dis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-2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-53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-2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2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8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2"/>
        </w:rPr>
        <w:t>er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"/>
          <w:w w:val="100"/>
          <w:position w:val="2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494949"/>
          <w:spacing w:val="14"/>
          <w:w w:val="100"/>
          <w:position w:val="2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2"/>
        </w:rPr>
        <w:t>né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9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72"/>
          <w:position w:val="4"/>
        </w:rPr>
        <w:t>ÔüO'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4"/>
          <w:position w:val="9"/>
        </w:rPr>
        <w:t>dissemblable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7" w:after="0" w:line="240" w:lineRule="auto"/>
        <w:ind w:right="85"/>
        <w:jc w:val="right"/>
        <w:tabs>
          <w:tab w:pos="1460" w:val="left"/>
        </w:tabs>
        <w:rPr>
          <w:rFonts w:ascii="Arial" w:hAnsi="Arial" w:cs="Arial" w:eastAsia="Arial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262626"/>
          <w:spacing w:val="0"/>
          <w:w w:val="100"/>
          <w:i/>
        </w:rPr>
        <w:t>Pierre</w:t>
      </w:r>
      <w:r>
        <w:rPr>
          <w:rFonts w:ascii="Times New Roman" w:hAnsi="Times New Roman" w:cs="Times New Roman" w:eastAsia="Times New Roman"/>
          <w:sz w:val="15"/>
          <w:szCs w:val="15"/>
          <w:color w:val="262626"/>
          <w:spacing w:val="2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262626"/>
          <w:spacing w:val="0"/>
          <w:w w:val="108"/>
          <w:i/>
        </w:rPr>
        <w:t>TREANTOÛ</w:t>
      </w:r>
      <w:r>
        <w:rPr>
          <w:rFonts w:ascii="Times New Roman" w:hAnsi="Times New Roman" w:cs="Times New Roman" w:eastAsia="Times New Roman"/>
          <w:sz w:val="15"/>
          <w:szCs w:val="15"/>
          <w:color w:val="262626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5"/>
          <w:szCs w:val="15"/>
          <w:color w:val="262626"/>
          <w:spacing w:val="0"/>
          <w:w w:val="100"/>
          <w:i/>
        </w:rPr>
      </w:r>
      <w:r>
        <w:rPr>
          <w:rFonts w:ascii="Arial" w:hAnsi="Arial" w:cs="Arial" w:eastAsia="Arial"/>
          <w:sz w:val="19"/>
          <w:szCs w:val="19"/>
          <w:color w:val="262626"/>
          <w:spacing w:val="-13"/>
          <w:w w:val="105"/>
          <w:i/>
        </w:rPr>
        <w:t>J</w:t>
      </w:r>
      <w:r>
        <w:rPr>
          <w:rFonts w:ascii="Arial" w:hAnsi="Arial" w:cs="Arial" w:eastAsia="Arial"/>
          <w:sz w:val="26"/>
          <w:szCs w:val="26"/>
          <w:color w:val="262626"/>
          <w:spacing w:val="0"/>
          <w:w w:val="66"/>
          <w:i/>
        </w:rPr>
        <w:t>.&lt;</w:t>
      </w:r>
      <w:r>
        <w:rPr>
          <w:rFonts w:ascii="Arial" w:hAnsi="Arial" w:cs="Arial" w:eastAsia="Arial"/>
          <w:sz w:val="26"/>
          <w:szCs w:val="26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1120" w:right="400"/>
        </w:sectPr>
      </w:pPr>
      <w:rPr/>
    </w:p>
    <w:p>
      <w:pPr>
        <w:spacing w:before="68" w:after="0" w:line="240" w:lineRule="auto"/>
        <w:ind w:left="11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.719758pt;margin-top:629.160461pt;width:68.856855pt;height:.1pt;mso-position-horizontal-relative:page;mso-position-vertical-relative:page;z-index:-5151" coordorigin="14,12583" coordsize="1377,2">
            <v:shape style="position:absolute;left:14;top:12583;width:1377;height:2" coordorigin="14,12583" coordsize="1377,0" path="m14,12583l1392,12583e" filled="f" stroked="t" strokeweight=".479839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0"/>
          <w:szCs w:val="20"/>
          <w:color w:val="0F0F0F"/>
          <w:spacing w:val="0"/>
          <w:w w:val="88"/>
          <w:i/>
        </w:rPr>
        <w:t>Pierre</w:t>
      </w:r>
      <w:r>
        <w:rPr>
          <w:rFonts w:ascii="Times New Roman" w:hAnsi="Times New Roman" w:cs="Times New Roman" w:eastAsia="Times New Roman"/>
          <w:sz w:val="20"/>
          <w:szCs w:val="20"/>
          <w:color w:val="0F0F0F"/>
          <w:spacing w:val="-2"/>
          <w:w w:val="88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F0F0F"/>
          <w:spacing w:val="0"/>
          <w:w w:val="100"/>
          <w:i/>
        </w:rPr>
        <w:t>Treanton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46" w:lineRule="exact"/>
        <w:ind w:left="188" w:right="2498"/>
        <w:jc w:val="center"/>
        <w:tabs>
          <w:tab w:pos="2600" w:val="left"/>
          <w:tab w:pos="4800" w:val="left"/>
          <w:tab w:pos="698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7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6"/>
          <w:w w:val="100"/>
          <w:position w:val="-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-7"/>
        </w:rPr>
        <w:t>esto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21"/>
          <w:position w:val="-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0"/>
          <w:w w:val="100"/>
          <w:position w:val="-7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-47"/>
          <w:w w:val="100"/>
          <w:position w:val="-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0"/>
          <w:w w:val="100"/>
          <w:position w:val="-7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0"/>
          <w:w w:val="100"/>
          <w:position w:val="-7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3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-2"/>
        </w:rPr>
        <w:t>ext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7"/>
          <w:w w:val="119"/>
          <w:position w:val="-2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12"/>
          <w:w w:val="119"/>
          <w:position w:val="-2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-2"/>
        </w:rPr>
        <w:t>ne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</w:r>
      <w:r>
        <w:rPr>
          <w:rFonts w:ascii="Arial" w:hAnsi="Arial" w:cs="Arial" w:eastAsia="Arial"/>
          <w:sz w:val="14"/>
          <w:szCs w:val="14"/>
          <w:color w:val="0F0F0F"/>
          <w:spacing w:val="0"/>
          <w:w w:val="119"/>
          <w:position w:val="0"/>
        </w:rPr>
        <w:t>&amp;K'toÇ</w:t>
      </w:r>
      <w:r>
        <w:rPr>
          <w:rFonts w:ascii="Arial" w:hAnsi="Arial" w:cs="Arial" w:eastAsia="Arial"/>
          <w:sz w:val="14"/>
          <w:szCs w:val="14"/>
          <w:color w:val="0F0F0F"/>
          <w:spacing w:val="-12"/>
          <w:w w:val="119"/>
          <w:position w:val="0"/>
        </w:rPr>
        <w:t> </w:t>
      </w:r>
      <w:r>
        <w:rPr>
          <w:rFonts w:ascii="Arial" w:hAnsi="Arial" w:cs="Arial" w:eastAsia="Arial"/>
          <w:sz w:val="14"/>
          <w:szCs w:val="14"/>
          <w:color w:val="0F0F0F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14"/>
          <w:szCs w:val="14"/>
          <w:color w:val="0F0F0F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6"/>
        </w:rPr>
        <w:t>extérieur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5" w:lineRule="exact"/>
        <w:ind w:left="192" w:right="2535"/>
        <w:jc w:val="center"/>
        <w:tabs>
          <w:tab w:pos="2600" w:val="left"/>
          <w:tab w:pos="4800" w:val="left"/>
          <w:tab w:pos="698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0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er..do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0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-25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5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2"/>
          <w:position w:val="0"/>
        </w:rPr>
        <w:t>int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9"/>
          <w:w w:val="122"/>
          <w:position w:val="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0"/>
          <w:w w:val="122"/>
          <w:position w:val="0"/>
        </w:rPr>
        <w:t>rn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2"/>
          <w:position w:val="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5"/>
          <w:w w:val="122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evôo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0"/>
          <w:position w:val="8"/>
        </w:rPr>
        <w:t>intérieur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5" w:lineRule="exact"/>
        <w:ind w:left="240" w:right="-20"/>
        <w:jc w:val="left"/>
        <w:tabs>
          <w:tab w:pos="2660" w:val="left"/>
          <w:tab w:pos="4860" w:val="left"/>
          <w:tab w:pos="70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40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epi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9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-42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5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2"/>
          <w:position w:val="0"/>
        </w:rPr>
        <w:t>des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7"/>
          <w:w w:val="122"/>
          <w:position w:val="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7"/>
          <w:w w:val="97"/>
          <w:position w:val="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32"/>
          <w:position w:val="0"/>
        </w:rPr>
        <w:t>us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</w:r>
      <w:r>
        <w:rPr>
          <w:rFonts w:ascii="Arial" w:hAnsi="Arial" w:cs="Arial" w:eastAsia="Arial"/>
          <w:sz w:val="15"/>
          <w:szCs w:val="15"/>
          <w:color w:val="0F0F0F"/>
          <w:spacing w:val="0"/>
          <w:w w:val="100"/>
          <w:position w:val="3"/>
        </w:rPr>
        <w:t>81t\.</w:t>
      </w:r>
      <w:r>
        <w:rPr>
          <w:rFonts w:ascii="Arial" w:hAnsi="Arial" w:cs="Arial" w:eastAsia="Arial"/>
          <w:sz w:val="15"/>
          <w:szCs w:val="15"/>
          <w:color w:val="0F0F0F"/>
          <w:spacing w:val="-36"/>
          <w:w w:val="100"/>
          <w:position w:val="3"/>
        </w:rPr>
        <w:t> </w:t>
      </w:r>
      <w:r>
        <w:rPr>
          <w:rFonts w:ascii="Arial" w:hAnsi="Arial" w:cs="Arial" w:eastAsia="Arial"/>
          <w:sz w:val="15"/>
          <w:szCs w:val="15"/>
          <w:color w:val="0F0F0F"/>
          <w:spacing w:val="0"/>
          <w:w w:val="100"/>
          <w:position w:val="3"/>
        </w:rPr>
        <w:tab/>
      </w:r>
      <w:r>
        <w:rPr>
          <w:rFonts w:ascii="Arial" w:hAnsi="Arial" w:cs="Arial" w:eastAsia="Arial"/>
          <w:sz w:val="15"/>
          <w:szCs w:val="15"/>
          <w:color w:val="0F0F0F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31"/>
          <w:position w:val="8"/>
        </w:rPr>
        <w:t>sur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315" w:lineRule="exact"/>
        <w:ind w:left="244" w:right="-20"/>
        <w:jc w:val="left"/>
        <w:tabs>
          <w:tab w:pos="2660" w:val="left"/>
          <w:tab w:pos="4860" w:val="left"/>
          <w:tab w:pos="70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2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35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-2"/>
        </w:rPr>
        <w:t>eritro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6"/>
          <w:w w:val="119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2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7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4"/>
        </w:rPr>
        <w:t>ro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"/>
          <w:w w:val="118"/>
          <w:position w:val="4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0"/>
          <w:w w:val="118"/>
          <w:position w:val="4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5"/>
          <w:w w:val="118"/>
          <w:position w:val="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4"/>
        </w:rPr>
        <w:t>atre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0"/>
          <w:w w:val="118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8"/>
        </w:rPr>
        <w:t>ep\)epoÇ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8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6"/>
          <w:position w:val="12"/>
        </w:rPr>
        <w:t>rouge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8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307" w:lineRule="exact"/>
        <w:ind w:left="254" w:right="-20"/>
        <w:jc w:val="left"/>
        <w:tabs>
          <w:tab w:pos="2660" w:val="left"/>
          <w:tab w:pos="4860" w:val="left"/>
          <w:tab w:pos="70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9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39"/>
          <w:w w:val="100"/>
          <w:position w:val="-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3"/>
          <w:position w:val="-9"/>
        </w:rPr>
        <w:t>gaster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23"/>
          <w:position w:val="-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9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-47"/>
          <w:w w:val="100"/>
          <w:position w:val="-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9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9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1"/>
          <w:position w:val="-5"/>
        </w:rPr>
        <w:t>bo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4"/>
          <w:w w:val="111"/>
          <w:position w:val="-5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7"/>
          <w:w w:val="111"/>
          <w:position w:val="-5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1"/>
          <w:position w:val="-5"/>
        </w:rPr>
        <w:t>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59"/>
          <w:w w:val="111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79"/>
          <w:position w:val="-3"/>
        </w:rPr>
        <w:t>yetO''tf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8"/>
          <w:w w:val="79"/>
          <w:position w:val="-3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0F0F0F"/>
          <w:spacing w:val="0"/>
          <w:w w:val="62"/>
          <w:position w:val="-3"/>
        </w:rPr>
        <w:t>&lt;p</w:t>
      </w:r>
      <w:r>
        <w:rPr>
          <w:rFonts w:ascii="Times New Roman" w:hAnsi="Times New Roman" w:cs="Times New Roman" w:eastAsia="Times New Roman"/>
          <w:sz w:val="20"/>
          <w:szCs w:val="20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0F0F0F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3"/>
          <w:position w:val="3"/>
        </w:rPr>
        <w:t>ventnl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432" w:lineRule="exact"/>
        <w:ind w:left="264" w:right="-20"/>
        <w:jc w:val="left"/>
        <w:tabs>
          <w:tab w:pos="2660" w:val="left"/>
          <w:tab w:pos="4860" w:val="left"/>
          <w:tab w:pos="706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2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25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2"/>
        </w:rPr>
        <w:t>gloss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11"/>
          <w:w w:val="118"/>
          <w:position w:val="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1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9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"/>
          <w:w w:val="100"/>
          <w:position w:val="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9"/>
        </w:rPr>
        <w:t>exp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8"/>
          <w:w w:val="118"/>
          <w:position w:val="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-7"/>
          <w:w w:val="118"/>
          <w:position w:val="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9"/>
        </w:rPr>
        <w:t>ssion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8"/>
          <w:w w:val="118"/>
          <w:position w:val="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9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72"/>
          <w:position w:val="11"/>
        </w:rPr>
        <w:t>y'MiJcrcro.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16"/>
        </w:rPr>
        <w:t>la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1"/>
          <w:w w:val="119"/>
          <w:position w:val="16"/>
        </w:rPr>
        <w:t>n</w:t>
      </w:r>
      <w:r>
        <w:rPr>
          <w:rFonts w:ascii="Arial" w:hAnsi="Arial" w:cs="Arial" w:eastAsia="Arial"/>
          <w:sz w:val="50"/>
          <w:szCs w:val="50"/>
          <w:color w:val="0F0F0F"/>
          <w:spacing w:val="-24"/>
          <w:w w:val="67"/>
          <w:position w:val="2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16"/>
        </w:rPr>
        <w:t>gue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62" w:after="0" w:line="356" w:lineRule="exact"/>
        <w:ind w:left="268" w:right="-20"/>
        <w:jc w:val="left"/>
        <w:tabs>
          <w:tab w:pos="2680" w:val="left"/>
          <w:tab w:pos="4880" w:val="left"/>
          <w:tab w:pos="708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82828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282828"/>
          <w:spacing w:val="24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-6"/>
        </w:rPr>
        <w:t>gra.mm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0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D3D3D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3D3D3D"/>
          <w:spacing w:val="-34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D3D3D"/>
          <w:spacing w:val="0"/>
          <w:w w:val="100"/>
          <w:position w:val="-6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3D3D3D"/>
          <w:spacing w:val="0"/>
          <w:w w:val="100"/>
          <w:position w:val="-6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-1"/>
        </w:rPr>
        <w:t>expression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63"/>
          <w:position w:val="1"/>
        </w:rPr>
        <w:t>ypo.)-1-J.W.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7"/>
        </w:rPr>
        <w:t>commun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69" w:lineRule="exact"/>
        <w:ind w:left="278" w:right="-20"/>
        <w:jc w:val="left"/>
        <w:tabs>
          <w:tab w:pos="2680" w:val="left"/>
          <w:tab w:pos="4880" w:val="left"/>
          <w:tab w:pos="708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Arial" w:hAnsi="Arial" w:cs="Arial" w:eastAsia="Arial"/>
          <w:sz w:val="23"/>
          <w:szCs w:val="23"/>
          <w:color w:val="0F0F0F"/>
          <w:spacing w:val="0"/>
          <w:w w:val="130"/>
          <w:position w:val="-5"/>
        </w:rPr>
        <w:t>--graf--</w:t>
      </w:r>
      <w:r>
        <w:rPr>
          <w:rFonts w:ascii="Arial" w:hAnsi="Arial" w:cs="Arial" w:eastAsia="Arial"/>
          <w:sz w:val="23"/>
          <w:szCs w:val="23"/>
          <w:color w:val="0F0F0F"/>
          <w:spacing w:val="0"/>
          <w:w w:val="100"/>
          <w:position w:val="-5"/>
        </w:rPr>
        <w:tab/>
      </w:r>
      <w:r>
        <w:rPr>
          <w:rFonts w:ascii="Arial" w:hAnsi="Arial" w:cs="Arial" w:eastAsia="Arial"/>
          <w:sz w:val="23"/>
          <w:szCs w:val="23"/>
          <w:color w:val="0F0F0F"/>
          <w:spacing w:val="0"/>
          <w:w w:val="100"/>
          <w:position w:val="-5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2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0"/>
          <w:position w:val="-1"/>
        </w:rPr>
        <w:t>écr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5"/>
          <w:w w:val="120"/>
          <w:position w:val="-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0"/>
          <w:w w:val="120"/>
          <w:position w:val="-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10"/>
          <w:w w:val="120"/>
          <w:position w:val="-1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0"/>
          <w:position w:val="-1"/>
        </w:rPr>
        <w:t>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7"/>
          <w:w w:val="12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77"/>
          <w:i/>
          <w:position w:val="0"/>
        </w:rPr>
        <w:t>y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34"/>
          <w:w w:val="100"/>
          <w:i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18"/>
          <w:i/>
          <w:position w:val="0"/>
        </w:rPr>
        <w:t>pa</w:t>
      </w:r>
      <w:r>
        <w:rPr>
          <w:rFonts w:ascii="Times New Roman" w:hAnsi="Times New Roman" w:cs="Times New Roman" w:eastAsia="Times New Roman"/>
          <w:sz w:val="27"/>
          <w:szCs w:val="27"/>
          <w:color w:val="0F0F0F"/>
          <w:spacing w:val="0"/>
          <w:w w:val="78"/>
          <w:position w:val="0"/>
        </w:rPr>
        <w:t>tt</w:t>
      </w:r>
      <w:r>
        <w:rPr>
          <w:rFonts w:ascii="Times New Roman" w:hAnsi="Times New Roman" w:cs="Times New Roman" w:eastAsia="Times New Roman"/>
          <w:sz w:val="27"/>
          <w:szCs w:val="27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7"/>
          <w:szCs w:val="27"/>
          <w:color w:val="0F0F0F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0"/>
          <w:position w:val="7"/>
        </w:rPr>
        <w:t>écrit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82" w:lineRule="exact"/>
        <w:ind w:left="278" w:right="-20"/>
        <w:jc w:val="left"/>
        <w:tabs>
          <w:tab w:pos="2680" w:val="left"/>
          <w:tab w:pos="4880" w:val="left"/>
          <w:tab w:pos="708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3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6"/>
          <w:position w:val="-6"/>
        </w:rPr>
        <w:t>gimn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8"/>
          <w:w w:val="116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6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0"/>
          <w:position w:val="1"/>
        </w:rPr>
        <w:t>nu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8"/>
          <w:w w:val="120"/>
          <w:position w:val="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0"/>
          <w:w w:val="120"/>
          <w:position w:val="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-4"/>
          <w:w w:val="120"/>
          <w:position w:val="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0"/>
          <w:position w:val="1"/>
        </w:rPr>
        <w:t>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5"/>
          <w:w w:val="120"/>
          <w:position w:val="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78"/>
          <w:position w:val="4"/>
        </w:rPr>
        <w:t>'(\))lVOÇ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9"/>
        </w:rPr>
        <w:t>nudité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5" w:lineRule="exact"/>
        <w:ind w:left="283" w:right="-20"/>
        <w:jc w:val="left"/>
        <w:tabs>
          <w:tab w:pos="2680" w:val="left"/>
          <w:tab w:pos="4880" w:val="left"/>
          <w:tab w:pos="708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7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-5"/>
        </w:rPr>
        <w:t>gine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"/>
          <w:w w:val="118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1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3"/>
          <w:position w:val="0"/>
        </w:rPr>
        <w:t>fé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13"/>
          <w:position w:val="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9"/>
          <w:w w:val="113"/>
          <w:position w:val="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3"/>
          <w:position w:val="0"/>
        </w:rPr>
        <w:t>nin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1"/>
          <w:w w:val="113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70"/>
          <w:position w:val="-2"/>
        </w:rPr>
        <w:t>'YUVTl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2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2"/>
          <w:position w:val="9"/>
        </w:rPr>
        <w:t>femelle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340" w:lineRule="exact"/>
        <w:ind w:left="283" w:right="-20"/>
        <w:jc w:val="left"/>
        <w:tabs>
          <w:tab w:pos="2680" w:val="left"/>
          <w:tab w:pos="4900" w:val="left"/>
          <w:tab w:pos="71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3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gire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9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7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5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0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5"/>
        </w:rPr>
        <w:t>ro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"/>
          <w:w w:val="100"/>
          <w:position w:val="5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0"/>
          <w:w w:val="100"/>
          <w:position w:val="5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13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6"/>
          <w:position w:val="5"/>
        </w:rPr>
        <w:t>eur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8"/>
        </w:rPr>
        <w:t>yupoÇ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8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5"/>
          <w:position w:val="14"/>
        </w:rPr>
        <w:t>cercle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344" w:lineRule="exact"/>
        <w:ind w:left="297" w:right="-20"/>
        <w:jc w:val="left"/>
        <w:tabs>
          <w:tab w:pos="2700" w:val="left"/>
          <w:tab w:pos="4920" w:val="left"/>
          <w:tab w:pos="71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36"/>
          <w:position w:val="-6"/>
        </w:rPr>
        <w:t>--erna--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2"/>
          <w:position w:val="-2"/>
        </w:rPr>
        <w:t>sa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1"/>
          <w:w w:val="122"/>
          <w:position w:val="-2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5050"/>
          <w:spacing w:val="0"/>
          <w:w w:val="122"/>
          <w:position w:val="-2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505050"/>
          <w:spacing w:val="-67"/>
          <w:w w:val="122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5050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505050"/>
          <w:spacing w:val="0"/>
          <w:w w:val="100"/>
          <w:position w:val="-2"/>
        </w:rPr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3"/>
          <w:i/>
          <w:position w:val="1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8"/>
          <w:w w:val="103"/>
          <w:i/>
          <w:position w:val="1"/>
        </w:rPr>
        <w:t>t</w:t>
      </w:r>
      <w:r>
        <w:rPr>
          <w:rFonts w:ascii="Arial" w:hAnsi="Arial" w:cs="Arial" w:eastAsia="Arial"/>
          <w:sz w:val="25"/>
          <w:szCs w:val="25"/>
          <w:color w:val="0F0F0F"/>
          <w:spacing w:val="0"/>
          <w:w w:val="71"/>
          <w:position w:val="1"/>
        </w:rPr>
        <w:t>,.w.</w:t>
      </w:r>
      <w:r>
        <w:rPr>
          <w:rFonts w:ascii="Arial" w:hAnsi="Arial" w:cs="Arial" w:eastAsia="Arial"/>
          <w:sz w:val="25"/>
          <w:szCs w:val="25"/>
          <w:color w:val="0F0F0F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25"/>
          <w:szCs w:val="25"/>
          <w:color w:val="0F0F0F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5"/>
          <w:position w:val="7"/>
        </w:rPr>
        <w:t>sang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85" w:lineRule="exact"/>
        <w:ind w:left="297" w:right="-20"/>
        <w:jc w:val="left"/>
        <w:tabs>
          <w:tab w:pos="2700" w:val="left"/>
          <w:tab w:pos="4920" w:val="left"/>
          <w:tab w:pos="71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37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alo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3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53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3"/>
          <w:position w:val="1"/>
        </w:rPr>
        <w:t>salure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77"/>
          <w:position w:val="4"/>
        </w:rPr>
        <w:t>aÂ.OÇ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0"/>
          <w:position w:val="8"/>
        </w:rPr>
        <w:t>sel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6" w:lineRule="exact"/>
        <w:ind w:left="307" w:right="-20"/>
        <w:jc w:val="left"/>
        <w:tabs>
          <w:tab w:pos="2720" w:val="left"/>
          <w:tab w:pos="4920" w:val="left"/>
          <w:tab w:pos="71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2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2"/>
          <w:position w:val="-6"/>
        </w:rPr>
        <w:t>edu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1"/>
          <w:w w:val="122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6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0"/>
        </w:rPr>
        <w:t>do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3"/>
          <w:w w:val="119"/>
          <w:position w:val="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-9"/>
          <w:w w:val="119"/>
          <w:position w:val="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0"/>
        </w:rPr>
        <w:t>eur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7"/>
          <w:w w:val="119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80"/>
          <w:position w:val="3"/>
        </w:rPr>
        <w:t>f\Ô\)Ç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9"/>
        </w:rPr>
        <w:t>suave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67" w:lineRule="exact"/>
        <w:ind w:left="307" w:right="-20"/>
        <w:jc w:val="left"/>
        <w:tabs>
          <w:tab w:pos="2720" w:val="left"/>
          <w:tab w:pos="4920" w:val="left"/>
          <w:tab w:pos="71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6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elicu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9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-36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6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gira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5050"/>
          <w:spacing w:val="2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oire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83"/>
          <w:position w:val="3"/>
        </w:rPr>
        <w:t>e:Âtxoe:tôrtÇ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5"/>
          <w:position w:val="8"/>
        </w:rPr>
        <w:t>hélicoïde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63" w:lineRule="exact"/>
        <w:ind w:left="316" w:right="-20"/>
        <w:jc w:val="left"/>
        <w:tabs>
          <w:tab w:pos="2720" w:val="left"/>
          <w:tab w:pos="4920" w:val="left"/>
          <w:tab w:pos="71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9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elio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7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5"/>
          <w:position w:val="0"/>
        </w:rPr>
        <w:t>d'enso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0"/>
          <w:w w:val="115"/>
          <w:position w:val="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5"/>
          <w:position w:val="0"/>
        </w:rPr>
        <w:t>illé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3"/>
          <w:w w:val="115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>rtÂtoÇ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5"/>
          <w:position w:val="8"/>
        </w:rPr>
        <w:t>soleil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67" w:lineRule="exact"/>
        <w:ind w:left="321" w:right="-20"/>
        <w:jc w:val="left"/>
        <w:tabs>
          <w:tab w:pos="2720" w:val="left"/>
          <w:tab w:pos="4940" w:val="left"/>
          <w:tab w:pos="71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2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-6"/>
        </w:rPr>
        <w:t>eliss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8"/>
          <w:w w:val="121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-36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6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0"/>
        </w:rPr>
        <w:t>spirale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>SÂtS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8"/>
        </w:rPr>
        <w:t>spirale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59" w:lineRule="exact"/>
        <w:ind w:left="321" w:right="-20"/>
        <w:jc w:val="left"/>
        <w:tabs>
          <w:tab w:pos="2720" w:val="left"/>
          <w:tab w:pos="4940" w:val="left"/>
          <w:tab w:pos="71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6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-5"/>
        </w:rPr>
        <w:t>emer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1"/>
          <w:w w:val="118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2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0"/>
        </w:rPr>
        <w:t>calendrier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80"/>
          <w:position w:val="-1"/>
        </w:rPr>
        <w:t>rt!lf:PO.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8"/>
        </w:rPr>
        <w:t>jour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1" w:lineRule="exact"/>
        <w:ind w:left="331" w:right="-20"/>
        <w:jc w:val="left"/>
        <w:tabs>
          <w:tab w:pos="2740" w:val="left"/>
          <w:tab w:pos="4940" w:val="left"/>
          <w:tab w:pos="71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3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emi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1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1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-1"/>
        </w:rPr>
        <w:t>semi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>rt)lt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4"/>
          <w:position w:val="9"/>
        </w:rPr>
        <w:t>moitié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69" w:lineRule="exact"/>
        <w:ind w:left="336" w:right="-20"/>
        <w:jc w:val="left"/>
        <w:tabs>
          <w:tab w:pos="2740" w:val="left"/>
          <w:tab w:pos="4960" w:val="left"/>
          <w:tab w:pos="71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2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3"/>
          <w:position w:val="-5"/>
        </w:rPr>
        <w:t>esper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8"/>
          <w:w w:val="123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53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0"/>
          <w:position w:val="0"/>
        </w:rPr>
        <w:t>cr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"/>
          <w:w w:val="120"/>
          <w:position w:val="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13"/>
          <w:w w:val="120"/>
          <w:position w:val="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20"/>
          <w:position w:val="0"/>
        </w:rPr>
        <w:t>usculaire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-65"/>
          <w:w w:val="12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78"/>
          <w:position w:val="3"/>
        </w:rPr>
        <w:t>&amp;0'1t6poÇ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5"/>
          <w:position w:val="8"/>
        </w:rPr>
        <w:t>soir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81" w:lineRule="exact"/>
        <w:ind w:left="340" w:right="-20"/>
        <w:jc w:val="left"/>
        <w:tabs>
          <w:tab w:pos="2740" w:val="left"/>
          <w:tab w:pos="4960" w:val="left"/>
          <w:tab w:pos="716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2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6"/>
          <w:position w:val="-5"/>
        </w:rPr>
        <w:t>etero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7"/>
          <w:w w:val="116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2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2"/>
          <w:position w:val="0"/>
        </w:rPr>
        <w:t>diff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646464"/>
          <w:spacing w:val="1"/>
          <w:w w:val="119"/>
          <w:position w:val="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0"/>
        </w:rPr>
        <w:t>rent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5"/>
          <w:w w:val="119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s'tepoÇ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4"/>
          <w:position w:val="9"/>
        </w:rPr>
        <w:t>différent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6" w:lineRule="exact"/>
        <w:ind w:left="345" w:right="-20"/>
        <w:jc w:val="left"/>
        <w:tabs>
          <w:tab w:pos="2760" w:val="left"/>
          <w:tab w:pos="4960" w:val="left"/>
          <w:tab w:pos="716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4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olo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7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6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2"/>
          <w:w w:val="100"/>
          <w:position w:val="-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0"/>
          <w:w w:val="100"/>
          <w:position w:val="-1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4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plet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73"/>
          <w:position w:val="2"/>
        </w:rPr>
        <w:t>oÂ.OÇ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8"/>
        </w:rPr>
        <w:t>entier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4" w:lineRule="exact"/>
        <w:ind w:left="350" w:right="-20"/>
        <w:jc w:val="left"/>
        <w:tabs>
          <w:tab w:pos="2760" w:val="left"/>
          <w:tab w:pos="4980" w:val="left"/>
          <w:tab w:pos="716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9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ialo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3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6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7"/>
          <w:position w:val="-1"/>
        </w:rPr>
        <w:t>br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17"/>
          <w:position w:val="-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0"/>
          <w:w w:val="117"/>
          <w:position w:val="-1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8"/>
          <w:w w:val="117"/>
          <w:position w:val="-1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7"/>
          <w:position w:val="-1"/>
        </w:rPr>
        <w:t>ant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1"/>
          <w:w w:val="117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71"/>
          <w:position w:val="4"/>
        </w:rPr>
        <w:t>\)etÀ.OÇ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6"/>
          <w:position w:val="8"/>
        </w:rPr>
        <w:t>mirage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62" w:lineRule="exact"/>
        <w:ind w:left="355" w:right="-20"/>
        <w:jc w:val="left"/>
        <w:tabs>
          <w:tab w:pos="2760" w:val="left"/>
          <w:tab w:pos="4980" w:val="left"/>
          <w:tab w:pos="716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8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0"/>
          <w:position w:val="-5"/>
        </w:rPr>
        <w:t>idro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1"/>
          <w:w w:val="12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1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5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7"/>
          <w:position w:val="-1"/>
        </w:rPr>
        <w:t>hur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7"/>
          <w:w w:val="117"/>
          <w:position w:val="-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7"/>
          <w:position w:val="-1"/>
        </w:rPr>
        <w:t>ide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3"/>
          <w:w w:val="117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uôcop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8"/>
        </w:rPr>
        <w:t>eau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66" w:lineRule="exact"/>
        <w:ind w:left="360" w:right="-20"/>
        <w:jc w:val="left"/>
        <w:tabs>
          <w:tab w:pos="2760" w:val="left"/>
          <w:tab w:pos="4980" w:val="left"/>
          <w:tab w:pos="716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5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igro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3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1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6"/>
          <w:position w:val="-1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4"/>
          <w:w w:val="116"/>
          <w:position w:val="-1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8"/>
          <w:w w:val="116"/>
          <w:position w:val="-1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6"/>
          <w:position w:val="-1"/>
        </w:rPr>
        <w:t>ide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>uypoÇ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8"/>
        </w:rPr>
        <w:t>humidité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2" w:lineRule="exact"/>
        <w:ind w:left="360" w:right="-20"/>
        <w:jc w:val="left"/>
        <w:tabs>
          <w:tab w:pos="2780" w:val="left"/>
          <w:tab w:pos="4980" w:val="left"/>
          <w:tab w:pos="716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3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7"/>
          <w:position w:val="-5"/>
        </w:rPr>
        <w:t>imen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3"/>
          <w:w w:val="117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7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0"/>
          <w:position w:val="1"/>
        </w:rPr>
        <w:t>membraneux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69"/>
          <w:position w:val="2"/>
        </w:rPr>
        <w:t>U)l11V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9"/>
        </w:rPr>
        <w:t>membrane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69" w:lineRule="exact"/>
        <w:ind w:left="364" w:right="-20"/>
        <w:jc w:val="left"/>
        <w:tabs>
          <w:tab w:pos="2780" w:val="left"/>
          <w:tab w:pos="4980" w:val="left"/>
          <w:tab w:pos="718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3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0"/>
          <w:position w:val="-6"/>
        </w:rPr>
        <w:t>iper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9"/>
          <w:w w:val="12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6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4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2"/>
          <w:position w:val="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3"/>
          <w:w w:val="122"/>
          <w:position w:val="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-4"/>
          <w:w w:val="122"/>
          <w:position w:val="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2"/>
          <w:position w:val="0"/>
        </w:rPr>
        <w:t>érieur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5"/>
          <w:w w:val="122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71"/>
          <w:position w:val="3"/>
        </w:rPr>
        <w:t>U1t&amp;p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7"/>
          <w:position w:val="8"/>
        </w:rPr>
        <w:t>dessus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1" w:lineRule="exact"/>
        <w:ind w:left="379" w:right="-20"/>
        <w:jc w:val="left"/>
        <w:tabs>
          <w:tab w:pos="2780" w:val="left"/>
          <w:tab w:pos="5000" w:val="left"/>
          <w:tab w:pos="718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9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ipo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2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3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5"/>
          <w:position w:val="0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6"/>
          <w:w w:val="115"/>
          <w:position w:val="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6"/>
          <w:w w:val="115"/>
          <w:position w:val="0"/>
        </w:rPr>
        <w:t>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5"/>
          <w:position w:val="0"/>
        </w:rPr>
        <w:t>rieur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1"/>
          <w:w w:val="115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82"/>
          <w:position w:val="5"/>
        </w:rPr>
        <w:t>\)1t0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3"/>
          <w:position w:val="9"/>
        </w:rPr>
        <w:t>dessous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332" w:lineRule="exact"/>
        <w:ind w:left="384" w:right="-20"/>
        <w:jc w:val="left"/>
        <w:tabs>
          <w:tab w:pos="2780" w:val="left"/>
          <w:tab w:pos="5000" w:val="left"/>
          <w:tab w:pos="72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2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33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iso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4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6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2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>ég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5"/>
          <w:w w:val="100"/>
          <w:position w:val="4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0"/>
          <w:w w:val="100"/>
          <w:position w:val="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-2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>tcroÇ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6"/>
          <w:position w:val="13"/>
        </w:rPr>
        <w:t>égal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356" w:lineRule="exact"/>
        <w:ind w:left="393" w:right="-20"/>
        <w:jc w:val="left"/>
        <w:tabs>
          <w:tab w:pos="2800" w:val="left"/>
          <w:tab w:pos="5020" w:val="left"/>
          <w:tab w:pos="72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7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4"/>
          <w:w w:val="100"/>
          <w:position w:val="-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7"/>
        </w:rPr>
        <w:t>lepid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6"/>
          <w:w w:val="100"/>
          <w:position w:val="-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7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2"/>
          <w:w w:val="100"/>
          <w:position w:val="-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7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6"/>
          <w:position w:val="-2"/>
        </w:rPr>
        <w:t>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5"/>
          <w:w w:val="116"/>
          <w:position w:val="-2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0"/>
          <w:w w:val="116"/>
          <w:position w:val="-2"/>
        </w:rPr>
        <w:t>ai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-9"/>
          <w:w w:val="116"/>
          <w:position w:val="-2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6"/>
          <w:position w:val="-2"/>
        </w:rPr>
        <w:t>lé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3"/>
          <w:w w:val="116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>f..smôoÇ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4"/>
          <w:position w:val="7"/>
        </w:rPr>
        <w:t>écaille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92" w:lineRule="exact"/>
        <w:ind w:left="403" w:right="-20"/>
        <w:jc w:val="left"/>
        <w:tabs>
          <w:tab w:pos="2800" w:val="left"/>
          <w:tab w:pos="5020" w:val="left"/>
          <w:tab w:pos="72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5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6"/>
        </w:rPr>
        <w:t>letto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60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6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-6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6"/>
          <w:position w:val="0"/>
        </w:rPr>
        <w:t>mince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72"/>
          <w:position w:val="3"/>
        </w:rPr>
        <w:t>ÂS1t'tOÇ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10"/>
        </w:rPr>
        <w:t>fmesse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68" w:lineRule="exact"/>
        <w:ind w:left="412" w:right="-20"/>
        <w:jc w:val="left"/>
        <w:tabs>
          <w:tab w:pos="2820" w:val="left"/>
          <w:tab w:pos="5040" w:val="left"/>
          <w:tab w:pos="72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6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-5"/>
        </w:rPr>
        <w:t>leucon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8"/>
          <w:w w:val="118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53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0"/>
        </w:rPr>
        <w:t>bl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5"/>
          <w:w w:val="121"/>
          <w:position w:val="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6"/>
          <w:w w:val="121"/>
          <w:position w:val="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0"/>
        </w:rPr>
        <w:t>cheur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7"/>
          <w:w w:val="121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70"/>
          <w:position w:val="3"/>
        </w:rPr>
        <w:t>ÂSUKOV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8"/>
        </w:rPr>
        <w:t>blanc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4" w:lineRule="exact"/>
        <w:ind w:left="412" w:right="-20"/>
        <w:jc w:val="left"/>
        <w:tabs>
          <w:tab w:pos="2820" w:val="left"/>
          <w:tab w:pos="5040" w:val="left"/>
          <w:tab w:pos="72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34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lopo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2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7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3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7"/>
          <w:position w:val="-1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0"/>
          <w:w w:val="107"/>
          <w:position w:val="-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05050"/>
          <w:spacing w:val="0"/>
          <w:w w:val="91"/>
          <w:position w:val="-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5050"/>
          <w:spacing w:val="-25"/>
          <w:w w:val="91"/>
          <w:position w:val="-1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8"/>
          <w:position w:val="-1"/>
        </w:rPr>
        <w:t>sse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70"/>
          <w:position w:val="2"/>
        </w:rPr>
        <w:t>Â.01tOÇ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2"/>
          <w:position w:val="8"/>
        </w:rPr>
        <w:t>capsule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320" w:lineRule="exact"/>
        <w:ind w:left="417" w:right="-20"/>
        <w:jc w:val="left"/>
        <w:tabs>
          <w:tab w:pos="2820" w:val="left"/>
          <w:tab w:pos="5040" w:val="left"/>
          <w:tab w:pos="72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4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lofo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2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1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5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1"/>
          <w:w w:val="118"/>
          <w:position w:val="4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7"/>
          <w:w w:val="118"/>
          <w:position w:val="4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4"/>
        </w:rPr>
        <w:t>met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4"/>
          <w:w w:val="118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>).o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>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55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0"/>
          <w:position w:val="12"/>
        </w:rPr>
        <w:t>crête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339" w:lineRule="exact"/>
        <w:ind w:left="427" w:right="-20"/>
        <w:jc w:val="left"/>
        <w:tabs>
          <w:tab w:pos="2840" w:val="left"/>
          <w:tab w:pos="5060" w:val="left"/>
          <w:tab w:pos="72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Arial" w:hAnsi="Arial" w:cs="Arial" w:eastAsia="Arial"/>
          <w:sz w:val="21"/>
          <w:szCs w:val="21"/>
          <w:color w:val="0F0F0F"/>
          <w:spacing w:val="0"/>
          <w:w w:val="135"/>
          <w:position w:val="-7"/>
        </w:rPr>
        <w:t>--macro""</w:t>
      </w:r>
      <w:r>
        <w:rPr>
          <w:rFonts w:ascii="Arial" w:hAnsi="Arial" w:cs="Arial" w:eastAsia="Arial"/>
          <w:sz w:val="21"/>
          <w:szCs w:val="21"/>
          <w:color w:val="0F0F0F"/>
          <w:spacing w:val="0"/>
          <w:w w:val="100"/>
          <w:position w:val="-7"/>
        </w:rPr>
        <w:tab/>
      </w:r>
      <w:r>
        <w:rPr>
          <w:rFonts w:ascii="Arial" w:hAnsi="Arial" w:cs="Arial" w:eastAsia="Arial"/>
          <w:sz w:val="21"/>
          <w:szCs w:val="21"/>
          <w:color w:val="0F0F0F"/>
          <w:spacing w:val="0"/>
          <w:w w:val="100"/>
          <w:position w:val="-7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3"/>
          <w:position w:val="-3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u w:val="single" w:color="000000"/>
          <w:position w:val="-3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u w:val="single" w:color="000000"/>
          <w:position w:val="-3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u w:val="single" w:color="000000"/>
          <w:position w:val="-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7"/>
          <w:w w:val="100"/>
          <w:u w:val="single" w:color="000000"/>
          <w:position w:val="-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u w:val="single" w:color="000000"/>
          <w:position w:val="-3"/>
        </w:rPr>
        <w:t>ample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-3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@KpoÇ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2"/>
          <w:position w:val="6"/>
        </w:rPr>
        <w:t>grandeur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5" w:lineRule="exact"/>
        <w:ind w:left="432" w:right="-20"/>
        <w:jc w:val="left"/>
        <w:tabs>
          <w:tab w:pos="2840" w:val="left"/>
          <w:tab w:pos="5080" w:val="left"/>
          <w:tab w:pos="72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4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4"/>
          <w:position w:val="-5"/>
        </w:rPr>
        <w:t>megal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"/>
          <w:w w:val="114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1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6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-1"/>
        </w:rPr>
        <w:t>ample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51"/>
          <w:position w:val="2"/>
        </w:rPr>
        <w:t>!lf:'YCX.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3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>).oÇ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9"/>
        </w:rPr>
        <w:t>grandeur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60" w:lineRule="exact"/>
        <w:ind w:left="399" w:right="2823"/>
        <w:jc w:val="center"/>
        <w:tabs>
          <w:tab w:pos="2800" w:val="left"/>
          <w:tab w:pos="5020" w:val="left"/>
          <w:tab w:pos="72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33"/>
          <w:position w:val="-5"/>
        </w:rPr>
        <w:t>--melan--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7"/>
          <w:position w:val="-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2"/>
          <w:w w:val="117"/>
          <w:position w:val="-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05050"/>
          <w:spacing w:val="14"/>
          <w:w w:val="117"/>
          <w:position w:val="-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17"/>
          <w:position w:val="-1"/>
        </w:rPr>
        <w:t>râtre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-62"/>
          <w:w w:val="117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81"/>
          <w:position w:val="-1"/>
        </w:rPr>
        <w:t>!lf:Â.aS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5"/>
          <w:position w:val="7"/>
        </w:rPr>
        <w:t>noir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94" w:lineRule="exact"/>
        <w:ind w:left="402" w:right="2769"/>
        <w:jc w:val="center"/>
        <w:tabs>
          <w:tab w:pos="2800" w:val="left"/>
          <w:tab w:pos="5040" w:val="left"/>
          <w:tab w:pos="722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42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6"/>
          <w:position w:val="-5"/>
        </w:rPr>
        <w:t>mel--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5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fru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D3D"/>
          <w:spacing w:val="7"/>
          <w:w w:val="100"/>
          <w:position w:val="-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té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15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66"/>
          <w:position w:val="1"/>
        </w:rPr>
        <w:t>f.l.f\ÂOV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9"/>
          <w:position w:val="8"/>
        </w:rPr>
        <w:t>fruit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0" w:after="0" w:line="283" w:lineRule="exact"/>
        <w:ind w:left="408" w:right="2606"/>
        <w:jc w:val="center"/>
        <w:tabs>
          <w:tab w:pos="2820" w:val="left"/>
          <w:tab w:pos="5040" w:val="left"/>
          <w:tab w:pos="72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8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-5"/>
        </w:rPr>
        <w:t>meris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19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2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5"/>
          <w:position w:val="-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0"/>
          <w:w w:val="115"/>
          <w:position w:val="-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646464"/>
          <w:spacing w:val="-1"/>
          <w:w w:val="115"/>
          <w:position w:val="-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5"/>
          <w:position w:val="-1"/>
        </w:rPr>
        <w:t>tion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0"/>
          <w:w w:val="115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69"/>
          <w:position w:val="2"/>
        </w:rPr>
        <w:t>f.i.BptÇ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8"/>
        </w:rPr>
        <w:t>partie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1" w:lineRule="exact"/>
        <w:ind w:left="460" w:right="-20"/>
        <w:jc w:val="left"/>
        <w:tabs>
          <w:tab w:pos="2860" w:val="left"/>
          <w:tab w:pos="5100" w:val="left"/>
          <w:tab w:pos="728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3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6"/>
          <w:position w:val="-5"/>
        </w:rPr>
        <w:t>meso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6"/>
          <w:w w:val="116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6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8"/>
          <w:w w:val="111"/>
          <w:position w:val="-1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05050"/>
          <w:spacing w:val="0"/>
          <w:w w:val="111"/>
          <w:position w:val="-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05050"/>
          <w:spacing w:val="1"/>
          <w:w w:val="111"/>
          <w:position w:val="-1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11"/>
          <w:position w:val="-1"/>
        </w:rPr>
        <w:t>ieu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-59"/>
          <w:w w:val="111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63"/>
          <w:position w:val="1"/>
        </w:rPr>
        <w:t>f.i.BOOÇ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3"/>
          <w:position w:val="8"/>
        </w:rPr>
        <w:t>milieu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318" w:lineRule="exact"/>
        <w:ind w:left="470" w:right="-20"/>
        <w:jc w:val="left"/>
        <w:tabs>
          <w:tab w:pos="2880" w:val="left"/>
          <w:tab w:pos="5100" w:val="left"/>
          <w:tab w:pos="728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0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30"/>
          <w:position w:val="-2"/>
        </w:rPr>
        <w:t>meta--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4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2"/>
          <w:position w:val="3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2"/>
          <w:w w:val="112"/>
          <w:position w:val="3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05050"/>
          <w:spacing w:val="9"/>
          <w:w w:val="112"/>
          <w:position w:val="3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12"/>
          <w:position w:val="3"/>
        </w:rPr>
        <w:t>ersifié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-61"/>
          <w:w w:val="112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4"/>
        </w:rPr>
        <w:t>f.i.S'ta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12"/>
        </w:rPr>
        <w:t>changement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4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9" w:after="0" w:line="240" w:lineRule="auto"/>
        <w:ind w:right="97"/>
        <w:jc w:val="righ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0"/>
          <w:w w:val="97"/>
          <w:i/>
        </w:rPr>
        <w:t>Pierre</w:t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-8"/>
          <w:w w:val="97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0"/>
          <w:w w:val="100"/>
          <w:i/>
        </w:rPr>
        <w:t>TREANTON</w:t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3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0"/>
          <w:w w:val="183"/>
        </w:rPr>
        <w:t>\</w:t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-2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75"/>
        </w:rPr>
        <w:t>'3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right"/>
        <w:spacing w:after="0"/>
        <w:sectPr>
          <w:pgSz w:w="11900" w:h="16840"/>
          <w:pgMar w:top="700" w:bottom="280" w:left="960" w:right="360"/>
        </w:sectPr>
      </w:pPr>
      <w:rPr/>
    </w:p>
    <w:p>
      <w:pPr>
        <w:spacing w:before="76" w:after="0" w:line="288" w:lineRule="exact"/>
        <w:ind w:left="332" w:right="-20"/>
        <w:jc w:val="left"/>
        <w:tabs>
          <w:tab w:pos="2740" w:val="left"/>
          <w:tab w:pos="4940" w:val="left"/>
          <w:tab w:pos="712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3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28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5"/>
          <w:position w:val="3"/>
        </w:rPr>
        <w:t>micr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10"/>
          <w:w w:val="125"/>
          <w:position w:val="3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3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-37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5"/>
          <w:position w:val="-3"/>
        </w:rPr>
        <w:t>de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7"/>
          <w:w w:val="125"/>
          <w:position w:val="-3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5"/>
          <w:position w:val="-3"/>
        </w:rPr>
        <w:t>min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10"/>
          <w:w w:val="125"/>
          <w:position w:val="-3"/>
        </w:rPr>
        <w:t>u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-6"/>
          <w:w w:val="125"/>
          <w:position w:val="-3"/>
        </w:rPr>
        <w:t>s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5"/>
          <w:position w:val="-3"/>
        </w:rPr>
        <w:t>cule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67"/>
          <w:w w:val="125"/>
          <w:position w:val="-3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-10"/>
        </w:rPr>
        <w:t>J.mcpo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-10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5"/>
          <w:position w:val="-13"/>
        </w:rPr>
        <w:t>petit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pgSz w:w="11900" w:h="16840"/>
          <w:pgMar w:top="1520" w:bottom="280" w:left="800" w:right="300"/>
        </w:sectPr>
      </w:pPr>
      <w:rPr/>
    </w:p>
    <w:p>
      <w:pPr>
        <w:spacing w:before="0" w:after="0" w:line="256" w:lineRule="exact"/>
        <w:ind w:left="323" w:right="-82"/>
        <w:jc w:val="left"/>
        <w:tabs>
          <w:tab w:pos="274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D1D1D"/>
          <w:spacing w:val="0"/>
          <w:w w:val="100"/>
          <w:position w:val="1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1D1D1D"/>
          <w:spacing w:val="33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  <w:position w:val="1"/>
        </w:rPr>
        <w:t>mitr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59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13131"/>
          <w:spacing w:val="0"/>
          <w:w w:val="100"/>
          <w:position w:val="1"/>
        </w:rPr>
        <w:t>•·</w:t>
      </w:r>
      <w:r>
        <w:rPr>
          <w:rFonts w:ascii="Times New Roman" w:hAnsi="Times New Roman" w:cs="Times New Roman" w:eastAsia="Times New Roman"/>
          <w:sz w:val="24"/>
          <w:szCs w:val="24"/>
          <w:color w:val="313131"/>
          <w:spacing w:val="-32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13131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313131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-3"/>
        </w:rPr>
        <w:t>de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-3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18"/>
          <w:position w:val="-3"/>
        </w:rPr>
        <w:t>cou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3"/>
          <w:w w:val="118"/>
          <w:position w:val="-3"/>
        </w:rPr>
        <w:t>v</w:t>
      </w:r>
      <w:r>
        <w:rPr>
          <w:rFonts w:ascii="Times New Roman" w:hAnsi="Times New Roman" w:cs="Times New Roman" w:eastAsia="Times New Roman"/>
          <w:sz w:val="22"/>
          <w:szCs w:val="22"/>
          <w:color w:val="4D4D4D"/>
          <w:spacing w:val="5"/>
          <w:w w:val="110"/>
          <w:position w:val="-3"/>
        </w:rPr>
        <w:t>e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30"/>
          <w:position w:val="-3"/>
        </w:rPr>
        <w:t>rt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79" w:after="0" w:line="177" w:lineRule="exact"/>
        <w:ind w:right="-20"/>
        <w:jc w:val="left"/>
        <w:tabs>
          <w:tab w:pos="218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/>
        <w:br w:type="column"/>
      </w:r>
      <w:r>
        <w:rPr>
          <w:rFonts w:ascii="Arial" w:hAnsi="Arial" w:cs="Arial" w:eastAsia="Arial"/>
          <w:sz w:val="16"/>
          <w:szCs w:val="16"/>
          <w:color w:val="080808"/>
          <w:spacing w:val="-35"/>
          <w:w w:val="64"/>
          <w:position w:val="-6"/>
        </w:rPr>
        <w:t>.</w:t>
      </w:r>
      <w:r>
        <w:rPr>
          <w:rFonts w:ascii="Arial" w:hAnsi="Arial" w:cs="Arial" w:eastAsia="Arial"/>
          <w:sz w:val="16"/>
          <w:szCs w:val="16"/>
          <w:color w:val="080808"/>
          <w:spacing w:val="-7"/>
          <w:w w:val="90"/>
          <w:position w:val="-6"/>
        </w:rPr>
        <w:t>j</w:t>
      </w:r>
      <w:r>
        <w:rPr>
          <w:rFonts w:ascii="Arial" w:hAnsi="Arial" w:cs="Arial" w:eastAsia="Arial"/>
          <w:sz w:val="16"/>
          <w:szCs w:val="16"/>
          <w:color w:val="080808"/>
          <w:spacing w:val="4"/>
          <w:w w:val="64"/>
          <w:position w:val="-6"/>
        </w:rPr>
        <w:t>.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90"/>
          <w:position w:val="-6"/>
        </w:rPr>
        <w:t>U:tpa.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-6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7"/>
          <w:position w:val="-12"/>
        </w:rPr>
        <w:t>chapeau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800" w:right="300"/>
          <w:cols w:num="2" w:equalWidth="0">
            <w:col w:w="3866" w:space="1080"/>
            <w:col w:w="5854"/>
          </w:cols>
        </w:sectPr>
      </w:pPr>
      <w:rPr/>
    </w:p>
    <w:p>
      <w:pPr>
        <w:spacing w:before="0" w:after="0" w:line="329" w:lineRule="exact"/>
        <w:ind w:left="313" w:right="-20"/>
        <w:jc w:val="left"/>
        <w:tabs>
          <w:tab w:pos="2720" w:val="left"/>
          <w:tab w:pos="4920" w:val="left"/>
          <w:tab w:pos="712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/>
        <w:pict>
          <v:group style="position:absolute;margin-left:.719758pt;margin-top:629.160461pt;width:47.743952pt;height:.1pt;mso-position-horizontal-relative:page;mso-position-vertical-relative:page;z-index:-5150" coordorigin="14,12583" coordsize="955,2">
            <v:shape style="position:absolute;left:14;top:12583;width:955;height:2" coordorigin="14,12583" coordsize="955,0" path="m14,12583l969,12583e" filled="f" stroked="t" strokeweight=".479839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9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51"/>
          <w:w w:val="100"/>
          <w:position w:val="9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9"/>
        </w:rPr>
        <w:t>mono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14"/>
          <w:w w:val="126"/>
          <w:position w:val="9"/>
        </w:rPr>
        <w:t>-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26"/>
          <w:position w:val="9"/>
        </w:rPr>
        <w:t>-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-47"/>
          <w:w w:val="126"/>
          <w:position w:val="9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9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9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2"/>
        </w:rPr>
        <w:t>de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2"/>
          <w:w w:val="126"/>
          <w:position w:val="2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2"/>
        </w:rPr>
        <w:t>uni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3"/>
          <w:w w:val="126"/>
          <w:position w:val="2"/>
        </w:rPr>
        <w:t>q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26"/>
          <w:position w:val="2"/>
        </w:rPr>
        <w:t>ue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66"/>
          <w:position w:val="-3"/>
        </w:rPr>
        <w:t>j..tOVOÇ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-8"/>
        </w:rPr>
        <w:t>seul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287" w:lineRule="exact"/>
        <w:ind w:left="313" w:right="-20"/>
        <w:jc w:val="left"/>
        <w:tabs>
          <w:tab w:pos="2720" w:val="left"/>
          <w:tab w:pos="4920" w:val="left"/>
          <w:tab w:pos="710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11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39"/>
          <w:w w:val="100"/>
          <w:position w:val="11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34"/>
          <w:position w:val="11"/>
        </w:rPr>
        <w:t>mon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14"/>
          <w:w w:val="134"/>
          <w:position w:val="11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11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-43"/>
          <w:w w:val="100"/>
          <w:position w:val="11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11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11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4"/>
        </w:rPr>
        <w:t>de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9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15"/>
          <w:position w:val="4"/>
        </w:rPr>
        <w:t>for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11"/>
          <w:w w:val="115"/>
          <w:position w:val="4"/>
        </w:rPr>
        <w:t>m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15"/>
          <w:position w:val="4"/>
        </w:rPr>
        <w:t>é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-60"/>
          <w:w w:val="115"/>
          <w:position w:val="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82"/>
          <w:position w:val="-4"/>
        </w:rPr>
        <w:t>j..K)p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82"/>
          <w:position w:val="-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82"/>
          <w:position w:val="-4"/>
        </w:rPr>
        <w:t>fl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-4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19"/>
          <w:position w:val="-6"/>
        </w:rPr>
        <w:t>forme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278" w:lineRule="exact"/>
        <w:ind w:left="304" w:right="-20"/>
        <w:jc w:val="left"/>
        <w:tabs>
          <w:tab w:pos="2700" w:val="left"/>
          <w:tab w:pos="4920" w:val="left"/>
          <w:tab w:pos="708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10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46"/>
          <w:w w:val="100"/>
          <w:position w:val="1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17"/>
          <w:position w:val="10"/>
        </w:rPr>
        <w:t>mice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15"/>
          <w:w w:val="117"/>
          <w:position w:val="1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10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-43"/>
          <w:w w:val="100"/>
          <w:position w:val="1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10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10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5"/>
          <w:position w:val="4"/>
        </w:rPr>
        <w:t>de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4"/>
          <w:w w:val="125"/>
          <w:position w:val="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5"/>
          <w:position w:val="4"/>
        </w:rPr>
        <w:t>cha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16"/>
          <w:w w:val="125"/>
          <w:position w:val="4"/>
        </w:rPr>
        <w:t>m</w:t>
      </w:r>
      <w:r>
        <w:rPr>
          <w:rFonts w:ascii="Times New Roman" w:hAnsi="Times New Roman" w:cs="Times New Roman" w:eastAsia="Times New Roman"/>
          <w:sz w:val="22"/>
          <w:szCs w:val="22"/>
          <w:color w:val="4D4D4D"/>
          <w:spacing w:val="-1"/>
          <w:w w:val="125"/>
          <w:position w:val="4"/>
        </w:rPr>
        <w:t>p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5"/>
          <w:position w:val="4"/>
        </w:rPr>
        <w:t>ignon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66"/>
          <w:position w:val="-2"/>
        </w:rPr>
        <w:t>j..lUlCf!Ç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19"/>
          <w:position w:val="-5"/>
        </w:rPr>
        <w:t>mycelium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258" w:lineRule="exact"/>
        <w:ind w:left="299" w:right="-20"/>
        <w:jc w:val="left"/>
        <w:tabs>
          <w:tab w:pos="2700" w:val="left"/>
          <w:tab w:pos="4920" w:val="left"/>
          <w:tab w:pos="708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7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42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0"/>
          <w:position w:val="7"/>
        </w:rPr>
        <w:t>miri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3"/>
          <w:w w:val="120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7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-27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7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7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2"/>
        </w:rPr>
        <w:t>de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3"/>
          <w:w w:val="126"/>
          <w:position w:val="2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0"/>
          <w:position w:val="2"/>
        </w:rPr>
        <w:t>inom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31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3"/>
          <w:position w:val="2"/>
        </w:rPr>
        <w:t>b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-41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2"/>
        </w:rPr>
        <w:t>rable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79"/>
          <w:position w:val="-2"/>
        </w:rPr>
        <w:t>j..lUptoÇ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3"/>
          <w:position w:val="-7"/>
        </w:rPr>
        <w:t>inombrable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333" w:lineRule="exact"/>
        <w:ind w:left="289" w:right="-20"/>
        <w:jc w:val="left"/>
        <w:tabs>
          <w:tab w:pos="2700" w:val="left"/>
          <w:tab w:pos="4900" w:val="left"/>
          <w:tab w:pos="708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313131"/>
          <w:spacing w:val="0"/>
          <w:w w:val="100"/>
          <w:position w:val="1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313131"/>
          <w:spacing w:val="33"/>
          <w:w w:val="100"/>
          <w:position w:val="1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23"/>
          <w:position w:val="14"/>
        </w:rPr>
        <w:t>mir-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38"/>
          <w:w w:val="100"/>
          <w:position w:val="1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13131"/>
          <w:spacing w:val="0"/>
          <w:w w:val="100"/>
          <w:position w:val="14"/>
        </w:rPr>
        <w:t>-</w:t>
      </w:r>
      <w:r>
        <w:rPr>
          <w:rFonts w:ascii="Times New Roman" w:hAnsi="Times New Roman" w:cs="Times New Roman" w:eastAsia="Times New Roman"/>
          <w:sz w:val="24"/>
          <w:szCs w:val="24"/>
          <w:color w:val="313131"/>
          <w:spacing w:val="-58"/>
          <w:w w:val="100"/>
          <w:position w:val="1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13131"/>
          <w:spacing w:val="0"/>
          <w:w w:val="100"/>
          <w:position w:val="14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313131"/>
          <w:spacing w:val="0"/>
          <w:w w:val="100"/>
          <w:position w:val="14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7"/>
        </w:rPr>
        <w:t>de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5"/>
          <w:w w:val="126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7"/>
        </w:rPr>
        <w:t>parf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10"/>
          <w:w w:val="126"/>
          <w:position w:val="7"/>
        </w:rPr>
        <w:t>u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26"/>
          <w:position w:val="7"/>
        </w:rPr>
        <w:t>mé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7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7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1"/>
        </w:rPr>
        <w:t>!-lup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3"/>
          <w:w w:val="100"/>
          <w:position w:val="1"/>
        </w:rPr>
        <w:t>o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1"/>
        </w:rPr>
        <w:t>v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3"/>
          <w:position w:val="-2"/>
        </w:rPr>
        <w:t>parfum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8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363" w:lineRule="exact"/>
        <w:ind w:left="280" w:right="-20"/>
        <w:jc w:val="left"/>
        <w:tabs>
          <w:tab w:pos="2680" w:val="left"/>
          <w:tab w:pos="4900" w:val="left"/>
          <w:tab w:pos="706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41"/>
          <w:position w:val="9"/>
        </w:rPr>
        <w:t>--nan--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-16"/>
          <w:w w:val="141"/>
          <w:position w:val="9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9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9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41"/>
          <w:position w:val="2"/>
        </w:rPr>
        <w:t>de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32"/>
          <w:w w:val="141"/>
          <w:position w:val="2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41"/>
          <w:position w:val="2"/>
        </w:rPr>
        <w:t>min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11"/>
          <w:w w:val="141"/>
          <w:position w:val="2"/>
        </w:rPr>
        <w:t>u</w:t>
      </w:r>
      <w:r>
        <w:rPr>
          <w:rFonts w:ascii="Times New Roman" w:hAnsi="Times New Roman" w:cs="Times New Roman" w:eastAsia="Times New Roman"/>
          <w:sz w:val="22"/>
          <w:szCs w:val="22"/>
          <w:color w:val="6E6E6E"/>
          <w:spacing w:val="-21"/>
          <w:w w:val="141"/>
          <w:position w:val="2"/>
        </w:rPr>
        <w:t>s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41"/>
          <w:position w:val="2"/>
        </w:rPr>
        <w:t>cule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-3"/>
        </w:rPr>
        <w:t>va.voÇ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-7"/>
        </w:rPr>
        <w:t>nain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274" w:lineRule="exact"/>
        <w:ind w:left="270" w:right="-20"/>
        <w:jc w:val="left"/>
        <w:tabs>
          <w:tab w:pos="2680" w:val="left"/>
          <w:tab w:pos="4880" w:val="left"/>
          <w:tab w:pos="706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8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47"/>
          <w:w w:val="100"/>
          <w:position w:val="8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19"/>
          <w:position w:val="8"/>
        </w:rPr>
        <w:t>nem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21"/>
          <w:w w:val="119"/>
          <w:position w:val="8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8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-21"/>
          <w:w w:val="100"/>
          <w:position w:val="8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8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8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4"/>
        </w:rPr>
        <w:t>de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4"/>
        </w:rPr>
        <w:t>effilé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9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31"/>
          <w:position w:val="-4"/>
        </w:rPr>
        <w:t>Vfl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46"/>
          <w:w w:val="131"/>
          <w:position w:val="-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-4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31"/>
          <w:position w:val="-5"/>
        </w:rPr>
        <w:t>filament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285" w:lineRule="exact"/>
        <w:ind w:left="260" w:right="-20"/>
        <w:jc w:val="left"/>
        <w:tabs>
          <w:tab w:pos="2660" w:val="left"/>
          <w:tab w:pos="4880" w:val="left"/>
          <w:tab w:pos="704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9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52"/>
          <w:w w:val="100"/>
          <w:position w:val="9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19"/>
          <w:position w:val="9"/>
        </w:rPr>
        <w:t>nevr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9"/>
          <w:w w:val="119"/>
          <w:position w:val="9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9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-21"/>
          <w:w w:val="100"/>
          <w:position w:val="9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9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9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5"/>
          <w:position w:val="4"/>
        </w:rPr>
        <w:t>de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10"/>
          <w:w w:val="125"/>
          <w:position w:val="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5"/>
          <w:position w:val="4"/>
        </w:rPr>
        <w:t>nerv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15"/>
          <w:w w:val="125"/>
          <w:position w:val="4"/>
        </w:rPr>
        <w:t>u</w:t>
      </w:r>
      <w:r>
        <w:rPr>
          <w:rFonts w:ascii="Times New Roman" w:hAnsi="Times New Roman" w:cs="Times New Roman" w:eastAsia="Times New Roman"/>
          <w:sz w:val="22"/>
          <w:szCs w:val="22"/>
          <w:color w:val="5E5E5E"/>
          <w:spacing w:val="-2"/>
          <w:w w:val="125"/>
          <w:position w:val="4"/>
        </w:rPr>
        <w:t>r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5"/>
          <w:position w:val="4"/>
        </w:rPr>
        <w:t>é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77"/>
          <w:position w:val="0"/>
        </w:rPr>
        <w:t>VEUpOV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2"/>
          <w:position w:val="-4"/>
        </w:rPr>
        <w:t>nerf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302" w:lineRule="exact"/>
        <w:ind w:left="256" w:right="-20"/>
        <w:jc w:val="left"/>
        <w:tabs>
          <w:tab w:pos="2660" w:val="left"/>
          <w:tab w:pos="4880" w:val="left"/>
          <w:tab w:pos="704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10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46"/>
          <w:w w:val="100"/>
          <w:position w:val="1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5"/>
          <w:position w:val="10"/>
        </w:rPr>
        <w:t>riuttu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16"/>
          <w:w w:val="125"/>
          <w:position w:val="1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10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-33"/>
          <w:w w:val="100"/>
          <w:position w:val="1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10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10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8"/>
          <w:position w:val="7"/>
        </w:rPr>
        <w:t>de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5"/>
          <w:w w:val="128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8"/>
          <w:position w:val="7"/>
        </w:rPr>
        <w:t>nuit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60"/>
          <w:w w:val="128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7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80"/>
          <w:position w:val="3"/>
        </w:rPr>
        <w:t>VUlCtoÇ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7"/>
          <w:position w:val="-1"/>
        </w:rPr>
        <w:t>nocturne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1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325" w:lineRule="exact"/>
        <w:ind w:left="246" w:right="-20"/>
        <w:jc w:val="left"/>
        <w:tabs>
          <w:tab w:pos="2640" w:val="left"/>
          <w:tab w:pos="4860" w:val="left"/>
          <w:tab w:pos="704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5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49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5"/>
        </w:rPr>
        <w:t>ocr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22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5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-43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5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5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3"/>
        </w:rPr>
        <w:t>de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9"/>
          <w:w w:val="126"/>
          <w:position w:val="3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3"/>
        </w:rPr>
        <w:t>pâle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79"/>
          <w:position w:val="-2"/>
        </w:rPr>
        <w:t>ro1epoÇ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2"/>
          <w:w w:val="116"/>
          <w:position w:val="-5"/>
        </w:rPr>
        <w:t>ô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3"/>
          <w:position w:val="-5"/>
        </w:rPr>
        <w:t>cre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274" w:lineRule="exact"/>
        <w:ind w:left="241" w:right="-20"/>
        <w:jc w:val="left"/>
        <w:tabs>
          <w:tab w:pos="2640" w:val="left"/>
          <w:tab w:pos="4840" w:val="left"/>
          <w:tab w:pos="704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7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45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3"/>
          <w:position w:val="7"/>
        </w:rPr>
        <w:t>odont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10"/>
          <w:w w:val="123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7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-43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7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7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5"/>
          <w:position w:val="4"/>
        </w:rPr>
        <w:t>de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8"/>
          <w:w w:val="125"/>
          <w:position w:val="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5"/>
          <w:position w:val="4"/>
        </w:rPr>
        <w:t>dent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6"/>
          <w:w w:val="125"/>
          <w:position w:val="4"/>
        </w:rPr>
        <w:t>e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25"/>
          <w:position w:val="4"/>
        </w:rPr>
        <w:t>lé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0"/>
        </w:rPr>
        <w:t>ooovtoÇ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2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9"/>
          <w:position w:val="-3"/>
        </w:rPr>
        <w:t>dent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278" w:lineRule="exact"/>
        <w:ind w:left="236" w:right="-20"/>
        <w:jc w:val="left"/>
        <w:tabs>
          <w:tab w:pos="2640" w:val="left"/>
          <w:tab w:pos="4840" w:val="left"/>
          <w:tab w:pos="702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7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41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7"/>
        </w:rPr>
        <w:t>oligo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13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30"/>
          <w:position w:val="7"/>
        </w:rPr>
        <w:t>-·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-61"/>
          <w:w w:val="130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7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7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30"/>
          <w:position w:val="4"/>
        </w:rPr>
        <w:t>de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11"/>
          <w:w w:val="130"/>
          <w:position w:val="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30"/>
          <w:position w:val="4"/>
        </w:rPr>
        <w:t>petit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0"/>
        </w:rPr>
        <w:t>oÀtyoÇ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5"/>
          <w:position w:val="-3"/>
        </w:rPr>
        <w:t>petit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283" w:lineRule="exact"/>
        <w:ind w:left="227" w:right="-20"/>
        <w:jc w:val="left"/>
        <w:tabs>
          <w:tab w:pos="2640" w:val="left"/>
          <w:tab w:pos="4840" w:val="left"/>
          <w:tab w:pos="702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0"/>
          <w:w w:val="100"/>
          <w:position w:val="7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1D1D1D"/>
          <w:spacing w:val="51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2"/>
          <w:position w:val="7"/>
        </w:rPr>
        <w:t>omma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1"/>
          <w:w w:val="122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7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27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7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4"/>
        </w:rPr>
        <w:t>de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4"/>
          <w:w w:val="126"/>
          <w:position w:val="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4"/>
        </w:rPr>
        <w:t>oeil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2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2"/>
          <w:position w:val="-2"/>
        </w:rPr>
        <w:t>0!-l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35"/>
          <w:w w:val="122"/>
          <w:position w:val="-2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2"/>
          <w:position w:val="-2"/>
        </w:rPr>
        <w:t>oeil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288" w:lineRule="exact"/>
        <w:ind w:left="227" w:right="-20"/>
        <w:jc w:val="left"/>
        <w:tabs>
          <w:tab w:pos="2640" w:val="left"/>
          <w:tab w:pos="4840" w:val="left"/>
          <w:tab w:pos="702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16"/>
          <w:position w:val="7"/>
        </w:rPr>
        <w:t>-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17"/>
          <w:w w:val="116"/>
          <w:position w:val="7"/>
        </w:rPr>
        <w:t>·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16"/>
          <w:position w:val="7"/>
        </w:rPr>
        <w:t>ofi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9"/>
          <w:w w:val="116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7"/>
        </w:rPr>
        <w:t>--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33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7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5"/>
        </w:rPr>
        <w:t>de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2"/>
          <w:w w:val="126"/>
          <w:position w:val="5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5"/>
        </w:rPr>
        <w:t>sinu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1"/>
          <w:w w:val="126"/>
          <w:position w:val="5"/>
        </w:rPr>
        <w:t>e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14"/>
          <w:w w:val="126"/>
          <w:position w:val="5"/>
        </w:rPr>
        <w:t>u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6"/>
          <w:position w:val="5"/>
        </w:rPr>
        <w:t>x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69"/>
          <w:w w:val="126"/>
          <w:position w:val="5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5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0"/>
        </w:rPr>
        <w:t>O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4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0"/>
        </w:rPr>
        <w:t>tÇ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5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29"/>
          <w:position w:val="-1"/>
        </w:rPr>
        <w:t>serpent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4.878998" w:type="dxa"/>
      </w:tblPr>
      <w:tblGrid/>
      <w:tr>
        <w:trPr>
          <w:trHeight w:val="557" w:hRule="exact"/>
        </w:trPr>
        <w:tc>
          <w:tcPr>
            <w:tcW w:w="4311" w:type="dxa"/>
            <w:vMerge w:val="restart"/>
            <w:gridSpan w:val="2"/>
            <w:tcBorders>
              <w:top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21" w:lineRule="exact"/>
              <w:ind w:left="102" w:right="-20"/>
              <w:jc w:val="left"/>
              <w:tabs>
                <w:tab w:pos="2500" w:val="left"/>
              </w:tabs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5"/>
                <w:position w:val="3"/>
              </w:rPr>
              <w:t>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6"/>
                <w:w w:val="125"/>
                <w:position w:val="3"/>
              </w:rPr>
              <w:t>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5"/>
                <w:position w:val="3"/>
              </w:rPr>
              <w:t>ops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2"/>
                <w:w w:val="125"/>
                <w:position w:val="3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  <w:position w:val="3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-33"/>
                <w:w w:val="100"/>
                <w:position w:val="3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  <w:position w:val="3"/>
              </w:rPr>
              <w:tab/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6"/>
                <w:position w:val="0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2"/>
                <w:w w:val="126"/>
                <w:position w:val="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8"/>
                <w:position w:val="0"/>
              </w:rPr>
              <w:t>ress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8"/>
                <w:w w:val="128"/>
                <w:position w:val="0"/>
              </w:rPr>
              <w:t>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0"/>
                <w:w w:val="109"/>
                <w:position w:val="0"/>
              </w:rPr>
              <w:t>m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-32"/>
                <w:w w:val="100"/>
                <w:position w:val="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5"/>
                <w:position w:val="0"/>
              </w:rPr>
              <w:t>blant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  <w:p>
            <w:pPr>
              <w:spacing w:before="0" w:after="0" w:line="274" w:lineRule="exact"/>
              <w:ind w:left="98" w:right="-20"/>
              <w:jc w:val="left"/>
              <w:tabs>
                <w:tab w:pos="2500" w:val="left"/>
              </w:tabs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  <w:position w:val="3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48"/>
                <w:w w:val="100"/>
                <w:position w:val="3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2"/>
                <w:position w:val="3"/>
              </w:rPr>
              <w:t>orto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10"/>
                <w:w w:val="122"/>
                <w:position w:val="3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  <w:position w:val="3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-33"/>
                <w:w w:val="100"/>
                <w:position w:val="3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  <w:position w:val="3"/>
              </w:rPr>
              <w:tab/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6"/>
                <w:position w:val="-1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-4"/>
                <w:w w:val="126"/>
                <w:position w:val="-1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0"/>
                <w:position w:val="-1"/>
              </w:rPr>
              <w:t>rectif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-5"/>
                <w:w w:val="120"/>
                <w:position w:val="-1"/>
              </w:rPr>
              <w:t>i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-3"/>
                <w:w w:val="121"/>
                <w:position w:val="-1"/>
              </w:rPr>
              <w:t>c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3"/>
                <w:position w:val="-1"/>
              </w:rPr>
              <w:t>ation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  <w:p>
            <w:pPr>
              <w:spacing w:before="0" w:after="0" w:line="259" w:lineRule="exact"/>
              <w:ind w:left="93" w:right="-20"/>
              <w:jc w:val="left"/>
              <w:tabs>
                <w:tab w:pos="2500" w:val="left"/>
              </w:tabs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0"/>
                <w:w w:val="100"/>
                <w:position w:val="2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51"/>
                <w:w w:val="100"/>
                <w:position w:val="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9"/>
                <w:position w:val="2"/>
              </w:rPr>
              <w:t>osm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16"/>
                <w:w w:val="119"/>
                <w:position w:val="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  <w:position w:val="2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-27"/>
                <w:w w:val="100"/>
                <w:position w:val="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  <w:position w:val="2"/>
              </w:rPr>
              <w:tab/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31"/>
                <w:position w:val="0"/>
              </w:rPr>
              <w:t>d'attirant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  <w:p>
            <w:pPr>
              <w:spacing w:before="0" w:after="0" w:line="278" w:lineRule="exact"/>
              <w:ind w:left="93" w:right="-20"/>
              <w:jc w:val="left"/>
              <w:tabs>
                <w:tab w:pos="2500" w:val="left"/>
              </w:tabs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0"/>
                <w:w w:val="100"/>
                <w:position w:val="3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42"/>
                <w:w w:val="100"/>
                <w:position w:val="3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40"/>
                <w:position w:val="3"/>
              </w:rPr>
              <w:t>osse--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  <w:position w:val="3"/>
              </w:rPr>
              <w:tab/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30"/>
                <w:position w:val="-1"/>
              </w:rPr>
              <w:t>d'ossatu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7"/>
                <w:w w:val="130"/>
                <w:position w:val="-1"/>
              </w:rPr>
              <w:t>r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4D4D4D"/>
                <w:spacing w:val="0"/>
                <w:w w:val="115"/>
                <w:position w:val="-1"/>
              </w:rPr>
              <w:t>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  <w:p>
            <w:pPr>
              <w:spacing w:before="9" w:after="0" w:line="240" w:lineRule="exact"/>
              <w:jc w:val="left"/>
              <w:rPr>
                <w:sz w:val="24"/>
                <w:szCs w:val="24"/>
              </w:rPr>
            </w:pPr>
            <w:rPr/>
            <w:r>
              <w:rPr>
                <w:sz w:val="24"/>
                <w:szCs w:val="24"/>
              </w:rPr>
            </w:r>
          </w:p>
          <w:p>
            <w:pPr>
              <w:spacing w:before="0" w:after="0" w:line="240" w:lineRule="auto"/>
              <w:ind w:left="83" w:right="-20"/>
              <w:jc w:val="left"/>
              <w:tabs>
                <w:tab w:pos="2480" w:val="left"/>
              </w:tabs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48"/>
                <w:position w:val="4"/>
              </w:rPr>
              <w:t>--pan--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  <w:position w:val="4"/>
              </w:rPr>
              <w:tab/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6"/>
                <w:position w:val="0"/>
              </w:rPr>
              <w:t>d'univer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-5"/>
                <w:w w:val="126"/>
                <w:position w:val="0"/>
              </w:rPr>
              <w:t>s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5E5E5E"/>
                <w:spacing w:val="0"/>
                <w:w w:val="115"/>
                <w:position w:val="0"/>
              </w:rPr>
              <w:t>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5"/>
                <w:position w:val="0"/>
              </w:rPr>
              <w:t>l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  <w:p>
            <w:pPr>
              <w:spacing w:before="0" w:after="0" w:line="264" w:lineRule="exact"/>
              <w:ind w:left="78" w:right="-20"/>
              <w:jc w:val="left"/>
              <w:tabs>
                <w:tab w:pos="2480" w:val="left"/>
              </w:tabs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39"/>
                <w:position w:val="3"/>
              </w:rPr>
              <w:t>--para--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-16"/>
                <w:w w:val="139"/>
                <w:position w:val="3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  <w:position w:val="3"/>
              </w:rPr>
              <w:tab/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39"/>
                <w:position w:val="-1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-34"/>
                <w:w w:val="139"/>
                <w:position w:val="-1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9"/>
                <w:position w:val="-1"/>
              </w:rPr>
              <w:t>prox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6"/>
                <w:w w:val="119"/>
                <w:position w:val="-1"/>
              </w:rPr>
              <w:t>i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0"/>
                <w:w w:val="115"/>
                <w:position w:val="-1"/>
              </w:rPr>
              <w:t>m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11"/>
                <w:w w:val="115"/>
                <w:position w:val="-1"/>
              </w:rPr>
              <w:t>i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2"/>
                <w:position w:val="-1"/>
              </w:rPr>
              <w:t>té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  <w:p>
            <w:pPr>
              <w:spacing w:before="0" w:after="0" w:line="283" w:lineRule="exact"/>
              <w:ind w:left="74" w:right="-20"/>
              <w:jc w:val="left"/>
              <w:tabs>
                <w:tab w:pos="2480" w:val="left"/>
              </w:tabs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4"/>
                <w:szCs w:val="24"/>
                <w:color w:val="080808"/>
                <w:spacing w:val="0"/>
                <w:w w:val="125"/>
                <w:position w:val="2"/>
              </w:rPr>
              <w:t>--peri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080808"/>
                <w:spacing w:val="-12"/>
                <w:w w:val="125"/>
                <w:position w:val="2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080808"/>
                <w:spacing w:val="0"/>
                <w:w w:val="100"/>
                <w:position w:val="2"/>
              </w:rPr>
              <w:t>·-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080808"/>
                <w:spacing w:val="-33"/>
                <w:w w:val="100"/>
                <w:position w:val="2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080808"/>
                <w:spacing w:val="0"/>
                <w:w w:val="100"/>
                <w:position w:val="2"/>
              </w:rPr>
              <w:tab/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080808"/>
                <w:spacing w:val="0"/>
                <w:w w:val="100"/>
                <w:position w:val="2"/>
              </w:rPr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6"/>
                <w:position w:val="-1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1"/>
                <w:w w:val="126"/>
                <w:position w:val="-1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4"/>
                <w:position w:val="-1"/>
              </w:rPr>
              <w:t>cont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-1"/>
                <w:w w:val="124"/>
                <w:position w:val="-1"/>
              </w:rPr>
              <w:t>o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0"/>
                <w:w w:val="130"/>
                <w:position w:val="-1"/>
              </w:rPr>
              <w:t>ur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  <w:p>
            <w:pPr>
              <w:spacing w:before="20" w:after="0" w:line="240" w:lineRule="auto"/>
              <w:ind w:left="74" w:right="-20"/>
              <w:jc w:val="left"/>
              <w:tabs>
                <w:tab w:pos="2480" w:val="left"/>
              </w:tabs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  <w:position w:val="1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46"/>
                <w:w w:val="100"/>
                <w:position w:val="1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4"/>
                <w:position w:val="1"/>
              </w:rPr>
              <w:t>petal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8"/>
                <w:w w:val="124"/>
                <w:position w:val="1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0"/>
                <w:w w:val="100"/>
                <w:position w:val="1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-27"/>
                <w:w w:val="100"/>
                <w:position w:val="1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0"/>
                <w:w w:val="100"/>
                <w:position w:val="1"/>
              </w:rPr>
              <w:tab/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0"/>
                <w:w w:val="100"/>
                <w:position w:val="1"/>
              </w:rPr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4"/>
                <w:position w:val="0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14"/>
                <w:w w:val="124"/>
                <w:position w:val="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4"/>
                <w:position w:val="0"/>
              </w:rPr>
              <w:t>pétale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0" w:after="0" w:line="240" w:lineRule="auto"/>
              <w:ind w:left="422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O'lftÇ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412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1"/>
              </w:rPr>
              <w:t>op9oÇ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30" w:after="0" w:line="250" w:lineRule="auto"/>
              <w:ind w:left="726" w:right="-27" w:firstLine="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3"/>
              </w:rPr>
              <w:t>similitude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3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2"/>
              </w:rPr>
              <w:t>aplomb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262" w:hRule="exact"/>
        </w:trPr>
        <w:tc>
          <w:tcPr>
            <w:tcW w:w="4311" w:type="dxa"/>
            <w:vMerge/>
            <w:gridSpan w:val="2"/>
            <w:tcBorders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39" w:lineRule="exact"/>
              <w:ind w:left="407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67"/>
              </w:rPr>
              <w:t>OO'j.!'f1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240" w:lineRule="auto"/>
              <w:ind w:left="717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5"/>
              </w:rPr>
              <w:t>parlum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401" w:hRule="exact"/>
        </w:trPr>
        <w:tc>
          <w:tcPr>
            <w:tcW w:w="4311" w:type="dxa"/>
            <w:vMerge/>
            <w:gridSpan w:val="2"/>
            <w:tcBorders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37" w:lineRule="exact"/>
              <w:ind w:left="407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73"/>
              </w:rPr>
              <w:t>OO"tSOV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3" w:after="0" w:line="240" w:lineRule="auto"/>
              <w:ind w:left="674" w:right="82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8"/>
              </w:rPr>
              <w:t>os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406" w:hRule="exact"/>
        </w:trPr>
        <w:tc>
          <w:tcPr>
            <w:tcW w:w="4311" w:type="dxa"/>
            <w:vMerge/>
            <w:gridSpan w:val="2"/>
            <w:tcBorders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120" w:lineRule="exact"/>
              <w:jc w:val="left"/>
              <w:rPr>
                <w:sz w:val="12"/>
                <w:szCs w:val="12"/>
              </w:rPr>
            </w:pPr>
            <w:rPr/>
            <w:r>
              <w:rPr>
                <w:sz w:val="12"/>
                <w:szCs w:val="12"/>
              </w:rPr>
            </w:r>
          </w:p>
          <w:p>
            <w:pPr>
              <w:spacing w:before="0" w:after="0" w:line="240" w:lineRule="auto"/>
              <w:ind w:left="403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54"/>
              </w:rPr>
              <w:t>1tCX.V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5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712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2"/>
              </w:rPr>
              <w:t>universel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271" w:hRule="exact"/>
        </w:trPr>
        <w:tc>
          <w:tcPr>
            <w:tcW w:w="4311" w:type="dxa"/>
            <w:vMerge/>
            <w:gridSpan w:val="2"/>
            <w:tcBorders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37" w:lineRule="exact"/>
              <w:ind w:left="393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58"/>
              </w:rPr>
              <w:t>1tCX.pcx.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51" w:lineRule="exact"/>
              <w:ind w:left="660" w:right="618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8"/>
              </w:rPr>
              <w:t>près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290" w:hRule="exact"/>
        </w:trPr>
        <w:tc>
          <w:tcPr>
            <w:tcW w:w="4311" w:type="dxa"/>
            <w:vMerge/>
            <w:gridSpan w:val="2"/>
            <w:tcBorders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49" w:lineRule="exact"/>
              <w:ind w:left="393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77"/>
              </w:rPr>
              <w:t>1tEpL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20" w:after="0" w:line="240" w:lineRule="auto"/>
              <w:ind w:left="702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31"/>
              </w:rPr>
              <w:t>autour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410" w:hRule="exact"/>
        </w:trPr>
        <w:tc>
          <w:tcPr>
            <w:tcW w:w="4311" w:type="dxa"/>
            <w:vMerge/>
            <w:gridSpan w:val="2"/>
            <w:tcBorders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47" w:lineRule="exact"/>
              <w:ind w:left="388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nsta.Â.Ov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8" w:after="0" w:line="240" w:lineRule="auto"/>
              <w:ind w:left="693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5"/>
              </w:rPr>
              <w:t>pétale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422" w:hRule="exact"/>
        </w:trPr>
        <w:tc>
          <w:tcPr>
            <w:tcW w:w="180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87" w:after="0" w:line="240" w:lineRule="auto"/>
              <w:ind w:left="64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0"/>
                <w:w w:val="141"/>
              </w:rPr>
              <w:t>--faner--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50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6" w:after="0" w:line="120" w:lineRule="exact"/>
              <w:jc w:val="left"/>
              <w:rPr>
                <w:sz w:val="12"/>
                <w:szCs w:val="12"/>
              </w:rPr>
            </w:pPr>
            <w:rPr/>
            <w:r>
              <w:rPr>
                <w:sz w:val="12"/>
                <w:szCs w:val="12"/>
              </w:rPr>
            </w:r>
          </w:p>
          <w:p>
            <w:pPr>
              <w:spacing w:before="0" w:after="0" w:line="240" w:lineRule="auto"/>
              <w:ind w:left="672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2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7"/>
                <w:w w:val="1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2"/>
              </w:rPr>
              <w:t>visible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4" w:after="0" w:line="150" w:lineRule="exact"/>
              <w:jc w:val="left"/>
              <w:rPr>
                <w:sz w:val="15"/>
                <w:szCs w:val="15"/>
              </w:rPr>
            </w:pPr>
            <w:rPr/>
            <w:r>
              <w:rPr>
                <w:sz w:val="15"/>
                <w:szCs w:val="15"/>
              </w:rPr>
            </w:r>
          </w:p>
          <w:p>
            <w:pPr>
              <w:spacing w:before="0" w:after="0" w:line="240" w:lineRule="auto"/>
              <w:ind w:left="383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cpa.vepoÇ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9" w:after="0" w:line="160" w:lineRule="exact"/>
              <w:jc w:val="left"/>
              <w:rPr>
                <w:sz w:val="16"/>
                <w:szCs w:val="16"/>
              </w:rPr>
            </w:pPr>
            <w:rPr/>
            <w:r>
              <w:rPr>
                <w:sz w:val="16"/>
                <w:szCs w:val="16"/>
              </w:rPr>
            </w:r>
          </w:p>
          <w:p>
            <w:pPr>
              <w:spacing w:before="0" w:after="0" w:line="240" w:lineRule="auto"/>
              <w:ind w:left="693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2"/>
              </w:rPr>
              <w:t>évident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274" w:hRule="exact"/>
        </w:trPr>
        <w:tc>
          <w:tcPr>
            <w:tcW w:w="180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15" w:lineRule="exact"/>
              <w:ind w:left="64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0"/>
                <w:w w:val="100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43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fllo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45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2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50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30" w:lineRule="exact"/>
              <w:ind w:left="672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4"/>
              </w:rPr>
              <w:t>qe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6"/>
                <w:w w:val="124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4"/>
              </w:rPr>
              <w:t>aimer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240" w:lineRule="auto"/>
              <w:ind w:left="383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73"/>
              </w:rPr>
              <w:t>&lt;ptÀO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20" w:after="0" w:line="240" w:lineRule="auto"/>
              <w:ind w:left="693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8"/>
              </w:rPr>
              <w:t>attirance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521" w:hRule="exact"/>
        </w:trPr>
        <w:tc>
          <w:tcPr>
            <w:tcW w:w="180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11" w:lineRule="exact"/>
              <w:ind w:left="64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0"/>
                <w:w w:val="100"/>
                <w:position w:val="1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37"/>
                <w:w w:val="100"/>
                <w:position w:val="1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6"/>
                <w:position w:val="1"/>
              </w:rPr>
              <w:t>fragm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32"/>
                <w:w w:val="116"/>
                <w:position w:val="1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6"/>
                <w:position w:val="1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  <w:p>
            <w:pPr>
              <w:spacing w:before="6" w:after="0" w:line="240" w:lineRule="auto"/>
              <w:ind w:left="59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39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foro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26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2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50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30" w:lineRule="exact"/>
              <w:ind w:left="672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6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-8"/>
                <w:w w:val="126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31"/>
              </w:rPr>
              <w:t>sépar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9"/>
                <w:w w:val="131"/>
              </w:rPr>
              <w:t>a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0"/>
                <w:w w:val="121"/>
              </w:rPr>
              <w:t>t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-4"/>
                <w:w w:val="121"/>
              </w:rPr>
              <w:t>i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0"/>
              </w:rPr>
              <w:t>on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667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6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4"/>
                <w:w w:val="126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6"/>
              </w:rPr>
              <w:t>porter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23" w:after="0" w:line="240" w:lineRule="auto"/>
              <w:ind w:left="379" w:right="-2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Pr/>
            <w:r>
              <w:rPr>
                <w:rFonts w:ascii="Arial" w:hAnsi="Arial" w:cs="Arial" w:eastAsia="Arial"/>
                <w:sz w:val="20"/>
                <w:szCs w:val="20"/>
                <w:color w:val="080808"/>
                <w:spacing w:val="0"/>
                <w:w w:val="123"/>
                <w:i/>
              </w:rPr>
              <w:t>&lt;ppa:y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374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&lt;pepoÇ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0" w:after="0" w:line="245" w:lineRule="auto"/>
              <w:ind w:left="683" w:right="301" w:firstLine="1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4"/>
              </w:rPr>
              <w:t>cloture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4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7"/>
              </w:rPr>
              <w:t>porteur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262" w:hRule="exact"/>
        </w:trPr>
        <w:tc>
          <w:tcPr>
            <w:tcW w:w="180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08" w:lineRule="exact"/>
              <w:ind w:left="54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  <w:position w:val="1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46"/>
                <w:w w:val="100"/>
                <w:position w:val="1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  <w:position w:val="1"/>
              </w:rPr>
              <w:t>fugl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  <w:position w:val="1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22"/>
                <w:w w:val="100"/>
                <w:position w:val="1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0"/>
                <w:w w:val="112"/>
                <w:position w:val="1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250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27" w:lineRule="exact"/>
              <w:ind w:left="667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5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0"/>
              </w:rPr>
              <w:t>feuille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47" w:lineRule="exact"/>
              <w:ind w:left="374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78"/>
              </w:rPr>
              <w:t>&lt;pUÂÀov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8" w:after="0" w:line="240" w:lineRule="auto"/>
              <w:ind w:left="678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9"/>
              </w:rPr>
              <w:t>feuille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80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19" w:lineRule="exact"/>
              <w:ind w:left="59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1D1D1D"/>
                <w:spacing w:val="0"/>
                <w:w w:val="100"/>
              </w:rPr>
              <w:t>--</w:t>
            </w:r>
            <w:r>
              <w:rPr>
                <w:rFonts w:ascii="Arial" w:hAnsi="Arial" w:cs="Arial" w:eastAsia="Arial"/>
                <w:sz w:val="22"/>
                <w:szCs w:val="22"/>
                <w:color w:val="1D1D1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080808"/>
                <w:spacing w:val="0"/>
                <w:w w:val="127"/>
              </w:rPr>
              <w:t>fil</w:t>
            </w:r>
            <w:r>
              <w:rPr>
                <w:rFonts w:ascii="Arial" w:hAnsi="Arial" w:cs="Arial" w:eastAsia="Arial"/>
                <w:sz w:val="22"/>
                <w:szCs w:val="22"/>
                <w:color w:val="080808"/>
                <w:spacing w:val="0"/>
                <w:w w:val="12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13131"/>
                <w:spacing w:val="0"/>
                <w:w w:val="127"/>
              </w:rPr>
              <w:t>--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50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30" w:lineRule="exact"/>
              <w:ind w:left="657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9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-1"/>
                <w:w w:val="129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1"/>
              </w:rPr>
              <w:t>catég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4"/>
                <w:w w:val="121"/>
              </w:rPr>
              <w:t>o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6E6E6E"/>
                <w:spacing w:val="0"/>
                <w:w w:val="118"/>
              </w:rPr>
              <w:t>r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4"/>
                <w:w w:val="117"/>
              </w:rPr>
              <w:t>i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1"/>
              </w:rPr>
              <w:t>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240" w:lineRule="auto"/>
              <w:ind w:left="374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74"/>
              </w:rPr>
              <w:t>&lt;pUÂoV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0" w:after="0" w:line="240" w:lineRule="auto"/>
              <w:ind w:left="643" w:right="65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5"/>
              </w:rPr>
              <w:t>racé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408" w:hRule="exact"/>
        </w:trPr>
        <w:tc>
          <w:tcPr>
            <w:tcW w:w="180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13" w:lineRule="exact"/>
              <w:ind w:left="50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41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9"/>
              </w:rPr>
              <w:t>fiton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6"/>
                <w:w w:val="119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9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50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32" w:lineRule="exact"/>
              <w:ind w:left="657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8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-5"/>
                <w:w w:val="128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8"/>
              </w:rPr>
              <w:t>plante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47" w:lineRule="exact"/>
              <w:ind w:left="369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w w:val="65"/>
              </w:rPr>
              <w:t>&lt;p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11"/>
                <w:w w:val="65"/>
              </w:rPr>
              <w:t>U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84"/>
              </w:rPr>
              <w:t>tOY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8" w:after="0" w:line="240" w:lineRule="auto"/>
              <w:ind w:left="678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7"/>
              </w:rPr>
              <w:t>plant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427" w:hRule="exact"/>
        </w:trPr>
        <w:tc>
          <w:tcPr>
            <w:tcW w:w="180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3" w:after="0" w:line="120" w:lineRule="exact"/>
              <w:jc w:val="left"/>
              <w:rPr>
                <w:sz w:val="12"/>
                <w:szCs w:val="12"/>
              </w:rPr>
            </w:pPr>
            <w:rPr/>
            <w:r>
              <w:rPr>
                <w:sz w:val="12"/>
                <w:szCs w:val="12"/>
              </w:rPr>
            </w:r>
          </w:p>
          <w:p>
            <w:pPr>
              <w:spacing w:before="0" w:after="0" w:line="240" w:lineRule="auto"/>
              <w:ind w:left="50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0"/>
                <w:w w:val="100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47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2"/>
              </w:rPr>
              <w:t>piatis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20"/>
                <w:w w:val="1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2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50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8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657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19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5"/>
              </w:rPr>
              <w:t>étendu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2" w:after="0" w:line="160" w:lineRule="exact"/>
              <w:jc w:val="left"/>
              <w:rPr>
                <w:sz w:val="16"/>
                <w:szCs w:val="16"/>
              </w:rPr>
            </w:pPr>
            <w:rPr/>
            <w:r>
              <w:rPr>
                <w:sz w:val="16"/>
                <w:szCs w:val="16"/>
              </w:rPr>
            </w:r>
          </w:p>
          <w:p>
            <w:pPr>
              <w:spacing w:before="0" w:after="0" w:line="240" w:lineRule="auto"/>
              <w:ind w:left="364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1tÂ.a.tuÇ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170" w:lineRule="exact"/>
              <w:jc w:val="left"/>
              <w:rPr>
                <w:sz w:val="17"/>
                <w:szCs w:val="17"/>
              </w:rPr>
            </w:pPr>
            <w:rPr/>
            <w:r>
              <w:rPr>
                <w:sz w:val="17"/>
                <w:szCs w:val="17"/>
              </w:rPr>
            </w:r>
          </w:p>
          <w:p>
            <w:pPr>
              <w:spacing w:before="0" w:after="0" w:line="240" w:lineRule="auto"/>
              <w:ind w:left="683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5"/>
              </w:rPr>
              <w:t>étendu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278" w:hRule="exact"/>
        </w:trPr>
        <w:tc>
          <w:tcPr>
            <w:tcW w:w="180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32" w:lineRule="exact"/>
              <w:ind w:left="50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51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9"/>
              </w:rPr>
              <w:t>piett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27"/>
                <w:w w:val="119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0"/>
                <w:w w:val="119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50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47" w:lineRule="exact"/>
              <w:ind w:left="648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9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-2"/>
                <w:w w:val="129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9"/>
              </w:rPr>
              <w:t>tressé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7" w:after="0" w:line="240" w:lineRule="auto"/>
              <w:ind w:left="364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1tMKtoÇ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27" w:after="0" w:line="251" w:lineRule="exact"/>
              <w:ind w:left="633" w:right="56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30"/>
              </w:rPr>
              <w:t>natte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545" w:hRule="exact"/>
        </w:trPr>
        <w:tc>
          <w:tcPr>
            <w:tcW w:w="180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27" w:lineRule="exact"/>
              <w:ind w:left="40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51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7"/>
              </w:rPr>
              <w:t>podi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22"/>
                <w:w w:val="117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7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15" w:after="0" w:line="240" w:lineRule="auto"/>
              <w:ind w:left="40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5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poli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24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4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50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42" w:lineRule="exact"/>
              <w:ind w:left="648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1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22"/>
                <w:w w:val="121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1"/>
              </w:rPr>
              <w:t>pied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20" w:after="0" w:line="240" w:lineRule="auto"/>
              <w:ind w:left="648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6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4"/>
                <w:w w:val="126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6"/>
              </w:rPr>
              <w:t>plusi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5"/>
                <w:w w:val="126"/>
              </w:rPr>
              <w:t>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0"/>
                <w:w w:val="128"/>
              </w:rPr>
              <w:t>u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5"/>
                <w:w w:val="128"/>
              </w:rPr>
              <w:t>r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50"/>
              </w:rPr>
              <w:t>s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8" w:after="0" w:line="240" w:lineRule="auto"/>
              <w:ind w:left="364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80"/>
              </w:rPr>
              <w:t>1t001.0V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364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76"/>
              </w:rPr>
              <w:t>1tOÂU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76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76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4D4D4D"/>
                <w:spacing w:val="0"/>
                <w:w w:val="40"/>
              </w:rPr>
              <w:t>.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22" w:after="0" w:line="254" w:lineRule="auto"/>
              <w:ind w:left="669" w:right="17" w:firstLine="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6"/>
              </w:rPr>
              <w:t>pied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6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4"/>
              </w:rPr>
              <w:t>nombreux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80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30" w:lineRule="exact"/>
              <w:ind w:left="40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0"/>
                <w:w w:val="100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5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por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32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2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50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39" w:lineRule="exact"/>
              <w:ind w:left="648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6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4"/>
                <w:w w:val="126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9"/>
              </w:rPr>
              <w:t>passag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-34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4D4D4D"/>
                <w:spacing w:val="0"/>
                <w:w w:val="137"/>
              </w:rPr>
              <w:t>t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5" w:after="0" w:line="240" w:lineRule="auto"/>
              <w:ind w:left="359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nopoÇ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0" w:after="0" w:line="240" w:lineRule="auto"/>
              <w:ind w:left="634" w:right="647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1"/>
              </w:rPr>
              <w:t>pore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545" w:hRule="exact"/>
        </w:trPr>
        <w:tc>
          <w:tcPr>
            <w:tcW w:w="180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30" w:lineRule="exact"/>
              <w:ind w:left="40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0"/>
                <w:w w:val="100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5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8"/>
              </w:rPr>
              <w:t>prot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29"/>
                <w:w w:val="118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0"/>
                <w:w w:val="118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75" w:lineRule="exact"/>
              <w:ind w:left="40" w:right="-2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  <w:rPr/>
            <w:r>
              <w:rPr>
                <w:rFonts w:ascii="Times New Roman" w:hAnsi="Times New Roman" w:cs="Times New Roman" w:eastAsia="Times New Roman"/>
                <w:sz w:val="25"/>
                <w:szCs w:val="25"/>
                <w:color w:val="1D1D1D"/>
                <w:spacing w:val="0"/>
                <w:w w:val="100"/>
              </w:rPr>
              <w:t>--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1D1D1D"/>
                <w:spacing w:val="20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80808"/>
                <w:spacing w:val="0"/>
                <w:w w:val="100"/>
              </w:rPr>
              <w:t>tter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80808"/>
                <w:spacing w:val="52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80808"/>
                <w:spacing w:val="0"/>
                <w:w w:val="100"/>
              </w:rPr>
              <w:t>--</w:t>
            </w:r>
            <w:r>
              <w:rPr>
                <w:rFonts w:ascii="Times New Roman" w:hAnsi="Times New Roman" w:cs="Times New Roman" w:eastAsia="Times New Roman"/>
                <w:sz w:val="25"/>
                <w:szCs w:val="25"/>
                <w:color w:val="000000"/>
                <w:spacing w:val="0"/>
                <w:w w:val="100"/>
              </w:rPr>
            </w:r>
          </w:p>
        </w:tc>
        <w:tc>
          <w:tcPr>
            <w:tcW w:w="250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44" w:lineRule="exact"/>
              <w:ind w:left="643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9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2"/>
                <w:w w:val="129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2"/>
              </w:rPr>
              <w:t>premi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4"/>
                <w:w w:val="122"/>
              </w:rPr>
              <w:t>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5E5E5E"/>
                <w:spacing w:val="0"/>
                <w:w w:val="118"/>
              </w:rPr>
              <w:t>r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20" w:after="0" w:line="240" w:lineRule="auto"/>
              <w:ind w:left="643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4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6"/>
                <w:w w:val="124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4"/>
              </w:rPr>
              <w:t>aile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5" w:after="0" w:line="240" w:lineRule="auto"/>
              <w:ind w:left="359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1tpunoÇ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15" w:after="0" w:line="240" w:lineRule="auto"/>
              <w:ind w:left="359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1tt&amp;ptÇ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5" w:after="0" w:line="254" w:lineRule="auto"/>
              <w:ind w:left="669" w:right="29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2"/>
              </w:rPr>
              <w:t>premier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3"/>
              </w:rPr>
              <w:t>plume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271" w:hRule="exact"/>
        </w:trPr>
        <w:tc>
          <w:tcPr>
            <w:tcW w:w="180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37" w:lineRule="exact"/>
              <w:ind w:left="40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0"/>
                <w:w w:val="100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52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1"/>
              </w:rPr>
              <w:t>piram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17"/>
                <w:w w:val="121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0"/>
                <w:w w:val="112"/>
              </w:rPr>
              <w:t>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-41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50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51" w:lineRule="exact"/>
              <w:ind w:left="643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9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1"/>
                <w:w w:val="129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0"/>
              </w:rPr>
              <w:t>pyrami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-37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0"/>
                <w:w w:val="111"/>
              </w:rPr>
              <w:t>d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-39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5"/>
              </w:rPr>
              <w:t>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8" w:after="0" w:line="240" w:lineRule="auto"/>
              <w:ind w:left="359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65"/>
              </w:rPr>
              <w:t>1tUpCX.j..ltÇ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3" w:after="0" w:line="240" w:lineRule="auto"/>
              <w:ind w:left="669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3"/>
              </w:rPr>
              <w:t>pyramide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268" w:hRule="exact"/>
        </w:trPr>
        <w:tc>
          <w:tcPr>
            <w:tcW w:w="180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35" w:lineRule="exact"/>
              <w:ind w:left="40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9"/>
                <w:w w:val="100"/>
              </w:rPr>
              <w:t>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0"/>
                <w:w w:val="100"/>
              </w:rPr>
              <w:t>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313131"/>
                <w:spacing w:val="32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4"/>
              </w:rPr>
              <w:t>rachi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8"/>
                <w:w w:val="124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4"/>
              </w:rPr>
              <w:t>--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50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240" w:lineRule="auto"/>
              <w:ind w:left="643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6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1"/>
                <w:w w:val="126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30"/>
              </w:rPr>
              <w:t>ossat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12"/>
                <w:w w:val="130"/>
              </w:rPr>
              <w:t>u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6E6E6E"/>
                <w:spacing w:val="12"/>
                <w:w w:val="125"/>
              </w:rPr>
              <w:t>r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10"/>
              </w:rPr>
              <w:t>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20" w:after="0" w:line="248" w:lineRule="exact"/>
              <w:ind w:left="369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78"/>
                <w:position w:val="-1"/>
              </w:rPr>
              <w:t>pcx.xtÇ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5" w:after="0" w:line="253" w:lineRule="exact"/>
              <w:ind w:left="669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1D1D1D"/>
                <w:spacing w:val="0"/>
                <w:w w:val="128"/>
              </w:rPr>
              <w:t>rachis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69" w:hRule="exact"/>
        </w:trPr>
        <w:tc>
          <w:tcPr>
            <w:tcW w:w="180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45" w:lineRule="exact"/>
              <w:ind w:left="40" w:right="-2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Pr/>
            <w:r>
              <w:rPr>
                <w:rFonts w:ascii="Times New Roman" w:hAnsi="Times New Roman" w:cs="Times New Roman" w:eastAsia="Times New Roman"/>
                <w:sz w:val="24"/>
                <w:szCs w:val="24"/>
                <w:color w:val="080808"/>
                <w:spacing w:val="0"/>
                <w:w w:val="100"/>
              </w:rPr>
              <w:t>--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080808"/>
                <w:spacing w:val="26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080808"/>
                <w:spacing w:val="0"/>
                <w:w w:val="100"/>
              </w:rPr>
              <w:t>riz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080808"/>
                <w:spacing w:val="31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080808"/>
                <w:spacing w:val="0"/>
                <w:w w:val="106"/>
              </w:rPr>
              <w:t>--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color w:val="000000"/>
                <w:spacing w:val="0"/>
                <w:w w:val="100"/>
              </w:rPr>
            </w:r>
          </w:p>
        </w:tc>
        <w:tc>
          <w:tcPr>
            <w:tcW w:w="250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" w:after="0" w:line="240" w:lineRule="auto"/>
              <w:ind w:left="643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5"/>
              </w:rPr>
              <w:t>de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9"/>
                <w:w w:val="125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5"/>
              </w:rPr>
              <w:t>racine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74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16" w:after="0" w:line="240" w:lineRule="auto"/>
              <w:ind w:left="369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00"/>
              </w:rPr>
              <w:t>ptl;a.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52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>
              <w:spacing w:before="21" w:after="0" w:line="240" w:lineRule="auto"/>
              <w:ind w:left="674" w:right="-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2"/>
                <w:szCs w:val="22"/>
                <w:color w:val="080808"/>
                <w:spacing w:val="0"/>
                <w:w w:val="124"/>
              </w:rPr>
              <w:t>racine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4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0" w:after="0" w:line="240" w:lineRule="auto"/>
        <w:ind w:right="83"/>
        <w:jc w:val="right"/>
        <w:tabs>
          <w:tab w:pos="1500" w:val="left"/>
        </w:tabs>
        <w:rPr>
          <w:rFonts w:ascii="Arial" w:hAnsi="Arial" w:cs="Arial" w:eastAsia="Arial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1D1D1D"/>
          <w:spacing w:val="0"/>
          <w:w w:val="91"/>
          <w:i/>
        </w:rPr>
        <w:t>Pierre</w:t>
      </w:r>
      <w:r>
        <w:rPr>
          <w:rFonts w:ascii="Times New Roman" w:hAnsi="Times New Roman" w:cs="Times New Roman" w:eastAsia="Times New Roman"/>
          <w:sz w:val="17"/>
          <w:szCs w:val="17"/>
          <w:color w:val="1D1D1D"/>
          <w:spacing w:val="1"/>
          <w:w w:val="91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D1D1D"/>
          <w:spacing w:val="0"/>
          <w:w w:val="95"/>
          <w:i/>
        </w:rPr>
        <w:t>TREANTON</w:t>
      </w:r>
      <w:r>
        <w:rPr>
          <w:rFonts w:ascii="Times New Roman" w:hAnsi="Times New Roman" w:cs="Times New Roman" w:eastAsia="Times New Roman"/>
          <w:sz w:val="17"/>
          <w:szCs w:val="17"/>
          <w:color w:val="1D1D1D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1D1D1D"/>
          <w:spacing w:val="0"/>
          <w:w w:val="100"/>
          <w:i/>
        </w:rPr>
      </w:r>
      <w:r>
        <w:rPr>
          <w:rFonts w:ascii="Arial" w:hAnsi="Arial" w:cs="Arial" w:eastAsia="Arial"/>
          <w:sz w:val="23"/>
          <w:szCs w:val="23"/>
          <w:color w:val="080808"/>
          <w:spacing w:val="0"/>
          <w:w w:val="90"/>
          <w:i/>
        </w:rPr>
        <w:t>14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800" w:right="300"/>
        </w:sectPr>
      </w:pPr>
      <w:rPr/>
    </w:p>
    <w:p>
      <w:pPr>
        <w:spacing w:before="73" w:after="0" w:line="351" w:lineRule="exact"/>
        <w:ind w:left="207" w:right="2999"/>
        <w:jc w:val="center"/>
        <w:tabs>
          <w:tab w:pos="2600" w:val="left"/>
          <w:tab w:pos="4800" w:val="left"/>
          <w:tab w:pos="70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/>
        <w:pict>
          <v:group style="position:absolute;margin-left:.719758pt;margin-top:629.160461pt;width:593.560484pt;height:.1pt;mso-position-horizontal-relative:page;mso-position-vertical-relative:page;z-index:-5149" coordorigin="14,12583" coordsize="11871,2">
            <v:shape style="position:absolute;left:14;top:12583;width:11871;height:2" coordorigin="14,12583" coordsize="11871,0" path="m14,12583l11886,12583e" filled="f" stroked="t" strokeweight=".479839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6"/>
          <w:w w:val="100"/>
          <w:position w:val="7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7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>rod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1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7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-31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7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7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rosé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3"/>
        </w:rPr>
        <w:t>poôov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-6"/>
        </w:rPr>
        <w:t>rose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324" w:lineRule="exact"/>
        <w:ind w:left="240" w:right="-20"/>
        <w:jc w:val="left"/>
        <w:tabs>
          <w:tab w:pos="2640" w:val="left"/>
          <w:tab w:pos="4840" w:val="left"/>
          <w:tab w:pos="704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12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32"/>
          <w:w w:val="100"/>
          <w:position w:val="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2"/>
        </w:rPr>
        <w:t>ris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"/>
          <w:w w:val="100"/>
          <w:position w:val="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12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-42"/>
          <w:w w:val="100"/>
          <w:position w:val="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1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12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2"/>
          <w:position w:val="7"/>
        </w:rPr>
        <w:t>ratat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10"/>
          <w:w w:val="122"/>
          <w:position w:val="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F4F"/>
          <w:spacing w:val="6"/>
          <w:w w:val="122"/>
          <w:position w:val="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2"/>
          <w:position w:val="7"/>
        </w:rPr>
        <w:t>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5"/>
          <w:w w:val="122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puooÇ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6"/>
          <w:position w:val="-1"/>
        </w:rPr>
        <w:t>plié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3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343" w:lineRule="exact"/>
        <w:ind w:left="230" w:right="-20"/>
        <w:jc w:val="left"/>
        <w:tabs>
          <w:tab w:pos="2640" w:val="left"/>
          <w:tab w:pos="4840" w:val="left"/>
          <w:tab w:pos="70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1"/>
          <w:w w:val="100"/>
          <w:position w:val="6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6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22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7"/>
          <w:position w:val="6"/>
        </w:rPr>
        <w:t>sapr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7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-36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6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1"/>
        </w:rPr>
        <w:t>pour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"/>
          <w:w w:val="121"/>
          <w:position w:val="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666666"/>
          <w:spacing w:val="14"/>
          <w:w w:val="121"/>
          <w:position w:val="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1"/>
        </w:rPr>
        <w:t>ture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7"/>
          <w:w w:val="121"/>
          <w:position w:val="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72"/>
          <w:position w:val="-3"/>
        </w:rPr>
        <w:t>O'&lt;l.1tpoÇ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6"/>
          <w:position w:val="-7"/>
        </w:rPr>
        <w:t>décomposé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61" w:lineRule="exact"/>
        <w:ind w:left="220" w:right="-20"/>
        <w:jc w:val="left"/>
        <w:tabs>
          <w:tab w:pos="2620" w:val="left"/>
          <w:tab w:pos="4820" w:val="left"/>
          <w:tab w:pos="70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9"/>
          <w:w w:val="100"/>
          <w:position w:val="8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8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3"/>
          <w:w w:val="100"/>
          <w:position w:val="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8"/>
        </w:rPr>
        <w:t>scier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0"/>
          <w:w w:val="118"/>
          <w:position w:val="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255"/>
          <w:position w:val="8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8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8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4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2"/>
        </w:rPr>
        <w:t>sclérosé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83"/>
          <w:position w:val="-2"/>
        </w:rPr>
        <w:t>mcÎI:rtpoÇ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8"/>
          <w:position w:val="-5"/>
        </w:rPr>
        <w:t>dur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63" w:lineRule="exact"/>
        <w:ind w:left="225" w:right="-20"/>
        <w:jc w:val="left"/>
        <w:tabs>
          <w:tab w:pos="2620" w:val="left"/>
          <w:tab w:pos="4820" w:val="left"/>
          <w:tab w:pos="70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7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27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>scif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4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6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5"/>
          <w:position w:val="3"/>
        </w:rPr>
        <w:t>cou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8"/>
          <w:w w:val="115"/>
          <w:position w:val="3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15"/>
          <w:position w:val="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-63"/>
          <w:w w:val="115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70"/>
          <w:position w:val="-1"/>
        </w:rPr>
        <w:t>mcu&lt;p&lt;&gt;Ç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-5"/>
        </w:rPr>
        <w:t>coupe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2" w:lineRule="exact"/>
        <w:ind w:left="216" w:right="-20"/>
        <w:jc w:val="left"/>
        <w:tabs>
          <w:tab w:pos="2620" w:val="left"/>
          <w:tab w:pos="4820" w:val="left"/>
          <w:tab w:pos="70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8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38"/>
          <w:w w:val="100"/>
          <w:position w:val="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7"/>
          <w:position w:val="8"/>
        </w:rPr>
        <w:t>soma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4"/>
          <w:w w:val="127"/>
          <w:position w:val="8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27"/>
          <w:position w:val="8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-69"/>
          <w:w w:val="127"/>
          <w:position w:val="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8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8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6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4"/>
        </w:rPr>
        <w:t>corps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66"/>
          <w:position w:val="0"/>
        </w:rPr>
        <w:t>O'(J)J.te'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-4"/>
        </w:rPr>
        <w:t>corps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84" w:lineRule="exact"/>
        <w:ind w:left="201" w:right="-20"/>
        <w:jc w:val="left"/>
        <w:tabs>
          <w:tab w:pos="2600" w:val="left"/>
          <w:tab w:pos="4820" w:val="left"/>
          <w:tab w:pos="70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8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42"/>
          <w:w w:val="100"/>
          <w:position w:val="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36"/>
          <w:position w:val="8"/>
        </w:rPr>
        <w:t>sor--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8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7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2"/>
        </w:rPr>
        <w:t>amon</w:t>
      </w:r>
      <w:r>
        <w:rPr>
          <w:rFonts w:ascii="Times New Roman" w:hAnsi="Times New Roman" w:cs="Times New Roman" w:eastAsia="Times New Roman"/>
          <w:sz w:val="23"/>
          <w:szCs w:val="23"/>
          <w:color w:val="666666"/>
          <w:spacing w:val="-12"/>
          <w:w w:val="118"/>
          <w:position w:val="2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2"/>
        </w:rPr>
        <w:t>ellement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8"/>
          <w:w w:val="118"/>
          <w:position w:val="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or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1"/>
          <w:w w:val="100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0F0F0F"/>
          <w:spacing w:val="0"/>
          <w:w w:val="100"/>
          <w:i/>
          <w:position w:val="-1"/>
        </w:rPr>
        <w:t>po</w:t>
      </w:r>
      <w:r>
        <w:rPr>
          <w:rFonts w:ascii="Arial" w:hAnsi="Arial" w:cs="Arial" w:eastAsia="Arial"/>
          <w:sz w:val="22"/>
          <w:szCs w:val="22"/>
          <w:color w:val="0F0F0F"/>
          <w:spacing w:val="0"/>
          <w:w w:val="100"/>
          <w:i/>
          <w:position w:val="-1"/>
        </w:rPr>
        <w:tab/>
      </w:r>
      <w:r>
        <w:rPr>
          <w:rFonts w:ascii="Arial" w:hAnsi="Arial" w:cs="Arial" w:eastAsia="Arial"/>
          <w:sz w:val="22"/>
          <w:szCs w:val="22"/>
          <w:color w:val="0F0F0F"/>
          <w:spacing w:val="0"/>
          <w:w w:val="100"/>
          <w:i/>
          <w:position w:val="-1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7"/>
          <w:position w:val="-5"/>
        </w:rPr>
        <w:t>amas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6" w:lineRule="exact"/>
        <w:ind w:left="206" w:right="-20"/>
        <w:jc w:val="left"/>
        <w:tabs>
          <w:tab w:pos="2600" w:val="left"/>
          <w:tab w:pos="4800" w:val="left"/>
          <w:tab w:pos="70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8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28"/>
          <w:w w:val="100"/>
          <w:position w:val="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9"/>
          <w:position w:val="8"/>
        </w:rPr>
        <w:t>spat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7"/>
          <w:w w:val="129"/>
          <w:position w:val="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8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-31"/>
          <w:w w:val="100"/>
          <w:position w:val="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8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8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5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7"/>
          <w:position w:val="3"/>
        </w:rPr>
        <w:t>spat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7"/>
          <w:w w:val="127"/>
          <w:position w:val="3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12"/>
          <w:w w:val="92"/>
          <w:position w:val="3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5"/>
          <w:position w:val="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82"/>
          <w:position w:val="-1"/>
        </w:rPr>
        <w:t>0'1ta.8rt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6"/>
          <w:position w:val="-4"/>
        </w:rPr>
        <w:t>spathe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83" w:lineRule="exact"/>
        <w:ind w:left="192" w:right="-20"/>
        <w:jc w:val="left"/>
        <w:tabs>
          <w:tab w:pos="2600" w:val="left"/>
          <w:tab w:pos="4800" w:val="left"/>
          <w:tab w:pos="70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7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37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7"/>
        </w:rPr>
        <w:t>sperm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0"/>
          <w:w w:val="121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7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-36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7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7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6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2"/>
        </w:rPr>
        <w:t>ensemencer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0'1tepp.a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-4"/>
        </w:rPr>
        <w:t>semence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86" w:lineRule="exact"/>
        <w:ind w:left="192" w:right="-20"/>
        <w:jc w:val="left"/>
        <w:tabs>
          <w:tab w:pos="2600" w:val="left"/>
          <w:tab w:pos="4800" w:val="left"/>
          <w:tab w:pos="70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8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4"/>
          <w:w w:val="100"/>
          <w:position w:val="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8"/>
        </w:rPr>
        <w:t>sfer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4"/>
          <w:w w:val="100"/>
          <w:position w:val="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8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-36"/>
          <w:w w:val="100"/>
          <w:position w:val="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8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8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2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4"/>
        </w:rPr>
        <w:t>sphérique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o&lt;pcupa.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4"/>
          <w:position w:val="-3"/>
        </w:rPr>
        <w:t>globe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80" w:lineRule="exact"/>
        <w:ind w:left="182" w:right="-20"/>
        <w:jc w:val="left"/>
        <w:tabs>
          <w:tab w:pos="2580" w:val="left"/>
          <w:tab w:pos="4780" w:val="left"/>
          <w:tab w:pos="70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9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5"/>
          <w:position w:val="6"/>
        </w:rPr>
        <w:t>spir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"/>
          <w:w w:val="125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6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2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0"/>
          <w:position w:val="4"/>
        </w:rPr>
        <w:t>spira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1"/>
          <w:w w:val="120"/>
          <w:position w:val="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F4F4F"/>
          <w:spacing w:val="0"/>
          <w:w w:val="120"/>
          <w:position w:val="4"/>
        </w:rPr>
        <w:t>é</w:t>
      </w:r>
      <w:r>
        <w:rPr>
          <w:rFonts w:ascii="Times New Roman" w:hAnsi="Times New Roman" w:cs="Times New Roman" w:eastAsia="Times New Roman"/>
          <w:sz w:val="23"/>
          <w:szCs w:val="23"/>
          <w:color w:val="4F4F4F"/>
          <w:spacing w:val="-69"/>
          <w:w w:val="120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F4F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4F4F4F"/>
          <w:spacing w:val="0"/>
          <w:w w:val="100"/>
          <w:position w:val="4"/>
        </w:rPr>
      </w:r>
      <w:r>
        <w:rPr>
          <w:rFonts w:ascii="Arial" w:hAnsi="Arial" w:cs="Arial" w:eastAsia="Arial"/>
          <w:sz w:val="15"/>
          <w:szCs w:val="15"/>
          <w:color w:val="0F0F0F"/>
          <w:spacing w:val="0"/>
          <w:w w:val="100"/>
          <w:position w:val="-1"/>
        </w:rPr>
        <w:t>0'1tê1.pa.</w:t>
      </w:r>
      <w:r>
        <w:rPr>
          <w:rFonts w:ascii="Arial" w:hAnsi="Arial" w:cs="Arial" w:eastAsia="Arial"/>
          <w:sz w:val="15"/>
          <w:szCs w:val="15"/>
          <w:color w:val="0F0F0F"/>
          <w:spacing w:val="-9"/>
          <w:w w:val="100"/>
          <w:position w:val="-1"/>
        </w:rPr>
        <w:t> </w:t>
      </w:r>
      <w:r>
        <w:rPr>
          <w:rFonts w:ascii="Arial" w:hAnsi="Arial" w:cs="Arial" w:eastAsia="Arial"/>
          <w:sz w:val="15"/>
          <w:szCs w:val="15"/>
          <w:color w:val="0F0F0F"/>
          <w:spacing w:val="0"/>
          <w:w w:val="100"/>
          <w:position w:val="-1"/>
        </w:rPr>
        <w:tab/>
      </w:r>
      <w:r>
        <w:rPr>
          <w:rFonts w:ascii="Arial" w:hAnsi="Arial" w:cs="Arial" w:eastAsia="Arial"/>
          <w:sz w:val="15"/>
          <w:szCs w:val="15"/>
          <w:color w:val="0F0F0F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2"/>
          <w:position w:val="-3"/>
        </w:rPr>
        <w:t>spirale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5" w:lineRule="exact"/>
        <w:ind w:left="177" w:right="-20"/>
        <w:jc w:val="left"/>
        <w:tabs>
          <w:tab w:pos="2580" w:val="left"/>
          <w:tab w:pos="4780" w:val="left"/>
          <w:tab w:pos="698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32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3"/>
          <w:position w:val="6"/>
        </w:rPr>
        <w:t>spor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"/>
          <w:w w:val="123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-31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6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4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4"/>
        </w:rPr>
        <w:t>spore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0'7topa.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-4"/>
        </w:rPr>
        <w:t>semence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61" w:lineRule="exact"/>
        <w:ind w:left="172" w:right="-20"/>
        <w:jc w:val="left"/>
        <w:tabs>
          <w:tab w:pos="2580" w:val="left"/>
          <w:tab w:pos="4780" w:val="left"/>
          <w:tab w:pos="698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38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4"/>
          <w:position w:val="5"/>
        </w:rPr>
        <w:t>stach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8"/>
          <w:w w:val="124"/>
          <w:position w:val="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5"/>
        </w:rPr>
        <w:t>--</w:t>
        <w:tab/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5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>épi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10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cr'ta.xuÇ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7"/>
          <w:position w:val="-3"/>
        </w:rPr>
        <w:t>épi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67" w:lineRule="exact"/>
        <w:ind w:left="168" w:right="-20"/>
        <w:jc w:val="left"/>
        <w:tabs>
          <w:tab w:pos="2580" w:val="left"/>
          <w:tab w:pos="4780" w:val="left"/>
          <w:tab w:pos="698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2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3"/>
          <w:position w:val="6"/>
        </w:rPr>
        <w:t>stal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6"/>
          <w:w w:val="123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-47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6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5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6"/>
          <w:position w:val="3"/>
        </w:rPr>
        <w:t>pote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8"/>
          <w:w w:val="116"/>
          <w:position w:val="3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16"/>
          <w:position w:val="3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-61"/>
          <w:w w:val="116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>crta.ÂtS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-4"/>
        </w:rPr>
        <w:t>pieu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6" w:lineRule="exact"/>
        <w:ind w:left="158" w:right="-20"/>
        <w:jc w:val="left"/>
        <w:tabs>
          <w:tab w:pos="2560" w:val="left"/>
          <w:tab w:pos="4780" w:val="left"/>
          <w:tab w:pos="698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38"/>
          <w:position w:val="7"/>
        </w:rPr>
        <w:t>--stem--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élevé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14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crnuuov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-3"/>
        </w:rPr>
        <w:t>couronne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68" w:lineRule="exact"/>
        <w:ind w:left="158" w:right="-20"/>
        <w:jc w:val="left"/>
        <w:tabs>
          <w:tab w:pos="2560" w:val="left"/>
          <w:tab w:pos="4760" w:val="left"/>
          <w:tab w:pos="698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7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5"/>
          <w:position w:val="6"/>
        </w:rPr>
        <w:t>ster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25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7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0"/>
          <w:position w:val="3"/>
        </w:rPr>
        <w:t>d'étriqué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cm:voÇ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-3"/>
        </w:rPr>
        <w:t>étroit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5" w:lineRule="exact"/>
        <w:ind w:left="153" w:right="-20"/>
        <w:jc w:val="left"/>
        <w:tabs>
          <w:tab w:pos="2560" w:val="left"/>
          <w:tab w:pos="4760" w:val="left"/>
          <w:tab w:pos="696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3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2"/>
          <w:position w:val="6"/>
        </w:rPr>
        <w:t>sticc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9"/>
          <w:w w:val="122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1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3"/>
        </w:rPr>
        <w:t>rangé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>crnxoÇ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4"/>
          <w:position w:val="-3"/>
        </w:rPr>
        <w:t>rang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6" w:lineRule="exact"/>
        <w:ind w:left="148" w:right="-20"/>
        <w:jc w:val="left"/>
        <w:tabs>
          <w:tab w:pos="2560" w:val="left"/>
          <w:tab w:pos="4760" w:val="left"/>
          <w:tab w:pos="696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2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5"/>
          <w:position w:val="6"/>
        </w:rPr>
        <w:t>stigm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9"/>
          <w:w w:val="115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7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7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9"/>
          <w:position w:val="3"/>
        </w:rPr>
        <w:t>marqu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8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3"/>
        </w:rPr>
        <w:t>é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-52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65"/>
          <w:position w:val="-3"/>
        </w:rPr>
        <w:t>O''tt'YJ!&lt;l.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2"/>
          <w:position w:val="-3"/>
        </w:rPr>
        <w:t>tatoué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6" w:lineRule="exact"/>
        <w:ind w:left="144" w:right="-20"/>
        <w:jc w:val="left"/>
        <w:tabs>
          <w:tab w:pos="2540" w:val="left"/>
          <w:tab w:pos="4760" w:val="left"/>
          <w:tab w:pos="696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37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6"/>
        </w:rPr>
        <w:t>stom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18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-31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6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6"/>
          <w:position w:val="3"/>
        </w:rPr>
        <w:t>ouver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3"/>
          <w:w w:val="116"/>
          <w:position w:val="3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15"/>
          <w:w w:val="116"/>
          <w:position w:val="3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6"/>
          <w:position w:val="3"/>
        </w:rPr>
        <w:t>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65"/>
          <w:w w:val="116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56"/>
          <w:position w:val="-1"/>
        </w:rPr>
        <w:t>O'"COJ.!Ct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0"/>
          <w:position w:val="-2"/>
        </w:rPr>
        <w:t>bouche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93" w:lineRule="exact"/>
        <w:ind w:left="139" w:right="-20"/>
        <w:jc w:val="left"/>
        <w:tabs>
          <w:tab w:pos="2540" w:val="left"/>
          <w:tab w:pos="4740" w:val="left"/>
          <w:tab w:pos="696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8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3"/>
          <w:position w:val="7"/>
        </w:rPr>
        <w:t>step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23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6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7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4"/>
        </w:rPr>
        <w:t>enrou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7"/>
          <w:w w:val="118"/>
          <w:position w:val="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F4F4F"/>
          <w:spacing w:val="0"/>
          <w:w w:val="118"/>
          <w:position w:val="4"/>
        </w:rPr>
        <w:t>é</w:t>
      </w:r>
      <w:r>
        <w:rPr>
          <w:rFonts w:ascii="Times New Roman" w:hAnsi="Times New Roman" w:cs="Times New Roman" w:eastAsia="Times New Roman"/>
          <w:sz w:val="23"/>
          <w:szCs w:val="23"/>
          <w:color w:val="4F4F4F"/>
          <w:spacing w:val="-65"/>
          <w:w w:val="118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F4F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4F4F4F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80"/>
          <w:position w:val="1"/>
        </w:rPr>
        <w:t>O'tp81t'tOÇ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-1"/>
        </w:rPr>
        <w:t>spirale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8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4" w:lineRule="exact"/>
        <w:ind w:left="129" w:right="-20"/>
        <w:jc w:val="left"/>
        <w:tabs>
          <w:tab w:pos="2540" w:val="left"/>
          <w:tab w:pos="4740" w:val="left"/>
          <w:tab w:pos="6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9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tall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2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53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0"/>
          <w:position w:val="1"/>
        </w:rPr>
        <w:t>thalle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62"/>
          <w:position w:val="-2"/>
        </w:rPr>
        <w:t>O''t&lt;l.À.À.OÇ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0"/>
          <w:position w:val="-5"/>
        </w:rPr>
        <w:t>manche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0" w:lineRule="exact"/>
        <w:ind w:left="134" w:right="-20"/>
        <w:jc w:val="left"/>
        <w:tabs>
          <w:tab w:pos="2540" w:val="left"/>
          <w:tab w:pos="4740" w:val="left"/>
          <w:tab w:pos="6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7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5"/>
        </w:rPr>
        <w:t>tece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2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7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4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30"/>
          <w:position w:val="3"/>
        </w:rPr>
        <w:t>capsuk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31"/>
          <w:szCs w:val="31"/>
          <w:color w:val="0F0F0F"/>
          <w:spacing w:val="-2"/>
          <w:w w:val="82"/>
          <w:position w:val="0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75"/>
          <w:position w:val="-4"/>
        </w:rPr>
        <w:t>1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-77"/>
          <w:w w:val="75"/>
          <w:position w:val="-4"/>
        </w:rPr>
        <w:t>1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-39"/>
          <w:w w:val="127"/>
          <w:position w:val="-4"/>
        </w:rPr>
        <w:t>: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72"/>
          <w:position w:val="-4"/>
        </w:rPr>
        <w:t>11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4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4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4"/>
          <w:position w:val="-2"/>
        </w:rPr>
        <w:t>boîte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61" w:lineRule="exact"/>
        <w:ind w:left="124" w:right="-20"/>
        <w:jc w:val="left"/>
        <w:tabs>
          <w:tab w:pos="2520" w:val="left"/>
          <w:tab w:pos="4740" w:val="left"/>
          <w:tab w:pos="6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1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5"/>
        </w:rPr>
        <w:t>tom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8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5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7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6"/>
          <w:position w:val="3"/>
        </w:rPr>
        <w:t>décou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2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0"/>
          <w:w w:val="107"/>
          <w:position w:val="3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83838"/>
          <w:spacing w:val="-41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52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65"/>
          <w:position w:val="-1"/>
        </w:rPr>
        <w:t>"COJ.!OÇ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3"/>
          <w:position w:val="-2"/>
        </w:rPr>
        <w:t>tranche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4" w:lineRule="exact"/>
        <w:ind w:left="120" w:right="-20"/>
        <w:jc w:val="left"/>
        <w:tabs>
          <w:tab w:pos="2520" w:val="left"/>
          <w:tab w:pos="4740" w:val="left"/>
          <w:tab w:pos="6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262626"/>
          <w:spacing w:val="42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6"/>
        </w:rPr>
        <w:t>trem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8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1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6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3"/>
        </w:rPr>
        <w:t>ouver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6"/>
          <w:w w:val="118"/>
          <w:position w:val="3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F4F"/>
          <w:spacing w:val="0"/>
          <w:w w:val="109"/>
          <w:position w:val="3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F4F4F"/>
          <w:spacing w:val="-4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25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69"/>
          <w:position w:val="-3"/>
        </w:rPr>
        <w:t>'tP'tJJ.!Ct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-1"/>
        </w:rPr>
        <w:t>ouvert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8" w:lineRule="exact"/>
        <w:ind w:left="120" w:right="-20"/>
        <w:jc w:val="left"/>
        <w:tabs>
          <w:tab w:pos="2520" w:val="left"/>
          <w:tab w:pos="4740" w:val="left"/>
          <w:tab w:pos="6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5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9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5"/>
        </w:rPr>
        <w:t>til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2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5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46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5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3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43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3"/>
        </w:rPr>
        <w:t>enflé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17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75"/>
          <w:position w:val="0"/>
        </w:rPr>
        <w:t>'tUÂ.oÇ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-2"/>
        </w:rPr>
        <w:t>protubérance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306" w:lineRule="exact"/>
        <w:ind w:left="115" w:right="-20"/>
        <w:jc w:val="left"/>
        <w:tabs>
          <w:tab w:pos="2520" w:val="left"/>
          <w:tab w:pos="4740" w:val="left"/>
          <w:tab w:pos="69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6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6"/>
        </w:rPr>
        <w:t>tip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31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6"/>
        </w:rPr>
        <w:t>--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59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6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  <w:position w:val="6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7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3"/>
          <w:position w:val="4"/>
        </w:rPr>
        <w:t>exem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3"/>
          <w:w w:val="113"/>
          <w:position w:val="4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F4F4F"/>
          <w:spacing w:val="12"/>
          <w:w w:val="92"/>
          <w:position w:val="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8"/>
          <w:position w:val="4"/>
        </w:rPr>
        <w:t>aire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74"/>
          <w:position w:val="2"/>
        </w:rPr>
        <w:t>'t'(KOÇ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4"/>
          <w:position w:val="-1"/>
        </w:rPr>
        <w:t>modèle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18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37" w:lineRule="exact"/>
        <w:ind w:left="110" w:right="-20"/>
        <w:jc w:val="left"/>
        <w:tabs>
          <w:tab w:pos="2520" w:val="left"/>
          <w:tab w:pos="4720" w:val="left"/>
          <w:tab w:pos="6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30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4"/>
        </w:rPr>
        <w:t>zig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18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4"/>
        </w:rPr>
        <w:t>--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-50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21"/>
          <w:position w:val="3"/>
        </w:rPr>
        <w:t>paire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>ÇuyoÇ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7"/>
          <w:position w:val="-2"/>
        </w:rPr>
        <w:t>couple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1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3" w:after="0" w:line="240" w:lineRule="auto"/>
        <w:ind w:right="99"/>
        <w:jc w:val="right"/>
        <w:rPr>
          <w:rFonts w:ascii="Arial" w:hAnsi="Arial" w:cs="Arial" w:eastAsia="Arial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0"/>
          <w:w w:val="100"/>
          <w:i/>
        </w:rPr>
        <w:t>Pierre</w:t>
      </w:r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3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0"/>
          <w:w w:val="100"/>
          <w:i/>
        </w:rPr>
        <w:t>1'REANTON</w:t>
      </w:r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0"/>
          <w:w w:val="100"/>
          <w:i/>
        </w:rPr>
        <w:t>    </w:t>
      </w:r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23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0F0F0F"/>
          <w:spacing w:val="0"/>
          <w:w w:val="105"/>
          <w:i/>
        </w:rPr>
        <w:t>15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jc w:val="right"/>
        <w:spacing w:after="0"/>
        <w:sectPr>
          <w:pgSz w:w="11900" w:h="16840"/>
          <w:pgMar w:top="1440" w:bottom="0" w:left="840" w:right="480"/>
        </w:sectPr>
      </w:pPr>
      <w:rPr/>
    </w:p>
    <w:p>
      <w:pPr>
        <w:spacing w:before="79" w:after="0" w:line="318" w:lineRule="exact"/>
        <w:ind w:left="4393" w:right="1797" w:firstLine="-1161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0"/>
          <w:w w:val="100"/>
        </w:rPr>
        <w:t>NOMI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0"/>
          <w:w w:val="100"/>
        </w:rPr>
        <w:t>CORSI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0"/>
          <w:w w:val="100"/>
        </w:rPr>
        <w:t>FUNGHI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0"/>
          <w:w w:val="100"/>
        </w:rPr>
        <w:t>(Cun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0"/>
          <w:w w:val="105"/>
        </w:rPr>
        <w:t>Riserva)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0"/>
          <w:w w:val="106"/>
        </w:rPr>
        <w:t>RICAPITULAZIONE</w:t>
      </w:r>
      <w:r>
        <w:rPr>
          <w:rFonts w:ascii="Times New Roman" w:hAnsi="Times New Roman" w:cs="Times New Roman" w:eastAsia="Times New Roman"/>
          <w:sz w:val="28"/>
          <w:szCs w:val="28"/>
          <w:color w:val="000000"/>
          <w:spacing w:val="0"/>
          <w:w w:val="100"/>
        </w:rPr>
      </w:r>
    </w:p>
    <w:p>
      <w:pPr>
        <w:spacing w:before="1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jc w:val="left"/>
        <w:spacing w:after="0"/>
        <w:sectPr>
          <w:pgSz w:w="11900" w:h="16840"/>
          <w:pgMar w:top="960" w:bottom="280" w:left="1440" w:right="400"/>
        </w:sectPr>
      </w:pPr>
      <w:rPr/>
    </w:p>
    <w:p>
      <w:pPr>
        <w:spacing w:before="35" w:after="0" w:line="241" w:lineRule="auto"/>
        <w:ind w:left="264" w:right="370" w:firstLine="8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173.561172pt;margin-top:117.498413pt;width:.1pt;height:37.206304pt;mso-position-horizontal-relative:page;mso-position-vertical-relative:paragraph;z-index:-5147" coordorigin="3471,2350" coordsize="2,744">
            <v:shape style="position:absolute;left:3471;top:2350;width:2;height:744" coordorigin="3471,2350" coordsize="0,744" path="m3471,3094l3471,2350e" filled="f" stroked="t" strokeweight="1.170338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5"/>
        </w:rPr>
        <w:t>ALBITRELLA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7"/>
        </w:rPr>
        <w:t>(1)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5"/>
        </w:rPr>
        <w:t>ALBITROZZU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AMAD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-6"/>
          <w:w w:val="10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5"/>
        </w:rPr>
        <w:t>ARBITRELLA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5"/>
        </w:rPr>
        <w:t>ASPERULA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6"/>
          <w:w w:val="100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VISGHJULELLU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10"/>
          <w:w w:val="100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VISGIULELLU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BAVISGIULU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BELLUSTURZU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7"/>
        </w:rPr>
        <w:t>BERLINU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7"/>
        </w:rPr>
        <w:t>BULETRU(2)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2"/>
        </w:rPr>
        <w:t>BULETRU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2"/>
        </w:rPr>
        <w:t>BULETRU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CANTARELLU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CAPELLINA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3" w:after="0" w:line="247" w:lineRule="exact"/>
        <w:ind w:left="259" w:right="-73"/>
        <w:jc w:val="left"/>
        <w:tabs>
          <w:tab w:pos="242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7"/>
          <w:position w:val="-1"/>
        </w:rPr>
        <w:t>CAPELLU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2"/>
          <w:w w:val="97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  <w:position w:val="-1"/>
        </w:rPr>
        <w:t>di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2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position w:val="-1"/>
        </w:rPr>
        <w:t>mortu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54"/>
          <w:i/>
          <w:position w:val="-1"/>
        </w:rPr>
        <w:t>1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208" w:lineRule="exact"/>
        <w:ind w:left="255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7"/>
        </w:rPr>
        <w:t>CAPELLU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8"/>
          <w:w w:val="97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mortu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4" w:after="0" w:line="261" w:lineRule="exact"/>
        <w:ind w:left="255" w:right="-20"/>
        <w:jc w:val="left"/>
        <w:tabs>
          <w:tab w:pos="198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position w:val="-2"/>
        </w:rPr>
        <w:t>CAPINERU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position w:val="-2"/>
        </w:rPr>
      </w:r>
      <w:r>
        <w:rPr>
          <w:rFonts w:ascii="Arial" w:hAnsi="Arial" w:cs="Arial" w:eastAsia="Arial"/>
          <w:sz w:val="24"/>
          <w:szCs w:val="24"/>
          <w:color w:val="0C0C0C"/>
          <w:spacing w:val="0"/>
          <w:w w:val="52"/>
          <w:position w:val="-2"/>
        </w:rPr>
        <w:t>1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99" w:lineRule="exact"/>
        <w:ind w:left="250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position w:val="1"/>
        </w:rPr>
        <w:t>CAPINERU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23" w:lineRule="exact"/>
        <w:ind w:left="245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2"/>
        </w:rPr>
        <w:t>CAPPELETIA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" w:after="0" w:line="232" w:lineRule="exact"/>
        <w:ind w:left="241" w:right="793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CAPPELLEITA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CARDIOLU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CASPIGNOLU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27" w:lineRule="exact"/>
        <w:ind w:left="236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CHIAVAGIDU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22" w:after="0" w:line="195" w:lineRule="auto"/>
        <w:ind w:left="227" w:right="906" w:firstLine="5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CHIAVAGIDU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 </w:t>
      </w:r>
      <w:r>
        <w:rPr>
          <w:rFonts w:ascii="Arial" w:hAnsi="Arial" w:cs="Arial" w:eastAsia="Arial"/>
          <w:sz w:val="27"/>
          <w:szCs w:val="27"/>
          <w:color w:val="0C0C0C"/>
          <w:spacing w:val="0"/>
          <w:w w:val="100"/>
        </w:rPr>
        <w:t>cmoruu</w:t>
      </w:r>
      <w:r>
        <w:rPr>
          <w:rFonts w:ascii="Arial" w:hAnsi="Arial" w:cs="Arial" w:eastAsia="Arial"/>
          <w:sz w:val="27"/>
          <w:szCs w:val="27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CIMBALU(3)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51" w:after="0" w:line="240" w:lineRule="auto"/>
        <w:ind w:left="217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CITR1NA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7" w:after="0" w:line="240" w:lineRule="auto"/>
        <w:ind w:left="203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COCCA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23" w:lineRule="exact"/>
        <w:ind w:left="198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7"/>
        </w:rPr>
        <w:t>CORNA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5"/>
          <w:w w:val="9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Dl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BUNDANZA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5" w:after="0" w:line="212" w:lineRule="auto"/>
        <w:ind w:left="189" w:right="134" w:firstLine="-5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CORNA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9"/>
          <w:w w:val="96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1"/>
        </w:rPr>
        <w:t>DI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-34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0"/>
        </w:rPr>
        <w:t>BUNDUNZA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C0C0C"/>
          <w:spacing w:val="0"/>
          <w:w w:val="102"/>
        </w:rPr>
        <w:t>OENtEILO</w:t>
      </w:r>
      <w:r>
        <w:rPr>
          <w:rFonts w:ascii="Times New Roman" w:hAnsi="Times New Roman" w:cs="Times New Roman" w:eastAsia="Times New Roman"/>
          <w:sz w:val="23"/>
          <w:szCs w:val="23"/>
          <w:color w:val="0C0C0C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ERBADROZZULI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7" w:after="0" w:line="219" w:lineRule="auto"/>
        <w:ind w:left="189" w:right="626" w:firstLine="-5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ERBADROZZULU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EF,BIDOZZO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  <w:t>ERBIDROZZU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ERBITRU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6" w:lineRule="exact"/>
        <w:ind w:left="198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ESCA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40" w:lineRule="auto"/>
        <w:ind w:left="189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FERLAGHJU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2" w:after="0" w:line="240" w:lineRule="auto"/>
        <w:ind w:left="180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Courier New" w:hAnsi="Courier New" w:cs="Courier New" w:eastAsia="Courier New"/>
          <w:sz w:val="25"/>
          <w:szCs w:val="25"/>
          <w:color w:val="0C0C0C"/>
          <w:spacing w:val="0"/>
          <w:w w:val="100"/>
        </w:rPr>
        <w:t>FER</w:t>
      </w:r>
      <w:r>
        <w:rPr>
          <w:rFonts w:ascii="Courier New" w:hAnsi="Courier New" w:cs="Courier New" w:eastAsia="Courier New"/>
          <w:sz w:val="25"/>
          <w:szCs w:val="25"/>
          <w:color w:val="0C0C0C"/>
          <w:spacing w:val="-19"/>
          <w:w w:val="100"/>
        </w:rPr>
        <w:t>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42" w:after="0" w:line="231" w:lineRule="exact"/>
        <w:ind w:left="17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Arial" w:hAnsi="Arial" w:cs="Arial" w:eastAsia="Arial"/>
          <w:sz w:val="20"/>
          <w:szCs w:val="20"/>
          <w:color w:val="0C0C0C"/>
          <w:spacing w:val="0"/>
          <w:w w:val="100"/>
          <w:position w:val="-4"/>
        </w:rPr>
        <w:t>FERULINU</w:t>
      </w:r>
      <w:r>
        <w:rPr>
          <w:rFonts w:ascii="Arial" w:hAnsi="Arial" w:cs="Arial" w:eastAsia="Arial"/>
          <w:sz w:val="20"/>
          <w:szCs w:val="20"/>
          <w:color w:val="0C0C0C"/>
          <w:spacing w:val="0"/>
          <w:w w:val="100"/>
          <w:position w:val="-4"/>
        </w:rPr>
        <w:t>  </w:t>
      </w:r>
      <w:r>
        <w:rPr>
          <w:rFonts w:ascii="Arial" w:hAnsi="Arial" w:cs="Arial" w:eastAsia="Arial"/>
          <w:sz w:val="20"/>
          <w:szCs w:val="20"/>
          <w:color w:val="0C0C0C"/>
          <w:spacing w:val="47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C0C0C"/>
          <w:spacing w:val="0"/>
          <w:w w:val="52"/>
          <w:position w:val="-4"/>
        </w:rPr>
        <w:t>1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59" w:lineRule="exact"/>
        <w:ind w:left="166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0C0C0C"/>
          <w:spacing w:val="0"/>
          <w:w w:val="104"/>
          <w:position w:val="1"/>
        </w:rPr>
        <w:t>FERULINU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8" w:after="0" w:line="225" w:lineRule="auto"/>
        <w:ind w:left="133" w:right="841" w:firstLine="28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Arial" w:hAnsi="Arial" w:cs="Arial" w:eastAsia="Arial"/>
          <w:sz w:val="20"/>
          <w:szCs w:val="20"/>
          <w:color w:val="0C0C0C"/>
          <w:spacing w:val="0"/>
          <w:w w:val="104"/>
        </w:rPr>
        <w:t>FERULINU</w:t>
      </w:r>
      <w:r>
        <w:rPr>
          <w:rFonts w:ascii="Arial" w:hAnsi="Arial" w:cs="Arial" w:eastAsia="Arial"/>
          <w:sz w:val="20"/>
          <w:szCs w:val="20"/>
          <w:color w:val="0C0C0C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FILLET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2"/>
          <w:w w:val="100"/>
        </w:rPr>
        <w:t>T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  <w:t>ANIU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C0C0C"/>
          <w:spacing w:val="0"/>
          <w:w w:val="111"/>
        </w:rPr>
        <w:t>FI</w:t>
      </w:r>
      <w:r>
        <w:rPr>
          <w:rFonts w:ascii="Arial" w:hAnsi="Arial" w:cs="Arial" w:eastAsia="Arial"/>
          <w:sz w:val="21"/>
          <w:szCs w:val="21"/>
          <w:color w:val="0C0C0C"/>
          <w:spacing w:val="-29"/>
          <w:w w:val="111"/>
        </w:rPr>
        <w:t>N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GU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FRANCELLULA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FRANCULELLO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GU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5" w:lineRule="exact"/>
        <w:ind w:left="128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7"/>
          <w:w w:val="100"/>
        </w:rPr>
        <w:t>N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GU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4" w:after="0" w:line="228" w:lineRule="exact"/>
        <w:ind w:left="124" w:right="627" w:firstLine="5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7"/>
        </w:rPr>
        <w:t>FUNGU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4"/>
          <w:w w:val="9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CAPRA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FUNZU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4" w:after="0" w:line="232" w:lineRule="auto"/>
        <w:ind w:left="114" w:right="819" w:firstLine="14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Arial" w:hAnsi="Arial" w:cs="Arial" w:eastAsia="Arial"/>
          <w:sz w:val="20"/>
          <w:szCs w:val="20"/>
          <w:color w:val="0C0C0C"/>
          <w:spacing w:val="0"/>
          <w:w w:val="105"/>
        </w:rPr>
        <w:t>GALI.:EITU</w:t>
      </w:r>
      <w:r>
        <w:rPr>
          <w:rFonts w:ascii="Arial" w:hAnsi="Arial" w:cs="Arial" w:eastAsia="Arial"/>
          <w:sz w:val="20"/>
          <w:szCs w:val="20"/>
          <w:color w:val="0C0C0C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GALLICULA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GALLICULA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0C0C0C"/>
          <w:spacing w:val="0"/>
          <w:w w:val="100"/>
        </w:rPr>
        <w:t>GALLINA</w:t>
      </w:r>
      <w:r>
        <w:rPr>
          <w:rFonts w:ascii="Arial" w:hAnsi="Arial" w:cs="Arial" w:eastAsia="Arial"/>
          <w:sz w:val="20"/>
          <w:szCs w:val="20"/>
          <w:color w:val="0C0C0C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0C0C0C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8C8C8C"/>
          <w:spacing w:val="0"/>
          <w:w w:val="70"/>
        </w:rPr>
        <w:t>.</w:t>
      </w:r>
      <w:r>
        <w:rPr>
          <w:rFonts w:ascii="Arial" w:hAnsi="Arial" w:cs="Arial" w:eastAsia="Arial"/>
          <w:sz w:val="20"/>
          <w:szCs w:val="20"/>
          <w:color w:val="8C8C8C"/>
          <w:spacing w:val="0"/>
          <w:w w:val="7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GALLINELLA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0C0C0C"/>
          <w:spacing w:val="0"/>
          <w:w w:val="105"/>
        </w:rPr>
        <w:t>GALLINELLA</w:t>
      </w:r>
      <w:r>
        <w:rPr>
          <w:rFonts w:ascii="Arial" w:hAnsi="Arial" w:cs="Arial" w:eastAsia="Arial"/>
          <w:sz w:val="20"/>
          <w:szCs w:val="20"/>
          <w:color w:val="0C0C0C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GALLIOSTURZU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46" w:after="0" w:line="227" w:lineRule="auto"/>
        <w:ind w:left="225" w:right="1228" w:firstLine="14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Hygrophore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0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russule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Hygrophore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5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russule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Amadou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Hygrophore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russule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Asperule?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3" w:after="0" w:line="228" w:lineRule="auto"/>
        <w:ind w:left="192" w:right="698" w:firstLine="28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Chanterelle=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Girolle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5"/>
        </w:rPr>
        <w:t>Chantcrd!c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-27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  <w:t>girolle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Coulemelle,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5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lépiote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2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élevée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7"/>
        </w:rPr>
        <w:t>Chanterelle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2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=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Girolle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Pleurote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3" w:after="0" w:line="232" w:lineRule="exact"/>
        <w:ind w:left="183" w:right="-56" w:firstLine="9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Amanite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des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5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Césars,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0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Oronge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15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tue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9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mouche,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2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fuusse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oronge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Bolet,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Cèpe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51" w:lineRule="exact"/>
        <w:ind w:left="183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w w:val="96"/>
          <w:position w:val="1"/>
        </w:rPr>
        <w:t>Chanterelle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25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0"/>
          <w:w w:val="79"/>
          <w:position w:val="1"/>
        </w:rPr>
        <w:t>=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-31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position w:val="1"/>
        </w:rPr>
        <w:t>Girolle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22" w:lineRule="exact"/>
        <w:ind w:left="1706" w:right="1183"/>
        <w:jc w:val="center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12"/>
        </w:rPr>
        <w:t>?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23" w:lineRule="exact"/>
        <w:ind w:left="164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7"/>
        </w:rPr>
        <w:t>Lépiote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4"/>
          <w:w w:val="9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mortelle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2" w:lineRule="exact"/>
        <w:ind w:left="164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7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8"/>
          <w:w w:val="9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mortelle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10" w:lineRule="exact"/>
        <w:ind w:left="159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8"/>
          <w:position w:val="-2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5"/>
          <w:w w:val="98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position w:val="-2"/>
        </w:rPr>
        <w:t>Tête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9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position w:val="-2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21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position w:val="-2"/>
        </w:rPr>
        <w:t>nègre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78" w:lineRule="exact"/>
        <w:ind w:left="154" w:right="-20"/>
        <w:jc w:val="left"/>
        <w:rPr>
          <w:rFonts w:ascii="Times New Roman" w:hAnsi="Times New Roman" w:cs="Times New Roman" w:eastAsia="Times New Roman"/>
          <w:sz w:val="30"/>
          <w:szCs w:val="30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position w:val="1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2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30"/>
          <w:szCs w:val="30"/>
          <w:color w:val="0C0C0C"/>
          <w:spacing w:val="0"/>
          <w:w w:val="69"/>
          <w:position w:val="1"/>
        </w:rPr>
        <w:t>amer</w:t>
      </w:r>
      <w:r>
        <w:rPr>
          <w:rFonts w:ascii="Times New Roman" w:hAnsi="Times New Roman" w:cs="Times New Roman" w:eastAsia="Times New Roman"/>
          <w:sz w:val="30"/>
          <w:szCs w:val="30"/>
          <w:color w:val="000000"/>
          <w:spacing w:val="0"/>
          <w:w w:val="100"/>
          <w:position w:val="0"/>
        </w:rPr>
      </w:r>
    </w:p>
    <w:p>
      <w:pPr>
        <w:spacing w:before="0" w:after="0" w:line="214" w:lineRule="exact"/>
        <w:ind w:left="159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Coulemelle,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8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lépiote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3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élevée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2" w:lineRule="exact"/>
        <w:ind w:left="154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Coulemelle,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5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lépiote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3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élevée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28" w:lineRule="exact"/>
        <w:ind w:left="145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Pleurote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4" w:after="0" w:line="228" w:lineRule="exact"/>
        <w:ind w:left="136" w:right="1345" w:firstLine="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Calilrcltome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3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23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3"/>
        </w:rPr>
        <w:t>chou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4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fleur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18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chou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5"/>
          <w:w w:val="9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10"/>
        </w:rPr>
        <w:t>fleur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47" w:lineRule="exact"/>
        <w:ind w:left="136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w w:val="97"/>
          <w:position w:val="1"/>
        </w:rPr>
        <w:t>Chanterelle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3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0"/>
          <w:w w:val="79"/>
          <w:position w:val="1"/>
        </w:rPr>
        <w:t>=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-11"/>
          <w:w w:val="79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position w:val="1"/>
        </w:rPr>
        <w:t>Girolle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1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40" w:lineRule="auto"/>
        <w:ind w:left="112" w:right="-20"/>
        <w:jc w:val="left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C0C0C"/>
          <w:w w:val="93"/>
        </w:rPr>
        <w:t>Amanite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-23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89"/>
        </w:rPr>
        <w:t>citr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-25"/>
          <w:w w:val="89"/>
        </w:rPr>
        <w:t>i</w:t>
      </w:r>
      <w:r>
        <w:rPr>
          <w:rFonts w:ascii="Times New Roman" w:hAnsi="Times New Roman" w:cs="Times New Roman" w:eastAsia="Times New Roman"/>
          <w:sz w:val="22"/>
          <w:szCs w:val="22"/>
          <w:color w:val="3D3D3D"/>
          <w:spacing w:val="-10"/>
          <w:w w:val="50"/>
        </w:rPr>
        <w:t>-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1"/>
        </w:rPr>
        <w:t>ne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73" w:after="0" w:line="223" w:lineRule="auto"/>
        <w:ind w:left="89" w:right="352" w:firstLine="14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w w:val="98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26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des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8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Césars,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2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oronge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Trompcue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27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0C0C0C"/>
          <w:spacing w:val="0"/>
          <w:w w:val="84"/>
        </w:rPr>
        <w:t>des</w:t>
      </w:r>
      <w:r>
        <w:rPr>
          <w:rFonts w:ascii="Arial" w:hAnsi="Arial" w:cs="Arial" w:eastAsia="Arial"/>
          <w:sz w:val="20"/>
          <w:szCs w:val="20"/>
          <w:color w:val="0C0C0C"/>
          <w:spacing w:val="-13"/>
          <w:w w:val="8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8"/>
        </w:rPr>
        <w:t>morts,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4"/>
          <w:w w:val="9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Craterelle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C0C0C"/>
          <w:spacing w:val="0"/>
          <w:w w:val="91"/>
        </w:rPr>
        <w:t>Trompette</w:t>
      </w:r>
      <w:r>
        <w:rPr>
          <w:rFonts w:ascii="Times New Roman" w:hAnsi="Times New Roman" w:cs="Times New Roman" w:eastAsia="Times New Roman"/>
          <w:sz w:val="23"/>
          <w:szCs w:val="23"/>
          <w:color w:val="0C0C0C"/>
          <w:spacing w:val="-4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C0C0C"/>
          <w:spacing w:val="0"/>
          <w:w w:val="100"/>
        </w:rPr>
        <w:t>morts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3" w:after="0" w:line="209" w:lineRule="auto"/>
        <w:ind w:left="117" w:right="1294" w:firstLine="1025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C0C0C"/>
          <w:spacing w:val="0"/>
          <w:w w:val="102"/>
        </w:rPr>
        <w:t>?</w:t>
      </w:r>
      <w:r>
        <w:rPr>
          <w:rFonts w:ascii="Times New Roman" w:hAnsi="Times New Roman" w:cs="Times New Roman" w:eastAsia="Times New Roman"/>
          <w:sz w:val="23"/>
          <w:szCs w:val="23"/>
          <w:color w:val="0C0C0C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3"/>
        </w:rPr>
        <w:t>li)•grophore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-6"/>
          <w:w w:val="93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3"/>
        </w:rPr>
        <w:t>russule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3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3"/>
        </w:rPr>
        <w:t>Hygrophore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-35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0C0C0C"/>
          <w:spacing w:val="0"/>
          <w:w w:val="100"/>
        </w:rPr>
        <w:t>russule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8" w:after="0" w:line="219" w:lineRule="auto"/>
        <w:ind w:left="98" w:right="1313" w:firstLine="9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0"/>
        </w:rPr>
        <w:t>HygroPhore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0"/>
        </w:rPr>
        <w:t>russùJe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3"/>
        </w:rPr>
        <w:t>Hygrophore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-23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  <w:t>russule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Hygrophore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7"/>
          <w:w w:val="9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russule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Amadou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41" w:lineRule="exact"/>
        <w:ind w:left="89" w:right="2259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Pleurote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23" w:after="0" w:line="235" w:lineRule="auto"/>
        <w:ind w:left="33" w:right="1137" w:firstLine="9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Férule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7"/>
        </w:rPr>
        <w:t>(pour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3"/>
          <w:w w:val="9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mémoire)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Férule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7"/>
        </w:rPr>
        <w:t>(pour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4"/>
          <w:w w:val="9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mémoire)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Pleurote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19" w:lineRule="exact"/>
        <w:ind w:left="33" w:right="1100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Tricholome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5"/>
          <w:w w:val="9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prétentieux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25" w:lineRule="exact"/>
        <w:ind w:left="1583" w:right="1304"/>
        <w:jc w:val="center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7"/>
        </w:rPr>
        <w:t>?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25" w:lineRule="exact"/>
        <w:ind w:left="42" w:right="2562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0C0C0C"/>
          <w:spacing w:val="0"/>
          <w:w w:val="90"/>
        </w:rPr>
        <w:t>Cèpe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7" w:after="0" w:line="195" w:lineRule="auto"/>
        <w:ind w:left="33" w:right="104" w:firstLine="9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Plante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C0C0C"/>
          <w:spacing w:val="0"/>
          <w:w w:val="85"/>
        </w:rPr>
        <w:t>parnsiœ</w:t>
      </w:r>
      <w:r>
        <w:rPr>
          <w:rFonts w:ascii="Times New Roman" w:hAnsi="Times New Roman" w:cs="Times New Roman" w:eastAsia="Times New Roman"/>
          <w:sz w:val="23"/>
          <w:szCs w:val="23"/>
          <w:color w:val="0C0C0C"/>
          <w:spacing w:val="-28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4"/>
        </w:rPr>
        <w:t>de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-16"/>
          <w:w w:val="104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505050"/>
          <w:spacing w:val="0"/>
          <w:w w:val="18"/>
        </w:rPr>
        <w:t>_</w:t>
      </w:r>
      <w:r>
        <w:rPr>
          <w:rFonts w:ascii="Times New Roman" w:hAnsi="Times New Roman" w:cs="Times New Roman" w:eastAsia="Times New Roman"/>
          <w:sz w:val="20"/>
          <w:szCs w:val="20"/>
          <w:color w:val="505050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cystcs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6"/>
        </w:rPr>
        <w:t>Cytine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u w:val="single" w:color="000000"/>
        </w:rPr>
        <w:t>Plant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u w:val="single" w:color="000000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74"/>
        </w:rPr>
        <w:t>p31ë1Site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23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9"/>
        </w:rPr>
        <w:t>des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20"/>
          <w:w w:val="99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cystes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0"/>
          <w:w w:val="83"/>
        </w:rPr>
        <w:t>=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-2"/>
          <w:w w:val="8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Cytinet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Champignon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13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(terme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1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générique)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27" w:lineRule="exact"/>
        <w:ind w:left="23" w:right="2412"/>
        <w:jc w:val="both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4"/>
          <w:position w:val="-2"/>
        </w:rPr>
        <w:t>Mérule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265" w:lineRule="exact"/>
        <w:ind w:left="28" w:right="119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w w:val="99"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u w:val="single" w:color="000000"/>
          <w:position w:val="1"/>
        </w:rPr>
        <w:t>Plant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u w:val="single" w:color="000000"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u w:val="single" w:color="000000"/>
          <w:position w:val="1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7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  <w:position w:val="1"/>
        </w:rPr>
        <w:t>parasite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24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position w:val="1"/>
        </w:rPr>
        <w:t>des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9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position w:val="1"/>
        </w:rPr>
        <w:t>cystes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0"/>
          <w:w w:val="79"/>
          <w:position w:val="1"/>
        </w:rPr>
        <w:t>=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3"/>
          <w:w w:val="79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  <w:position w:val="1"/>
        </w:rPr>
        <w:t>Cytinet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25" w:after="0" w:line="175" w:lineRule="auto"/>
        <w:ind w:left="23" w:right="452" w:firstLine="5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Champignon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8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(terme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1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générique)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Chanterelle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9"/>
          <w:w w:val="96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0"/>
          <w:w w:val="76"/>
        </w:rPr>
        <w:t>=</w:t>
      </w:r>
      <w:r>
        <w:rPr>
          <w:rFonts w:ascii="Times New Roman" w:hAnsi="Times New Roman" w:cs="Times New Roman" w:eastAsia="Times New Roman"/>
          <w:sz w:val="28"/>
          <w:szCs w:val="28"/>
          <w:color w:val="0C0C0C"/>
          <w:spacing w:val="-4"/>
          <w:w w:val="7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Girolle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29" w:lineRule="exact"/>
        <w:ind w:left="19" w:right="2244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Spamssis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27" w:lineRule="exact"/>
        <w:ind w:left="14" w:right="2250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88"/>
        </w:rPr>
        <w:t>SparclSsis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14" w:lineRule="exact"/>
        <w:ind w:left="5" w:right="828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Polyporus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8"/>
        </w:rPr>
        <w:t>Poule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4"/>
          <w:w w:val="9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2"/>
        </w:rPr>
        <w:t>bois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9" w:after="0" w:line="240" w:lineRule="auto"/>
        <w:ind w:left="9" w:right="1478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11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chou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6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fleur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3" w:lineRule="exact"/>
        <w:ind w:left="5" w:right="1471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  <w:position w:val="-2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2"/>
          <w:w w:val="95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  <w:position w:val="-2"/>
        </w:rPr>
        <w:t>chou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1"/>
          <w:w w:val="95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position w:val="-2"/>
        </w:rPr>
        <w:t>fleur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75" w:lineRule="exact"/>
        <w:ind w:right="1321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Chanterelle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9"/>
          <w:w w:val="96"/>
        </w:rPr>
        <w:t> </w:t>
      </w:r>
      <w:r>
        <w:rPr>
          <w:rFonts w:ascii="Times New Roman" w:hAnsi="Times New Roman" w:cs="Times New Roman" w:eastAsia="Times New Roman"/>
          <w:sz w:val="30"/>
          <w:szCs w:val="30"/>
          <w:color w:val="0C0C0C"/>
          <w:spacing w:val="0"/>
          <w:w w:val="71"/>
        </w:rPr>
        <w:t>=</w:t>
      </w:r>
      <w:r>
        <w:rPr>
          <w:rFonts w:ascii="Times New Roman" w:hAnsi="Times New Roman" w:cs="Times New Roman" w:eastAsia="Times New Roman"/>
          <w:sz w:val="30"/>
          <w:szCs w:val="30"/>
          <w:color w:val="0C0C0C"/>
          <w:spacing w:val="-4"/>
          <w:w w:val="7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Giroile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67" w:after="0" w:line="224" w:lineRule="auto"/>
        <w:ind w:left="187" w:right="419" w:firstLine="9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2"/>
        </w:rPr>
        <w:t>Hygrophorus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2"/>
          <w:w w:val="9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2"/>
        </w:rPr>
        <w:t>russula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2"/>
        </w:rPr>
        <w:t>Hygrophorus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2"/>
          <w:w w:val="9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2"/>
        </w:rPr>
        <w:t>russula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3"/>
        </w:rPr>
        <w:t>Fomes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2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fomentarius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2"/>
        </w:rPr>
        <w:t>Hygrophorus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5"/>
          <w:w w:val="9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2"/>
        </w:rPr>
        <w:t>russula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7" w:after="0" w:line="228" w:lineRule="auto"/>
        <w:ind w:left="183" w:right="306" w:firstLine="1058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?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3"/>
        </w:rPr>
        <w:t>Cantharellus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2"/>
          <w:w w:val="9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69"/>
        </w:rPr>
        <w:t>cihari1_1_s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69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Cantharellus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8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cibarius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Marcrolepiotr'procera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Canthaiellus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6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cibarius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(plusieu.rS)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5" w:after="0" w:line="232" w:lineRule="exact"/>
        <w:ind w:left="173" w:right="641"/>
        <w:jc w:val="both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Amanita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caesarea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Amanita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2"/>
        </w:rPr>
        <w:t>muscaria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36" w:lineRule="exact"/>
        <w:ind w:left="169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3"/>
        </w:rPr>
        <w:t>Cantharellus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0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cibarius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4" w:lineRule="exact"/>
        <w:ind w:left="1185" w:right="908"/>
        <w:jc w:val="center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1"/>
        </w:rPr>
        <w:t>?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23" w:lineRule="exact"/>
        <w:ind w:left="159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235" w:lineRule="auto"/>
        <w:ind w:left="136" w:right="330" w:firstLine="19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Bolctus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aercus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Chalciporus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26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amarellus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Macrolepiota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6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proècra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3" w:after="0" w:line="227" w:lineRule="auto"/>
        <w:ind w:left="126" w:right="356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Tricholoma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5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6"/>
        </w:rPr>
        <w:t>caligatwn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3"/>
        </w:rPr>
        <w:t>Artomyces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8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pyxidatus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Clavulina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2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cristata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Cantharellus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7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cibarius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7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94" w:right="-20"/>
        <w:jc w:val="left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3"/>
        </w:rPr>
        <w:t>Amanita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4"/>
          <w:w w:val="93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  <w:t>cilrina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53" w:after="0" w:line="230" w:lineRule="auto"/>
        <w:ind w:left="98" w:right="-58"/>
        <w:jc w:val="left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3"/>
        </w:rPr>
        <w:t>Arnanita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3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caesarea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Cœterellus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24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comucopiorides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1"/>
        </w:rPr>
        <w:t>Cmterellus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-32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2"/>
        </w:rPr>
        <w:t>comicupiorides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2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50" w:lineRule="exact"/>
        <w:ind w:left="94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0"/>
          <w:position w:val="-1"/>
        </w:rPr>
        <w:t>Hygropho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-2"/>
          <w:w w:val="90"/>
          <w:position w:val="-1"/>
        </w:rPr>
        <w:t>r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0"/>
          <w:position w:val="-1"/>
        </w:rPr>
        <w:t>us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-8"/>
          <w:w w:val="90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  <w:position w:val="-1"/>
        </w:rPr>
        <w:t>russula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21" w:lineRule="exact"/>
        <w:ind w:right="-20"/>
        <w:jc w:val="left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505050"/>
          <w:spacing w:val="0"/>
          <w:w w:val="62"/>
        </w:rPr>
        <w:t>·</w:t>
      </w:r>
      <w:r>
        <w:rPr>
          <w:rFonts w:ascii="Times New Roman" w:hAnsi="Times New Roman" w:cs="Times New Roman" w:eastAsia="Times New Roman"/>
          <w:sz w:val="22"/>
          <w:szCs w:val="22"/>
          <w:color w:val="505050"/>
          <w:spacing w:val="31"/>
          <w:w w:val="62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1"/>
        </w:rPr>
        <w:t>Hygrophorus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-16"/>
          <w:w w:val="91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  <w:t>russula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24" w:lineRule="auto"/>
        <w:ind w:left="80" w:right="491" w:firstLine="14"/>
        <w:jc w:val="left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C0C0C"/>
          <w:w w:val="91"/>
        </w:rPr>
        <w:t>Hygrophoru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12"/>
          <w:w w:val="91"/>
        </w:rPr>
        <w:t>s</w:t>
      </w:r>
      <w:r>
        <w:rPr>
          <w:rFonts w:ascii="Arial" w:hAnsi="Arial" w:cs="Arial" w:eastAsia="Arial"/>
          <w:sz w:val="22"/>
          <w:szCs w:val="22"/>
          <w:color w:val="0C0C0C"/>
          <w:spacing w:val="0"/>
          <w:w w:val="81"/>
        </w:rPr>
        <w:t>russula</w:t>
      </w:r>
      <w:r>
        <w:rPr>
          <w:rFonts w:ascii="Arial" w:hAnsi="Arial" w:cs="Arial" w:eastAsia="Arial"/>
          <w:sz w:val="22"/>
          <w:szCs w:val="22"/>
          <w:color w:val="0C0C0C"/>
          <w:spacing w:val="0"/>
          <w:w w:val="81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  <w:t>Hy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16"/>
        </w:rPr>
        <w:t>phorus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16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91"/>
        </w:rPr>
        <w:t>Hygrophorus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-23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89"/>
        </w:rPr>
        <w:t>russuta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20" w:after="0" w:line="240" w:lineRule="auto"/>
        <w:ind w:left="98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w w:val="95"/>
        </w:rPr>
        <w:t>Fomes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29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fomentarius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5" w:after="0" w:line="240" w:lineRule="auto"/>
        <w:ind w:left="94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42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30" w:lineRule="exact"/>
        <w:ind w:left="33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Tricholoma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7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portentosum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4" w:lineRule="exact"/>
        <w:ind w:left="1082" w:right="1011"/>
        <w:jc w:val="center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1"/>
        </w:rPr>
        <w:t>?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23" w:lineRule="exact"/>
        <w:ind w:left="47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37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Fongus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7" w:lineRule="exact"/>
        <w:ind w:left="37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Scrpulalacrymans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8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8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Fongus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4" w:after="0" w:line="229" w:lineRule="auto"/>
        <w:ind w:left="14" w:right="532" w:firstLine="14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Cantharellus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7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cibarius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Sparassis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crispa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Sparassis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larninosa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Grifola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0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frondosa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3"/>
        </w:rPr>
        <w:t>Artomyces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9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pyxidatus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5"/>
        </w:rPr>
        <w:t>Clavulina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6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cristata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Cantharellus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-10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cibarius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80" w:after="0" w:line="226" w:lineRule="auto"/>
        <w:ind w:left="154" w:right="58" w:firstLine="9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Igroforacea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Igroforacea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3"/>
        </w:rPr>
        <w:t>Fornitopsidacea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Igroforacea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50" w:lineRule="exact"/>
        <w:ind w:left="890" w:right="414"/>
        <w:jc w:val="center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7"/>
          <w:i/>
        </w:rPr>
        <w:t>1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13" w:lineRule="exact"/>
        <w:ind w:left="150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83"/>
        </w:rPr>
        <w:t>C'..antarellacea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2" w:after="0" w:line="226" w:lineRule="auto"/>
        <w:ind w:left="136" w:right="221" w:firstLine="37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3"/>
        </w:rPr>
        <w:t>Cantarcllacca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Agàricaœa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Cantarellacea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Piurotaœa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Amanitaceà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Amanitacea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Boletacea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C0C0C"/>
          <w:spacing w:val="0"/>
          <w:w w:val="84"/>
        </w:rPr>
        <w:t>CantareUacea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228" w:lineRule="exact"/>
        <w:ind w:left="886" w:right="412"/>
        <w:jc w:val="center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13"/>
          <w:i/>
        </w:rPr>
        <w:t>1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21" w:lineRule="exact"/>
        <w:ind w:left="131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Agaricaœa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3" w:lineRule="auto"/>
        <w:ind w:left="103" w:right="249" w:firstLine="2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Amanitaœa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Boletacea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Boletaœa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Agaricaœa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Agaricacea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4"/>
        </w:rPr>
        <w:t>Piurotaœa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Tricolomacea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5"/>
        </w:rPr>
        <w:t>Clav.uiacea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5" w:after="0" w:line="240" w:lineRule="auto"/>
        <w:ind w:left="108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5"/>
        </w:rPr>
        <w:t>Clavariacea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40" w:lineRule="auto"/>
        <w:ind w:left="108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Cantardlacca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8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7" w:lineRule="auto"/>
        <w:ind w:left="75" w:right="291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AmanilaCCa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Amanitaoca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88"/>
        </w:rPr>
        <w:t>CantareUacea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8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C0C0C"/>
          <w:spacing w:val="0"/>
          <w:w w:val="83"/>
        </w:rPr>
        <w:t>Ca_ntaldlaçea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92" w:after="0" w:line="251" w:lineRule="exact"/>
        <w:ind w:left="133" w:right="-20"/>
        <w:jc w:val="left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  <w:t>groforacca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13" w:lineRule="exact"/>
        <w:ind w:left="75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!groforacca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38" w:after="0" w:line="250" w:lineRule="exact"/>
        <w:ind w:left="70" w:right="-20"/>
        <w:jc w:val="left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73"/>
          <w:position w:val="-1"/>
        </w:rPr>
        <w:t>Js--of01'3CC8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216" w:lineRule="exact"/>
        <w:ind w:left="70" w:right="-20"/>
        <w:jc w:val="left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72"/>
        </w:rPr>
        <w:t>Jgrof0111CC8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30" w:lineRule="exact"/>
        <w:ind w:left="75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C0C0C"/>
          <w:spacing w:val="0"/>
          <w:w w:val="80"/>
        </w:rPr>
        <w:t>Igroforac:ca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29" w:after="0" w:line="240" w:lineRule="auto"/>
        <w:ind w:left="80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Fonûtopsidaœa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40" w:lineRule="auto"/>
        <w:ind w:left="89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Piurotacea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64" w:lineRule="exact"/>
        <w:ind w:left="19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C0C0C"/>
          <w:spacing w:val="0"/>
          <w:w w:val="100"/>
        </w:rPr>
        <w:t>Piurotaœa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209" w:lineRule="exact"/>
        <w:ind w:left="23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Tricholomaœa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20" w:lineRule="exact"/>
        <w:ind w:left="792" w:right="505"/>
        <w:jc w:val="center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13"/>
          <w:i/>
        </w:rPr>
        <w:t>1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37" w:lineRule="exact"/>
        <w:ind w:left="28" w:right="-20"/>
        <w:jc w:val="left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  <w:t>Boletacca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9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Fongu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2" w:lineRule="exact"/>
        <w:ind w:left="28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Corticbjiaœa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30" w:lineRule="auto"/>
        <w:ind w:right="303" w:firstLine="19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Fongu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Cantarellacca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Sparassidacea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Sparassidacea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Polyporacea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Clavariacea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Clava:iacea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100"/>
        </w:rPr>
        <w:t>Cantarellacea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1440" w:right="400"/>
          <w:cols w:num="4" w:equalWidth="0">
            <w:col w:w="2491" w:space="244"/>
            <w:col w:w="3085" w:space="332"/>
            <w:col w:w="2286" w:space="106"/>
            <w:col w:w="1516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pict>
          <v:group style="position:absolute;margin-left:4.447286pt;margin-top:622.079956pt;width:108.373328pt;height:.1pt;mso-position-horizontal-relative:page;mso-position-vertical-relative:page;z-index:-5148" coordorigin="89,12442" coordsize="2167,2">
            <v:shape style="position:absolute;left:89;top:12442;width:2167;height:2" coordorigin="89,12442" coordsize="2167,0" path="m89,12442l2256,12442e" filled="f" stroked="t" strokeweight=".468135pt" strokecolor="#000000">
              <v:path arrowok="t"/>
            </v:shape>
          </v:group>
          <w10:wrap type="none"/>
        </w:pict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33" w:after="0" w:line="240" w:lineRule="auto"/>
        <w:ind w:right="113"/>
        <w:jc w:val="right"/>
        <w:tabs>
          <w:tab w:pos="1460" w:val="left"/>
        </w:tabs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w w:val="89"/>
          <w:i/>
        </w:rPr>
        <w:t>Pierre</w:t>
      </w:r>
      <w:r>
        <w:rPr>
          <w:rFonts w:ascii="Arial" w:hAnsi="Arial" w:cs="Arial" w:eastAsia="Arial"/>
          <w:sz w:val="21"/>
          <w:szCs w:val="21"/>
          <w:color w:val="0C0C0C"/>
          <w:w w:val="72"/>
          <w:i/>
        </w:rPr>
        <w:t>1REANTON</w:t>
      </w:r>
      <w:r>
        <w:rPr>
          <w:rFonts w:ascii="Arial" w:hAnsi="Arial" w:cs="Arial" w:eastAsia="Arial"/>
          <w:sz w:val="21"/>
          <w:szCs w:val="21"/>
          <w:color w:val="0C0C0C"/>
          <w:w w:val="100"/>
          <w:i/>
        </w:rPr>
        <w:tab/>
      </w:r>
      <w:r>
        <w:rPr>
          <w:rFonts w:ascii="Arial" w:hAnsi="Arial" w:cs="Arial" w:eastAsia="Arial"/>
          <w:sz w:val="21"/>
          <w:szCs w:val="21"/>
          <w:color w:val="0C0C0C"/>
          <w:w w:val="100"/>
          <w:i/>
        </w:rPr>
      </w:r>
      <w:r>
        <w:rPr>
          <w:rFonts w:ascii="Times New Roman" w:hAnsi="Times New Roman" w:cs="Times New Roman" w:eastAsia="Times New Roman"/>
          <w:sz w:val="18"/>
          <w:szCs w:val="18"/>
          <w:color w:val="0C0C0C"/>
          <w:spacing w:val="0"/>
          <w:w w:val="102"/>
        </w:rPr>
        <w:t>16</w:t>
      </w:r>
      <w:r>
        <w:rPr>
          <w:rFonts w:ascii="Times New Roman" w:hAnsi="Times New Roman" w:cs="Times New Roman" w:eastAsia="Times New Roman"/>
          <w:sz w:val="18"/>
          <w:szCs w:val="18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1440" w:right="400"/>
        </w:sectPr>
      </w:pPr>
      <w:rPr/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/>
        <w:pict>
          <v:group style="position:absolute;margin-left:460.030823pt;margin-top:234.156311pt;width:128.463221pt;height:589.847585pt;mso-position-horizontal-relative:page;mso-position-vertical-relative:page;z-index:-5146" coordorigin="9201,4683" coordsize="2569,11797">
            <v:group style="position:absolute;left:9208;top:12603;width:2555;height:2" coordorigin="9208,12603" coordsize="2555,2">
              <v:shape style="position:absolute;left:9208;top:12603;width:2555;height:2" coordorigin="9208,12603" coordsize="2555,0" path="m9208,12603l11763,12603e" filled="f" stroked="t" strokeweight=".709742pt" strokecolor="#000000">
                <v:path arrowok="t"/>
              </v:shape>
            </v:group>
            <v:group style="position:absolute;left:11574;top:4690;width:2;height:11783" coordorigin="11574,4690" coordsize="2,11783">
              <v:shape style="position:absolute;left:11574;top:4690;width:2;height:11783" coordorigin="11574,4690" coordsize="0,11783" path="m11574,16473l11574,4690e" filled="f" stroked="t" strokeweight=".709742pt" strokecolor="#000000">
                <v:path arrowok="t"/>
              </v:shape>
            </v:group>
            <w10:wrap type="none"/>
          </v:group>
        </w:pict>
      </w:r>
      <w:r>
        <w:rPr>
          <w:sz w:val="14"/>
          <w:szCs w:val="14"/>
        </w:rPr>
      </w:r>
    </w:p>
    <w:p>
      <w:pPr>
        <w:spacing w:before="0" w:after="0" w:line="177" w:lineRule="auto"/>
        <w:ind w:left="350" w:right="44" w:firstLine="5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GALLISTURZU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1"/>
        </w:rPr>
        <w:t>Chanterelle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3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2A2A2A"/>
          <w:spacing w:val="0"/>
          <w:w w:val="77"/>
          <w:position w:val="1"/>
        </w:rPr>
        <w:t>=</w:t>
      </w:r>
      <w:r>
        <w:rPr>
          <w:rFonts w:ascii="Times New Roman" w:hAnsi="Times New Roman" w:cs="Times New Roman" w:eastAsia="Times New Roman"/>
          <w:sz w:val="28"/>
          <w:szCs w:val="28"/>
          <w:color w:val="2A2A2A"/>
          <w:spacing w:val="0"/>
          <w:w w:val="77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Girolle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        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6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4"/>
        </w:rPr>
        <w:t>Cantharellus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9"/>
          <w:w w:val="96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cibarius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36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7"/>
        </w:rPr>
        <w:t>Cantarcllacea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GALLISTUZU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  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1"/>
        </w:rPr>
        <w:t>Chanterelle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3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2A2A2A"/>
          <w:spacing w:val="0"/>
          <w:w w:val="80"/>
          <w:position w:val="1"/>
        </w:rPr>
        <w:t>=</w:t>
      </w:r>
      <w:r>
        <w:rPr>
          <w:rFonts w:ascii="Times New Roman" w:hAnsi="Times New Roman" w:cs="Times New Roman" w:eastAsia="Times New Roman"/>
          <w:sz w:val="28"/>
          <w:szCs w:val="28"/>
          <w:color w:val="2A2A2A"/>
          <w:spacing w:val="-2"/>
          <w:w w:val="8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Girolle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        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2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4"/>
        </w:rPr>
        <w:t>Cantharellus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9"/>
          <w:w w:val="96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cibarius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40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87"/>
          <w:position w:val="7"/>
        </w:rPr>
        <w:t>Ca.r.ta:eUacea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87"/>
          <w:position w:val="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GALLUSTURZU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44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4"/>
          <w:position w:val="1"/>
        </w:rPr>
        <w:t>Cllallterellc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9"/>
          <w:w w:val="94"/>
          <w:position w:val="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61616"/>
          <w:spacing w:val="0"/>
          <w:w w:val="77"/>
          <w:position w:val="1"/>
        </w:rPr>
        <w:t>=</w:t>
      </w:r>
      <w:r>
        <w:rPr>
          <w:rFonts w:ascii="Times New Roman" w:hAnsi="Times New Roman" w:cs="Times New Roman" w:eastAsia="Times New Roman"/>
          <w:sz w:val="28"/>
          <w:szCs w:val="28"/>
          <w:color w:val="161616"/>
          <w:spacing w:val="0"/>
          <w:w w:val="77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Girolle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        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6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Cantlwellus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5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cibarius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41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7"/>
        </w:rPr>
        <w:t>Cantarcliaœa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27" w:lineRule="exact"/>
        <w:ind w:left="326" w:right="4711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>GAMBELLULA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>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26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Stipe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4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0"/>
        </w:rPr>
        <w:t>champigno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3"/>
          <w:w w:val="96"/>
          <w:position w:val="0"/>
        </w:rPr>
        <w:t>n</w:t>
      </w:r>
      <w:r>
        <w:rPr>
          <w:rFonts w:ascii="Times New Roman" w:hAnsi="Times New Roman" w:cs="Times New Roman" w:eastAsia="Times New Roman"/>
          <w:sz w:val="21"/>
          <w:szCs w:val="21"/>
          <w:color w:val="2A2A2A"/>
          <w:spacing w:val="0"/>
          <w:w w:val="96"/>
          <w:position w:val="0"/>
        </w:rPr>
        <w:t>s.</w:t>
      </w:r>
      <w:r>
        <w:rPr>
          <w:rFonts w:ascii="Times New Roman" w:hAnsi="Times New Roman" w:cs="Times New Roman" w:eastAsia="Times New Roman"/>
          <w:sz w:val="21"/>
          <w:szCs w:val="21"/>
          <w:color w:val="2A2A2A"/>
          <w:spacing w:val="4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3"/>
          <w:w w:val="100"/>
          <w:position w:val="0"/>
        </w:rPr>
        <w:t>i</w:t>
      </w:r>
      <w:r>
        <w:rPr>
          <w:rFonts w:ascii="Times New Roman" w:hAnsi="Times New Roman" w:cs="Times New Roman" w:eastAsia="Times New Roman"/>
          <w:sz w:val="21"/>
          <w:szCs w:val="21"/>
          <w:color w:val="2A2A2A"/>
          <w:spacing w:val="0"/>
          <w:w w:val="100"/>
          <w:position w:val="0"/>
        </w:rPr>
        <w:t>ge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10" w:after="0" w:line="189" w:lineRule="auto"/>
        <w:ind w:left="284" w:right="72" w:firstLine="38"/>
        <w:jc w:val="left"/>
        <w:tabs>
          <w:tab w:pos="2940" w:val="left"/>
          <w:tab w:pos="6360" w:val="left"/>
          <w:tab w:pos="6420" w:val="left"/>
          <w:tab w:pos="8740" w:val="left"/>
          <w:tab w:pos="88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GAMBIGHJOLA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7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7"/>
          <w:position w:val="1"/>
        </w:rPr>
        <w:t>Champignons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5"/>
          <w:w w:val="97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Pa.ris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ab/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6"/>
        </w:rPr>
        <w:t>Agaricacea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GAMBIJOLA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1"/>
        </w:rPr>
        <w:t>Champignons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3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Paris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7"/>
        </w:rPr>
        <w:t>Agaricacca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4"/>
        </w:rPr>
        <w:t>GHIALLUSTURZU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4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-3"/>
        </w:rPr>
        <w:t>Chanterelle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3"/>
          <w:w w:val="96"/>
          <w:position w:val="-3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61616"/>
          <w:spacing w:val="0"/>
          <w:w w:val="77"/>
          <w:position w:val="-3"/>
        </w:rPr>
        <w:t>=</w:t>
      </w:r>
      <w:r>
        <w:rPr>
          <w:rFonts w:ascii="Times New Roman" w:hAnsi="Times New Roman" w:cs="Times New Roman" w:eastAsia="Times New Roman"/>
          <w:sz w:val="28"/>
          <w:szCs w:val="28"/>
          <w:color w:val="161616"/>
          <w:spacing w:val="0"/>
          <w:w w:val="77"/>
          <w:position w:val="-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3"/>
        </w:rPr>
        <w:t>Girolle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0"/>
        </w:rPr>
        <w:t>Cantharellus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0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cibarius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2"/>
        </w:rPr>
        <w:t>Cantarellacea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GIUALETTA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7"/>
          <w:position w:val="-2"/>
        </w:rPr>
        <w:t>Chanterelle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7"/>
          <w:w w:val="97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>girolle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2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7"/>
          <w:position w:val="0"/>
        </w:rPr>
        <w:t>Cantarellus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8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cibarius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9"/>
          <w:szCs w:val="29"/>
          <w:color w:val="050505"/>
          <w:spacing w:val="0"/>
          <w:w w:val="179"/>
          <w:position w:val="-3"/>
        </w:rPr>
        <w:t>Ca!J</w:t>
      </w:r>
      <w:r>
        <w:rPr>
          <w:rFonts w:ascii="Times New Roman" w:hAnsi="Times New Roman" w:cs="Times New Roman" w:eastAsia="Times New Roman"/>
          <w:sz w:val="29"/>
          <w:szCs w:val="29"/>
          <w:color w:val="050505"/>
          <w:spacing w:val="0"/>
          <w:w w:val="179"/>
          <w:position w:val="-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GHJALINA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0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7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chou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fleur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81"/>
          <w:position w:val="1"/>
        </w:rPr>
        <w:t>(detLx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10"/>
          <w:w w:val="81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  <w:position w:val="1"/>
        </w:rPr>
        <w:t>types)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-29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42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Ciavariacea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GHJALLETIA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7"/>
          <w:position w:val="0"/>
        </w:rPr>
        <w:t>Chanterelle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161616"/>
          <w:spacing w:val="0"/>
          <w:w w:val="80"/>
          <w:position w:val="0"/>
        </w:rPr>
        <w:t>=</w:t>
      </w:r>
      <w:r>
        <w:rPr>
          <w:rFonts w:ascii="Times New Roman" w:hAnsi="Times New Roman" w:cs="Times New Roman" w:eastAsia="Times New Roman"/>
          <w:sz w:val="28"/>
          <w:szCs w:val="28"/>
          <w:color w:val="161616"/>
          <w:spacing w:val="-7"/>
          <w:w w:val="8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Girolle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1"/>
        </w:rPr>
        <w:t>Cantharellus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5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cibarius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Cantarellaœa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GHJALLINA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0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3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0"/>
        </w:rPr>
        <w:t>chou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3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fleur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81"/>
          <w:position w:val="1"/>
        </w:rPr>
        <w:t>(detLx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5"/>
          <w:w w:val="81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  <w:position w:val="1"/>
        </w:rPr>
        <w:t>types)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-24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42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2"/>
        </w:rPr>
        <w:t>Clavariacea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43" w:lineRule="exact"/>
        <w:ind w:left="270" w:right="-20"/>
        <w:jc w:val="left"/>
        <w:tabs>
          <w:tab w:pos="2940" w:val="left"/>
          <w:tab w:pos="6360" w:val="left"/>
          <w:tab w:pos="87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GHJALLINGULA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6"/>
          <w:w w:val="9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</w:rPr>
        <w:t>chou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3"/>
          <w:w w:val="9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fleur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</w:rPr>
        <w:t>(deux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</w:rPr>
        <w:t>types)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-2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Clavariacea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15" w:lineRule="exact"/>
        <w:ind w:left="265" w:right="-20"/>
        <w:jc w:val="left"/>
        <w:tabs>
          <w:tab w:pos="2940" w:val="left"/>
          <w:tab w:pos="6360" w:val="left"/>
          <w:tab w:pos="87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>GIUALLINULA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-2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7"/>
          <w:w w:val="96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>chou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7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>fleur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1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-1"/>
        </w:rPr>
        <w:t>(deux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"/>
          <w:w w:val="96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1"/>
        </w:rPr>
        <w:t>types)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1"/>
        </w:rPr>
        <w:t>Clavariaœa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67" w:lineRule="exact"/>
        <w:ind w:left="260" w:right="-20"/>
        <w:jc w:val="left"/>
        <w:tabs>
          <w:tab w:pos="2940" w:val="left"/>
          <w:tab w:pos="6360" w:val="left"/>
          <w:tab w:pos="87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GHJALLI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"/>
          <w:w w:val="100"/>
          <w:position w:val="1"/>
        </w:rPr>
        <w:t>S</w:t>
      </w:r>
      <w:r>
        <w:rPr>
          <w:rFonts w:ascii="Arial" w:hAnsi="Arial" w:cs="Arial" w:eastAsia="Arial"/>
          <w:sz w:val="20"/>
          <w:szCs w:val="20"/>
          <w:color w:val="050505"/>
          <w:spacing w:val="-5"/>
          <w:w w:val="100"/>
          <w:position w:val="1"/>
        </w:rPr>
        <w:t>1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UIUU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9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1"/>
        </w:rPr>
        <w:t>Chanterelle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4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050505"/>
          <w:spacing w:val="0"/>
          <w:w w:val="80"/>
          <w:position w:val="1"/>
        </w:rPr>
        <w:t>=</w:t>
      </w:r>
      <w:r>
        <w:rPr>
          <w:rFonts w:ascii="Times New Roman" w:hAnsi="Times New Roman" w:cs="Times New Roman" w:eastAsia="Times New Roman"/>
          <w:sz w:val="28"/>
          <w:szCs w:val="28"/>
          <w:color w:val="050505"/>
          <w:spacing w:val="-7"/>
          <w:w w:val="8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Girolle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4"/>
          <w:position w:val="1"/>
        </w:rPr>
        <w:t>CanthareJius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2"/>
          <w:w w:val="94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cibarius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2"/>
        </w:rPr>
        <w:t>Cantarellacea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24" w:lineRule="exact"/>
        <w:ind w:left="251" w:right="-20"/>
        <w:jc w:val="left"/>
        <w:tabs>
          <w:tab w:pos="2940" w:val="left"/>
          <w:tab w:pos="6360" w:val="left"/>
          <w:tab w:pos="87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GIUALLUSTURZU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Chanterelle=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Girolle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</w:rPr>
        <w:t>Cantltarellus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2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cibarius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Cantarellaœa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34" w:lineRule="exact"/>
        <w:ind w:left="246" w:right="-20"/>
        <w:jc w:val="left"/>
        <w:tabs>
          <w:tab w:pos="2920" w:val="left"/>
          <w:tab w:pos="6360" w:val="left"/>
          <w:tab w:pos="87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GIUALONNE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3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3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amer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8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7"/>
        </w:rPr>
        <w:t>Chalciporus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2"/>
          <w:w w:val="9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amarellus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Boletacea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31" w:lineRule="exact"/>
        <w:ind w:left="246" w:right="-20"/>
        <w:jc w:val="left"/>
        <w:tabs>
          <w:tab w:pos="2920" w:val="left"/>
          <w:tab w:pos="63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GIMBADULE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</w:rPr>
        <w:t>(Peut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7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9"/>
        </w:rPr>
        <w:t>détecter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0"/>
          <w:w w:val="99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50505"/>
          <w:spacing w:val="0"/>
          <w:w w:val="100"/>
        </w:rPr>
        <w:t>à</w:t>
      </w:r>
      <w:r>
        <w:rPr>
          <w:rFonts w:ascii="Times New Roman" w:hAnsi="Times New Roman" w:cs="Times New Roman" w:eastAsia="Times New Roman"/>
          <w:sz w:val="22"/>
          <w:szCs w:val="22"/>
          <w:color w:val="050505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l'odeur)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3" w:after="0" w:line="228" w:lineRule="exact"/>
        <w:ind w:left="232" w:right="309" w:firstLine="14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6"/>
        </w:rPr>
        <w:t>GRISGETIA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6"/>
        </w:rPr>
        <w:t>   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11"/>
          <w:w w:val="10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1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à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étui,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vaginée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</w:rPr>
        <w:t>Amanita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1"/>
          <w:w w:val="9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vaginata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2"/>
        </w:rPr>
        <w:t>Amanitacea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LA.TfAGIUOLU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Lactaire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                            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    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Russulacea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LA.TfARIU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       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Lactaire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                            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    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Russulacea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20" w:lineRule="exact"/>
        <w:ind w:left="227" w:right="-20"/>
        <w:jc w:val="left"/>
        <w:tabs>
          <w:tab w:pos="2920" w:val="left"/>
          <w:tab w:pos="6340" w:val="left"/>
          <w:tab w:pos="87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1"/>
        </w:rPr>
        <w:t>LAZZULA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3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7"/>
          <w:position w:val="-1"/>
        </w:rPr>
        <w:t>Lactaire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6"/>
          <w:w w:val="97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1"/>
        </w:rPr>
        <w:t>délicieux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8"/>
          <w:position w:val="-2"/>
        </w:rPr>
        <w:t>Lactarius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4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>déliciosus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1"/>
        </w:rPr>
        <w:t>Russulacea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67" w:lineRule="exact"/>
        <w:ind w:left="222" w:right="-20"/>
        <w:jc w:val="left"/>
        <w:tabs>
          <w:tab w:pos="2920" w:val="left"/>
          <w:tab w:pos="6340" w:val="left"/>
          <w:tab w:pos="87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LECCAPECURA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1"/>
        </w:rPr>
        <w:t>Chanterelle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4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050505"/>
          <w:spacing w:val="0"/>
          <w:w w:val="80"/>
          <w:position w:val="1"/>
        </w:rPr>
        <w:t>=</w:t>
      </w:r>
      <w:r>
        <w:rPr>
          <w:rFonts w:ascii="Times New Roman" w:hAnsi="Times New Roman" w:cs="Times New Roman" w:eastAsia="Times New Roman"/>
          <w:sz w:val="28"/>
          <w:szCs w:val="28"/>
          <w:color w:val="050505"/>
          <w:spacing w:val="-12"/>
          <w:w w:val="8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Girolle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7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1"/>
        </w:rPr>
        <w:t>Cantharellus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8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cibarius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Cantarellacea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19" w:lineRule="exact"/>
        <w:ind w:left="222" w:right="-20"/>
        <w:jc w:val="left"/>
        <w:tabs>
          <w:tab w:pos="2900" w:val="left"/>
          <w:tab w:pos="6340" w:val="left"/>
          <w:tab w:pos="87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LECCAPECURA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0"/>
        </w:rPr>
        <w:t>Agarie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6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0"/>
        </w:rPr>
        <w:t>boule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neige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7"/>
          <w:position w:val="0"/>
        </w:rPr>
        <w:t>Agaritus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7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nivescens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Agaricacea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6" w:after="0" w:line="228" w:lineRule="auto"/>
        <w:ind w:left="203" w:right="177" w:firstLine="14"/>
        <w:jc w:val="left"/>
        <w:tabs>
          <w:tab w:pos="2880" w:val="left"/>
          <w:tab w:pos="6320" w:val="left"/>
          <w:tab w:pos="872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LEPPACURA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4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9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tête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nègre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7"/>
        </w:rPr>
        <w:t>Boletus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6"/>
          <w:w w:val="9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aereus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Boletacea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UNGUA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1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Fistuline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7"/>
          <w:position w:val="0"/>
        </w:rPr>
        <w:t>Fistulina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1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hepatica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Fistulinacea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MARASMIU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Marasme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</w:r>
      <w:r>
        <w:rPr>
          <w:rFonts w:ascii="Arial" w:hAnsi="Arial" w:cs="Arial" w:eastAsia="Arial"/>
          <w:sz w:val="20"/>
          <w:szCs w:val="20"/>
          <w:color w:val="050505"/>
          <w:spacing w:val="0"/>
          <w:w w:val="100"/>
          <w:position w:val="0"/>
        </w:rPr>
        <w:t>Marasmius</w:t>
      </w:r>
      <w:r>
        <w:rPr>
          <w:rFonts w:ascii="Arial" w:hAnsi="Arial" w:cs="Arial" w:eastAsia="Arial"/>
          <w:sz w:val="20"/>
          <w:szCs w:val="20"/>
          <w:color w:val="050505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20"/>
          <w:szCs w:val="20"/>
          <w:color w:val="050505"/>
          <w:spacing w:val="0"/>
          <w:w w:val="100"/>
          <w:position w:val="0"/>
        </w:rPr>
      </w:r>
      <w:r>
        <w:rPr>
          <w:rFonts w:ascii="Arial" w:hAnsi="Arial" w:cs="Arial" w:eastAsia="Arial"/>
          <w:sz w:val="21"/>
          <w:szCs w:val="21"/>
          <w:color w:val="050505"/>
          <w:spacing w:val="0"/>
          <w:w w:val="85"/>
          <w:position w:val="0"/>
        </w:rPr>
        <w:t>Marasmiacea</w:t>
      </w:r>
      <w:r>
        <w:rPr>
          <w:rFonts w:ascii="Arial" w:hAnsi="Arial" w:cs="Arial" w:eastAsia="Arial"/>
          <w:sz w:val="21"/>
          <w:szCs w:val="21"/>
          <w:color w:val="050505"/>
          <w:spacing w:val="0"/>
          <w:w w:val="8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MARCULLELLA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0"/>
        </w:rPr>
        <w:t>Champignon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(terme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générique)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Fungus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Fungu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0"/>
          <w:szCs w:val="20"/>
          <w:color w:val="050505"/>
          <w:spacing w:val="0"/>
          <w:w w:val="109"/>
          <w:position w:val="0"/>
        </w:rPr>
        <w:t>ME</w:t>
      </w:r>
      <w:r>
        <w:rPr>
          <w:rFonts w:ascii="Arial" w:hAnsi="Arial" w:cs="Arial" w:eastAsia="Arial"/>
          <w:sz w:val="20"/>
          <w:szCs w:val="20"/>
          <w:color w:val="050505"/>
          <w:spacing w:val="-22"/>
          <w:w w:val="109"/>
          <w:position w:val="0"/>
        </w:rPr>
        <w:t>R</w:t>
      </w:r>
      <w:r>
        <w:rPr>
          <w:rFonts w:ascii="Arial" w:hAnsi="Arial" w:cs="Arial" w:eastAsia="Arial"/>
          <w:sz w:val="20"/>
          <w:szCs w:val="20"/>
          <w:color w:val="050505"/>
          <w:spacing w:val="0"/>
          <w:w w:val="109"/>
          <w:position w:val="0"/>
        </w:rPr>
        <w:t>CU</w:t>
      </w:r>
      <w:r>
        <w:rPr>
          <w:rFonts w:ascii="Arial" w:hAnsi="Arial" w:cs="Arial" w:eastAsia="Arial"/>
          <w:sz w:val="20"/>
          <w:szCs w:val="20"/>
          <w:color w:val="050505"/>
          <w:spacing w:val="-23"/>
          <w:w w:val="109"/>
          <w:position w:val="0"/>
        </w:rPr>
        <w:t>L</w:t>
      </w:r>
      <w:r>
        <w:rPr>
          <w:rFonts w:ascii="Arial" w:hAnsi="Arial" w:cs="Arial" w:eastAsia="Arial"/>
          <w:sz w:val="20"/>
          <w:szCs w:val="20"/>
          <w:color w:val="050505"/>
          <w:spacing w:val="0"/>
          <w:w w:val="109"/>
          <w:position w:val="0"/>
        </w:rPr>
        <w:t>ELLA</w:t>
      </w:r>
      <w:r>
        <w:rPr>
          <w:rFonts w:ascii="Arial" w:hAnsi="Arial" w:cs="Arial" w:eastAsia="Arial"/>
          <w:sz w:val="20"/>
          <w:szCs w:val="20"/>
          <w:color w:val="050505"/>
          <w:spacing w:val="-52"/>
          <w:w w:val="109"/>
          <w:position w:val="0"/>
        </w:rPr>
        <w:t> </w:t>
      </w:r>
      <w:r>
        <w:rPr>
          <w:rFonts w:ascii="Arial" w:hAnsi="Arial" w:cs="Arial" w:eastAsia="Arial"/>
          <w:sz w:val="20"/>
          <w:szCs w:val="20"/>
          <w:color w:val="050505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20"/>
          <w:szCs w:val="20"/>
          <w:color w:val="050505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u w:val="thick" w:color="000000"/>
          <w:position w:val="0"/>
        </w:rPr>
        <w:t>Plant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u w:val="thick" w:color="0000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u w:val="thick" w:color="000000"/>
          <w:position w:val="0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4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86"/>
          <w:position w:val="0"/>
        </w:rPr>
        <w:t>p313Site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4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des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8"/>
          <w:w w:val="100"/>
          <w:position w:val="0"/>
        </w:rPr>
        <w:t> </w:t>
      </w:r>
      <w:r>
        <w:rPr>
          <w:rFonts w:ascii="Arial" w:hAnsi="Arial" w:cs="Arial" w:eastAsia="Arial"/>
          <w:sz w:val="18"/>
          <w:szCs w:val="18"/>
          <w:color w:val="050505"/>
          <w:spacing w:val="0"/>
          <w:w w:val="100"/>
          <w:position w:val="0"/>
        </w:rPr>
        <w:t>cystes</w:t>
      </w:r>
      <w:r>
        <w:rPr>
          <w:rFonts w:ascii="Arial" w:hAnsi="Arial" w:cs="Arial" w:eastAsia="Arial"/>
          <w:sz w:val="18"/>
          <w:szCs w:val="18"/>
          <w:color w:val="050505"/>
          <w:spacing w:val="-19"/>
          <w:w w:val="100"/>
          <w:position w:val="0"/>
        </w:rPr>
        <w:t> </w:t>
      </w:r>
      <w:r>
        <w:rPr>
          <w:rFonts w:ascii="Arial" w:hAnsi="Arial" w:cs="Arial" w:eastAsia="Arial"/>
          <w:sz w:val="19"/>
          <w:szCs w:val="19"/>
          <w:color w:val="161616"/>
          <w:spacing w:val="0"/>
          <w:w w:val="142"/>
          <w:position w:val="0"/>
        </w:rPr>
        <w:t>=</w:t>
      </w:r>
      <w:r>
        <w:rPr>
          <w:rFonts w:ascii="Arial" w:hAnsi="Arial" w:cs="Arial" w:eastAsia="Arial"/>
          <w:sz w:val="19"/>
          <w:szCs w:val="19"/>
          <w:color w:val="161616"/>
          <w:spacing w:val="-2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Cytinet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16" w:after="0" w:line="213" w:lineRule="auto"/>
        <w:ind w:left="166" w:right="355" w:firstLine="33"/>
        <w:jc w:val="left"/>
        <w:tabs>
          <w:tab w:pos="2840" w:val="left"/>
          <w:tab w:pos="6280" w:val="left"/>
          <w:tab w:pos="868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MONDONE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7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3"/>
          <w:position w:val="1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8"/>
          <w:w w:val="93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Satan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7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8"/>
          <w:position w:val="0"/>
        </w:rPr>
        <w:t>Boletus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satanas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7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Bolctacea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2"/>
        </w:rPr>
        <w:t>MORIGLIA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0"/>
        </w:rPr>
        <w:t>Russule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8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charbonnière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7"/>
          <w:position w:val="0"/>
        </w:rPr>
        <w:t>Russula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2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cyanoxantha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</w:r>
      <w:r>
        <w:rPr>
          <w:rFonts w:ascii="Arial" w:hAnsi="Arial" w:cs="Arial" w:eastAsia="Arial"/>
          <w:sz w:val="21"/>
          <w:szCs w:val="21"/>
          <w:color w:val="050505"/>
          <w:spacing w:val="0"/>
          <w:w w:val="82"/>
          <w:position w:val="0"/>
        </w:rPr>
        <w:t>Russulacea</w:t>
      </w:r>
      <w:r>
        <w:rPr>
          <w:rFonts w:ascii="Arial" w:hAnsi="Arial" w:cs="Arial" w:eastAsia="Arial"/>
          <w:sz w:val="21"/>
          <w:szCs w:val="21"/>
          <w:color w:val="050505"/>
          <w:spacing w:val="0"/>
          <w:w w:val="82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MORRU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4"/>
          <w:position w:val="0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3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tête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nègre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8"/>
          <w:position w:val="0"/>
        </w:rPr>
        <w:t>Boletus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aereus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Boletacea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MUCCICOSU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4"/>
          <w:position w:val="0"/>
        </w:rPr>
        <w:t>Volvaire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5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gluante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0"/>
        </w:rPr>
        <w:t>Volvariella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5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speciosa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Piuteacea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MUCCINU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0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4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050505"/>
          <w:spacing w:val="0"/>
          <w:w w:val="90"/>
          <w:position w:val="0"/>
        </w:rPr>
        <w:t>corsé</w:t>
      </w:r>
      <w:r>
        <w:rPr>
          <w:rFonts w:ascii="Arial" w:hAnsi="Arial" w:cs="Arial" w:eastAsia="Arial"/>
          <w:sz w:val="24"/>
          <w:szCs w:val="24"/>
          <w:color w:val="050505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24"/>
          <w:szCs w:val="24"/>
          <w:color w:val="050505"/>
          <w:spacing w:val="0"/>
          <w:w w:val="60"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050505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0"/>
          <w:position w:val="2"/>
        </w:rPr>
        <w:t>Lec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0"/>
          <w:u w:val="single" w:color="000000"/>
          <w:position w:val="2"/>
        </w:rPr>
        <w:t>cinn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0"/>
          <w:u w:val="single" w:color="000000"/>
          <w:position w:val="2"/>
        </w:rPr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0"/>
          <w:u w:val="single" w:color="000000"/>
          <w:position w:val="2"/>
        </w:rPr>
        <w:t>m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0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14"/>
          <w:w w:val="90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2"/>
        </w:rPr>
        <w:t>corsicum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3"/>
        </w:rPr>
        <w:t>Boletacea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MUCHINU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0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corse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4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7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8"/>
          <w:position w:val="1"/>
        </w:rPr>
        <w:t>Lecciuum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5"/>
          <w:w w:val="9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corsicum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3"/>
        </w:rPr>
        <w:t>Boletaœa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191" w:lineRule="exact"/>
        <w:ind w:left="175" w:right="-20"/>
        <w:jc w:val="left"/>
        <w:tabs>
          <w:tab w:pos="2860" w:val="left"/>
          <w:tab w:pos="6300" w:val="left"/>
          <w:tab w:pos="87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Ml]CIUAGHJOLU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36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>Boletacea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3" w:after="0" w:line="228" w:lineRule="exact"/>
        <w:ind w:left="147" w:right="202" w:firstLine="24"/>
        <w:jc w:val="left"/>
        <w:tabs>
          <w:tab w:pos="2820" w:val="left"/>
          <w:tab w:pos="6260" w:val="left"/>
          <w:tab w:pos="86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180.98410pt;margin-top:8.555028pt;width:.1pt;height:36.463628pt;mso-position-horizontal-relative:page;mso-position-vertical-relative:paragraph;z-index:-5145" coordorigin="3620,171" coordsize="2,729">
            <v:shape style="position:absolute;left:3620;top:171;width:2;height:729" coordorigin="3620,171" coordsize="0,729" path="m3620,900l3620,171e" filled="f" stroked="t" strokeweight="1.182903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MUCIUINU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3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7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4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Corse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7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7"/>
          <w:position w:val="1"/>
        </w:rPr>
        <w:t>Leccinum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3"/>
          <w:w w:val="97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corsict.mi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7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2"/>
        </w:rPr>
        <w:t>Boletacea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MURELLU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0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8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tête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nègre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7"/>
          <w:position w:val="0"/>
        </w:rPr>
        <w:t>Bolctus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0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aereus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2"/>
        </w:rPr>
        <w:t>Boletacea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MURELLU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7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0"/>
        </w:rPr>
        <w:t>Morille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2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conique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1"/>
        </w:rPr>
        <w:t>Morcltella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22"/>
          <w:w w:val="95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Conica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7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4"/>
          <w:position w:val="2"/>
        </w:rPr>
        <w:t>Morcbellacca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4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MURELLU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0"/>
        </w:rPr>
        <w:t>Morille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6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ronde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0"/>
        </w:rPr>
        <w:t>Morcltella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6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rotunda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2"/>
        </w:rPr>
        <w:t>Morchellacea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3" w:after="0" w:line="196" w:lineRule="auto"/>
        <w:ind w:left="156" w:right="155" w:firstLine="9"/>
        <w:jc w:val="left"/>
        <w:tabs>
          <w:tab w:pos="2840" w:val="left"/>
          <w:tab w:pos="6280" w:val="left"/>
          <w:tab w:pos="868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61.111328pt;margin-top:51.035572pt;width:3.16888pt;height:22.0pt;mso-position-horizontal-relative:page;mso-position-vertical-relative:paragraph;z-index:-5143" type="#_x0000_t202" filled="f" stroked="f">
            <v:textbox inset="0,0,0,0">
              <w:txbxContent>
                <w:p>
                  <w:pPr>
                    <w:spacing w:before="0" w:after="0" w:line="440" w:lineRule="exact"/>
                    <w:ind w:right="-106"/>
                    <w:jc w:val="left"/>
                    <w:rPr>
                      <w:rFonts w:ascii="Times New Roman" w:hAnsi="Times New Roman" w:cs="Times New Roman" w:eastAsia="Times New Roman"/>
                      <w:sz w:val="44"/>
                      <w:szCs w:val="44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44"/>
                      <w:szCs w:val="44"/>
                      <w:color w:val="050505"/>
                      <w:spacing w:val="0"/>
                      <w:w w:val="52"/>
                    </w:rPr>
                    <w:t>t</w:t>
                  </w:r>
                  <w:r>
                    <w:rPr>
                      <w:rFonts w:ascii="Times New Roman" w:hAnsi="Times New Roman" w:cs="Times New Roman" w:eastAsia="Times New Roman"/>
                      <w:sz w:val="44"/>
                      <w:szCs w:val="44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MURIGLIA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</w:rPr>
        <w:t>Morille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2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conique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Morchclla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5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Coniça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>Morchellacea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MURIGLIA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0"/>
        </w:rPr>
        <w:t>Morille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6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ronde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1"/>
        </w:rPr>
        <w:t>Morchella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rottmda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>Morchellacea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58"/>
          <w:w w:val="100"/>
          <w:position w:val="0"/>
        </w:rPr>
        <w:t>M</w:t>
      </w:r>
      <w:r>
        <w:rPr>
          <w:rFonts w:ascii="Arial" w:hAnsi="Arial" w:cs="Arial" w:eastAsia="Arial"/>
          <w:sz w:val="20"/>
          <w:szCs w:val="20"/>
          <w:color w:val="494949"/>
          <w:spacing w:val="0"/>
          <w:w w:val="166"/>
          <w:position w:val="8"/>
        </w:rPr>
        <w:t>'</w:t>
      </w:r>
      <w:r>
        <w:rPr>
          <w:rFonts w:ascii="Arial" w:hAnsi="Arial" w:cs="Arial" w:eastAsia="Arial"/>
          <w:sz w:val="20"/>
          <w:szCs w:val="20"/>
          <w:color w:val="494949"/>
          <w:spacing w:val="0"/>
          <w:w w:val="100"/>
          <w:position w:val="8"/>
        </w:rPr>
        <w:t> </w:t>
      </w:r>
      <w:r>
        <w:rPr>
          <w:rFonts w:ascii="Arial" w:hAnsi="Arial" w:cs="Arial" w:eastAsia="Arial"/>
          <w:sz w:val="20"/>
          <w:szCs w:val="20"/>
          <w:color w:val="494949"/>
          <w:spacing w:val="-16"/>
          <w:w w:val="100"/>
          <w:position w:val="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URZARELLU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Mousseron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  <w:position w:val="1"/>
        </w:rPr>
        <w:t>Calocybe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29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gambosa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>Tricolomaœa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3"/>
        </w:rPr>
        <w:t>MURZARELLU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8"/>
          <w:position w:val="-2"/>
        </w:rPr>
        <w:t>Marasme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3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>oréade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7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7"/>
          <w:position w:val="0"/>
        </w:rPr>
        <w:t>Marasmus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3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oreades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</w:r>
      <w:r>
        <w:rPr>
          <w:rFonts w:ascii="Arial" w:hAnsi="Arial" w:cs="Arial" w:eastAsia="Arial"/>
          <w:sz w:val="24"/>
          <w:szCs w:val="24"/>
          <w:color w:val="050505"/>
          <w:spacing w:val="0"/>
          <w:w w:val="78"/>
          <w:position w:val="0"/>
        </w:rPr>
        <w:t>Marasmiaœa</w:t>
      </w:r>
      <w:r>
        <w:rPr>
          <w:rFonts w:ascii="Arial" w:hAnsi="Arial" w:cs="Arial" w:eastAsia="Arial"/>
          <w:sz w:val="24"/>
          <w:szCs w:val="24"/>
          <w:color w:val="050505"/>
          <w:spacing w:val="0"/>
          <w:w w:val="7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3"/>
        </w:rPr>
        <w:t>MUZZARELLU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-3"/>
        </w:rPr>
        <w:t>Marnsme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2"/>
          <w:w w:val="95"/>
          <w:position w:val="-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3"/>
        </w:rPr>
        <w:t>oréade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7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-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1"/>
          <w:position w:val="0"/>
        </w:rPr>
        <w:t>M.arasmus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9"/>
          <w:w w:val="91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oreades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5"/>
          <w:szCs w:val="25"/>
          <w:color w:val="050505"/>
          <w:spacing w:val="0"/>
          <w:w w:val="81"/>
          <w:position w:val="0"/>
        </w:rPr>
        <w:t>Marasmiacea</w:t>
      </w:r>
      <w:r>
        <w:rPr>
          <w:rFonts w:ascii="Times New Roman" w:hAnsi="Times New Roman" w:cs="Times New Roman" w:eastAsia="Times New Roman"/>
          <w:sz w:val="25"/>
          <w:szCs w:val="25"/>
          <w:color w:val="050505"/>
          <w:spacing w:val="0"/>
          <w:w w:val="81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MUZZAREILU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2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Mousseron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  <w:position w:val="1"/>
        </w:rPr>
        <w:t>Calocybe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29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gambosa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>Tricolomacea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MUZZICOZU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0"/>
        </w:rPr>
        <w:t>Volvaire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5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gluante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1"/>
        </w:rPr>
        <w:t>Voh'3riella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speciosa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>Piuteacea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ORlGJOLA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32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Pleurote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  <w:position w:val="1"/>
        </w:rPr>
        <w:t>(plusieurs)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9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42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>Piuteacea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16" w:lineRule="exact"/>
        <w:ind w:left="156" w:right="-20"/>
        <w:jc w:val="left"/>
        <w:tabs>
          <w:tab w:pos="2840" w:val="left"/>
          <w:tab w:pos="62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>OVA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3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-2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3"/>
          <w:w w:val="95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>des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9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8"/>
          <w:position w:val="-2"/>
        </w:rPr>
        <w:t>Césars.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9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>Oronge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</w:r>
      <w:r>
        <w:rPr>
          <w:rFonts w:ascii="Times New Roman" w:hAnsi="Times New Roman" w:cs="Times New Roman" w:eastAsia="Times New Roman"/>
          <w:sz w:val="21"/>
          <w:szCs w:val="21"/>
          <w:color w:val="838383"/>
          <w:spacing w:val="0"/>
          <w:w w:val="63"/>
          <w:position w:val="-1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838383"/>
          <w:spacing w:val="-1"/>
          <w:w w:val="63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-1"/>
        </w:rPr>
        <w:t>Amanlta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6"/>
          <w:w w:val="95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1"/>
        </w:rPr>
        <w:t>caesarea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13" w:after="0" w:line="177" w:lineRule="auto"/>
        <w:ind w:left="128" w:right="330" w:firstLine="14"/>
        <w:jc w:val="left"/>
        <w:tabs>
          <w:tab w:pos="2800" w:val="left"/>
          <w:tab w:pos="6260" w:val="left"/>
          <w:tab w:pos="86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Arial" w:hAnsi="Arial" w:cs="Arial" w:eastAsia="Arial"/>
          <w:sz w:val="29"/>
          <w:szCs w:val="29"/>
          <w:color w:val="050505"/>
          <w:spacing w:val="0"/>
          <w:w w:val="100"/>
        </w:rPr>
        <w:t>ovu</w:t>
      </w:r>
      <w:r>
        <w:rPr>
          <w:rFonts w:ascii="Arial" w:hAnsi="Arial" w:cs="Arial" w:eastAsia="Arial"/>
          <w:sz w:val="29"/>
          <w:szCs w:val="29"/>
          <w:color w:val="050505"/>
          <w:spacing w:val="-71"/>
          <w:w w:val="100"/>
        </w:rPr>
        <w:t> </w:t>
      </w:r>
      <w:r>
        <w:rPr>
          <w:rFonts w:ascii="Arial" w:hAnsi="Arial" w:cs="Arial" w:eastAsia="Arial"/>
          <w:sz w:val="29"/>
          <w:szCs w:val="29"/>
          <w:color w:val="050505"/>
          <w:spacing w:val="0"/>
          <w:w w:val="100"/>
        </w:rPr>
        <w:tab/>
      </w:r>
      <w:r>
        <w:rPr>
          <w:rFonts w:ascii="Arial" w:hAnsi="Arial" w:cs="Arial" w:eastAsia="Arial"/>
          <w:sz w:val="29"/>
          <w:szCs w:val="29"/>
          <w:color w:val="050505"/>
          <w:spacing w:val="0"/>
          <w:w w:val="24"/>
        </w:rPr>
        <w:t> </w:t>
      </w:r>
      <w:r>
        <w:rPr>
          <w:rFonts w:ascii="Arial" w:hAnsi="Arial" w:cs="Arial" w:eastAsia="Arial"/>
          <w:sz w:val="29"/>
          <w:szCs w:val="29"/>
          <w:color w:val="050505"/>
          <w:spacing w:val="0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2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5"/>
          <w:w w:val="100"/>
          <w:position w:val="2"/>
        </w:rPr>
        <w:t> </w:t>
      </w:r>
      <w:r>
        <w:rPr>
          <w:rFonts w:ascii="Arial" w:hAnsi="Arial" w:cs="Arial" w:eastAsia="Arial"/>
          <w:sz w:val="21"/>
          <w:szCs w:val="21"/>
          <w:color w:val="050505"/>
          <w:spacing w:val="0"/>
          <w:w w:val="86"/>
          <w:position w:val="2"/>
        </w:rPr>
        <w:t>des</w:t>
      </w:r>
      <w:r>
        <w:rPr>
          <w:rFonts w:ascii="Arial" w:hAnsi="Arial" w:cs="Arial" w:eastAsia="Arial"/>
          <w:sz w:val="21"/>
          <w:szCs w:val="21"/>
          <w:color w:val="050505"/>
          <w:spacing w:val="-12"/>
          <w:w w:val="86"/>
          <w:position w:val="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50505"/>
          <w:spacing w:val="0"/>
          <w:w w:val="86"/>
          <w:position w:val="2"/>
        </w:rPr>
        <w:t>Césars.</w:t>
      </w:r>
      <w:r>
        <w:rPr>
          <w:rFonts w:ascii="Times New Roman" w:hAnsi="Times New Roman" w:cs="Times New Roman" w:eastAsia="Times New Roman"/>
          <w:sz w:val="23"/>
          <w:szCs w:val="23"/>
          <w:color w:val="050505"/>
          <w:spacing w:val="26"/>
          <w:w w:val="86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2"/>
        </w:rPr>
        <w:t>oronge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1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0"/>
        </w:rPr>
        <w:t>Amanita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50505"/>
          <w:spacing w:val="0"/>
          <w:w w:val="100"/>
          <w:position w:val="0"/>
        </w:rPr>
        <w:t>CaeS3rea</w:t>
      </w:r>
      <w:r>
        <w:rPr>
          <w:rFonts w:ascii="Times New Roman" w:hAnsi="Times New Roman" w:cs="Times New Roman" w:eastAsia="Times New Roman"/>
          <w:sz w:val="22"/>
          <w:szCs w:val="22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50505"/>
          <w:spacing w:val="0"/>
          <w:w w:val="36"/>
          <w:position w:val="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50505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2"/>
        </w:rPr>
        <w:t>Amanitaoea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PARACQUA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96"/>
          <w:position w:val="0"/>
        </w:rPr>
        <w:t>Coulemelle,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-16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0"/>
        </w:rPr>
        <w:t>lépiote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3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élevée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4"/>
          <w:position w:val="2"/>
        </w:rPr>
        <w:t>Macrolepio!a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"/>
          <w:w w:val="94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2"/>
        </w:rPr>
        <w:t>procera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1"/>
          <w:position w:val="5"/>
        </w:rPr>
        <w:t>Agario.œa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1"/>
          <w:position w:val="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PARACQUELUJ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3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0"/>
        </w:rPr>
        <w:t>Coulemelle,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0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0"/>
        </w:rPr>
        <w:t>lépiote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élevée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88"/>
          <w:position w:val="3"/>
        </w:rPr>
        <w:t>M:;cr&lt;ïlepio!a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"/>
          <w:w w:val="88"/>
          <w:position w:val="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>procera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6"/>
        </w:rPr>
        <w:t>Agaricacea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11"/>
          <w:position w:val="0"/>
        </w:rPr>
        <w:t>PAMSOLE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0"/>
        </w:rPr>
        <w:t>Coulemelle.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0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0"/>
        </w:rPr>
        <w:t>lépiote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9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élevée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7"/>
          <w:position w:val="3"/>
        </w:rPr>
        <w:t>Macrolcpiota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3"/>
          <w:w w:val="97"/>
          <w:position w:val="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>procera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6"/>
        </w:rPr>
        <w:t>Agaricacea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50" w:after="0" w:line="144" w:lineRule="auto"/>
        <w:ind w:left="113" w:right="360" w:firstLine="24"/>
        <w:jc w:val="left"/>
        <w:tabs>
          <w:tab w:pos="2770" w:val="left"/>
          <w:tab w:pos="2800" w:val="left"/>
          <w:tab w:pos="6240" w:val="left"/>
          <w:tab w:pos="862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185.242538pt;margin-top:50.271351pt;width:.1pt;height:57.912822pt;mso-position-horizontal-relative:page;mso-position-vertical-relative:paragraph;z-index:-5144" coordorigin="3705,1005" coordsize="2,1158">
            <v:shape style="position:absolute;left:3705;top:1005;width:2;height:1158" coordorigin="3705,1005" coordsize="0,1158" path="m3705,2164l3705,1005e" filled="f" stroked="t" strokeweight=".946322pt" strokecolor="#000000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5"/>
          <w:szCs w:val="25"/>
          <w:color w:val="050505"/>
          <w:spacing w:val="0"/>
          <w:w w:val="129"/>
        </w:rPr>
        <w:t>P</w:t>
      </w:r>
      <w:r>
        <w:rPr>
          <w:rFonts w:ascii="Courier New" w:hAnsi="Courier New" w:cs="Courier New" w:eastAsia="Courier New"/>
          <w:sz w:val="25"/>
          <w:szCs w:val="25"/>
          <w:color w:val="050505"/>
          <w:spacing w:val="0"/>
          <w:w w:val="129"/>
        </w:rPr>
        <w:t> </w:t>
      </w:r>
      <w:r>
        <w:rPr>
          <w:rFonts w:ascii="Courier New" w:hAnsi="Courier New" w:cs="Courier New" w:eastAsia="Courier New"/>
          <w:sz w:val="25"/>
          <w:szCs w:val="25"/>
          <w:color w:val="050505"/>
          <w:spacing w:val="0"/>
          <w:w w:val="129"/>
        </w:rPr>
        <w:t>UtA</w:t>
      </w:r>
      <w:r>
        <w:rPr>
          <w:rFonts w:ascii="Courier New" w:hAnsi="Courier New" w:cs="Courier New" w:eastAsia="Courier New"/>
          <w:sz w:val="25"/>
          <w:szCs w:val="25"/>
          <w:color w:val="050505"/>
          <w:spacing w:val="0"/>
          <w:w w:val="100"/>
        </w:rPr>
        <w:tab/>
        <w:tab/>
      </w:r>
      <w:r>
        <w:rPr>
          <w:rFonts w:ascii="Courier New" w:hAnsi="Courier New" w:cs="Courier New" w:eastAsia="Courier New"/>
          <w:sz w:val="25"/>
          <w:szCs w:val="25"/>
          <w:color w:val="050505"/>
          <w:spacing w:val="0"/>
          <w:w w:val="13"/>
        </w:rPr>
        <w:t> </w:t>
      </w:r>
      <w:r>
        <w:rPr>
          <w:rFonts w:ascii="Courier New" w:hAnsi="Courier New" w:cs="Courier New" w:eastAsia="Courier New"/>
          <w:sz w:val="25"/>
          <w:szCs w:val="25"/>
          <w:color w:val="050505"/>
          <w:spacing w:val="0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1"/>
        </w:rPr>
        <w:t>Lactaire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7"/>
          <w:w w:val="95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>délicieux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7"/>
          <w:position w:val="3"/>
        </w:rPr>
        <w:t>Lactarius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2"/>
          <w:w w:val="97"/>
          <w:position w:val="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>deliciosus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76"/>
          <w:position w:val="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6"/>
        </w:rPr>
        <w:t>Russulacea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10"/>
        </w:rPr>
        <w:t>PAZZULA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9"/>
          <w:position w:val="-1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-7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6"/>
          <w:w w:val="95"/>
          <w:position w:val="-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-7"/>
        </w:rPr>
        <w:t>rougeâtre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-7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-7"/>
        </w:rPr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0"/>
        </w:rPr>
        <w:t>Amanita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1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rubescens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/ull3IIltacea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15"/>
          <w:position w:val="-5"/>
        </w:rPr>
        <w:t>PEIEITA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5"/>
        </w:rPr>
        <w:tab/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0"/>
        </w:rPr>
        <w:t>Coulemelle,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0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lépiote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élevée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6"/>
        </w:rPr>
        <w:t>Macrolepiota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3"/>
          <w:w w:val="96"/>
          <w:position w:val="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6"/>
        </w:rPr>
        <w:t>procera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6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0"/>
        </w:rPr>
        <w:t>Agaricacea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8"/>
          <w:position w:val="-11"/>
        </w:rPr>
        <w:t>PELEITA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11"/>
        </w:rPr>
        <w:tab/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8"/>
        </w:rPr>
        <w:t>Lépiote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8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-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0"/>
        </w:rPr>
        <w:t>Macrolepiota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8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puellaris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Agaricacea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10"/>
        </w:rPr>
        <w:t>PINNACHJOLU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10"/>
        </w:rPr>
        <w:tab/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7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7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-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8"/>
          <w:position w:val="0"/>
        </w:rPr>
        <w:t>Suillus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8"/>
          <w:w w:val="9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collinitus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Boletacea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11"/>
        </w:rPr>
        <w:t>PINNACHJOLU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11"/>
        </w:rPr>
        <w:tab/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4"/>
          <w:position w:val="-7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8"/>
          <w:w w:val="94"/>
          <w:position w:val="-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7"/>
        </w:rPr>
        <w:t>granulé</w:t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-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8"/>
          <w:position w:val="0"/>
        </w:rPr>
        <w:t>Suillus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7"/>
          <w:w w:val="9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granulatus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Boletacea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6"/>
        </w:rPr>
        <w:t>PINNACHJOLU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6"/>
        </w:rPr>
        <w:tab/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3"/>
          <w:position w:val="-3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1"/>
          <w:w w:val="93"/>
          <w:position w:val="-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3"/>
        </w:rPr>
        <w:t>jaune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7"/>
          <w:position w:val="0"/>
        </w:rPr>
        <w:t>Boletus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1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venturü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2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228"/>
          <w:position w:val="0"/>
        </w:rPr>
        <w:t>'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7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8"/>
        </w:rPr>
        <w:t>Boletaœ.1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29" w:lineRule="exact"/>
        <w:ind w:left="113" w:right="-20"/>
        <w:jc w:val="left"/>
        <w:tabs>
          <w:tab w:pos="2800" w:val="left"/>
          <w:tab w:pos="6240" w:val="left"/>
          <w:tab w:pos="86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5"/>
        </w:rPr>
        <w:t>PINNACHJOLU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-2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8"/>
          <w:w w:val="95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-2"/>
        </w:rPr>
        <w:t>cèpe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>des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>pins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9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5"/>
          <w:position w:val="3"/>
        </w:rPr>
        <w:t>Boletus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1"/>
          <w:w w:val="95"/>
          <w:position w:val="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>pinophilus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8"/>
        </w:rPr>
        <w:t>Boletacea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8" w:after="0" w:line="149" w:lineRule="auto"/>
        <w:ind w:left="104" w:right="321" w:firstLine="9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9"/>
        </w:rPr>
        <w:t>PINNACHJOLU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9"/>
        </w:rPr>
        <w:t>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39"/>
          <w:w w:val="100"/>
          <w:position w:val="-9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4"/>
          <w:position w:val="-6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4"/>
          <w:w w:val="94"/>
          <w:position w:val="-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4"/>
          <w:position w:val="-6"/>
        </w:rPr>
        <w:t>pomme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13"/>
          <w:w w:val="94"/>
          <w:position w:val="-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6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3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6"/>
        </w:rPr>
        <w:t>pin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6"/>
        </w:rPr>
        <w:t>          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22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6"/>
          <w:position w:val="0"/>
        </w:rPr>
        <w:t>Strobilomyces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7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strobilaccus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3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Boletacca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9"/>
        </w:rPr>
        <w:t>PITRACHJOLA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9"/>
        </w:rPr>
        <w:t>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21"/>
          <w:w w:val="100"/>
          <w:position w:val="-9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6"/>
        </w:rPr>
        <w:t>Pleurote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6"/>
        </w:rPr>
        <w:t>                            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25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    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3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5"/>
        </w:rPr>
        <w:t>Piurotacea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3"/>
        </w:rPr>
        <w:t>POLPA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1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3"/>
        </w:rPr>
        <w:t>VACCINA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-3"/>
        </w:rPr>
        <w:t> 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37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94"/>
          <w:position w:val="0"/>
        </w:rPr>
        <w:t>Fistuline,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9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langue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-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0"/>
        </w:rPr>
        <w:t>bœuf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0"/>
        </w:rPr>
        <w:t>  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2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96"/>
          <w:position w:val="5"/>
        </w:rPr>
        <w:t>Fistulina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-6"/>
          <w:w w:val="96"/>
          <w:position w:val="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5"/>
        </w:rPr>
        <w:t>hepatica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5"/>
        </w:rPr>
        <w:t>                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20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50505"/>
          <w:spacing w:val="0"/>
          <w:w w:val="100"/>
          <w:position w:val="10"/>
        </w:rPr>
        <w:t>Fistulinacea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7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right="353"/>
        <w:jc w:val="right"/>
        <w:tabs>
          <w:tab w:pos="1440" w:val="left"/>
        </w:tabs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Arial" w:hAnsi="Arial" w:cs="Arial" w:eastAsia="Arial"/>
          <w:sz w:val="12"/>
          <w:szCs w:val="12"/>
          <w:color w:val="161616"/>
          <w:spacing w:val="0"/>
          <w:w w:val="100"/>
          <w:i/>
        </w:rPr>
        <w:t>PiPrrP</w:t>
      </w:r>
      <w:r>
        <w:rPr>
          <w:rFonts w:ascii="Arial" w:hAnsi="Arial" w:cs="Arial" w:eastAsia="Arial"/>
          <w:sz w:val="12"/>
          <w:szCs w:val="12"/>
          <w:color w:val="161616"/>
          <w:spacing w:val="8"/>
          <w:w w:val="100"/>
          <w:i/>
        </w:rPr>
        <w:t>.</w:t>
      </w:r>
      <w:r>
        <w:rPr>
          <w:rFonts w:ascii="Arial" w:hAnsi="Arial" w:cs="Arial" w:eastAsia="Arial"/>
          <w:sz w:val="14"/>
          <w:szCs w:val="14"/>
          <w:color w:val="161616"/>
          <w:spacing w:val="0"/>
          <w:w w:val="100"/>
          <w:i/>
        </w:rPr>
        <w:t>TRF.AN1'(}W</w:t>
      </w:r>
      <w:r>
        <w:rPr>
          <w:rFonts w:ascii="Arial" w:hAnsi="Arial" w:cs="Arial" w:eastAsia="Arial"/>
          <w:sz w:val="14"/>
          <w:szCs w:val="14"/>
          <w:color w:val="161616"/>
          <w:spacing w:val="-11"/>
          <w:w w:val="100"/>
          <w:i/>
        </w:rPr>
        <w:t> </w:t>
      </w:r>
      <w:r>
        <w:rPr>
          <w:rFonts w:ascii="Arial" w:hAnsi="Arial" w:cs="Arial" w:eastAsia="Arial"/>
          <w:sz w:val="14"/>
          <w:szCs w:val="14"/>
          <w:color w:val="161616"/>
          <w:spacing w:val="0"/>
          <w:w w:val="100"/>
          <w:i/>
        </w:rPr>
        <w:tab/>
      </w:r>
      <w:r>
        <w:rPr>
          <w:rFonts w:ascii="Arial" w:hAnsi="Arial" w:cs="Arial" w:eastAsia="Arial"/>
          <w:sz w:val="14"/>
          <w:szCs w:val="14"/>
          <w:color w:val="161616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7"/>
          <w:szCs w:val="17"/>
          <w:color w:val="161616"/>
          <w:spacing w:val="0"/>
          <w:w w:val="109"/>
        </w:rPr>
        <w:t>17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</w:rPr>
      </w:r>
    </w:p>
    <w:p>
      <w:pPr>
        <w:jc w:val="right"/>
        <w:spacing w:after="0"/>
        <w:sectPr>
          <w:pgSz w:w="11900" w:h="16840"/>
          <w:pgMar w:top="1380" w:bottom="0" w:left="1500" w:right="360"/>
        </w:sectPr>
      </w:pPr>
      <w:rPr/>
    </w:p>
    <w:p>
      <w:pPr>
        <w:spacing w:before="73" w:after="0" w:line="267" w:lineRule="exact"/>
        <w:ind w:left="318" w:right="-20"/>
        <w:jc w:val="left"/>
        <w:tabs>
          <w:tab w:pos="3200" w:val="left"/>
          <w:tab w:pos="6020" w:val="left"/>
          <w:tab w:pos="876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/>
        <w:pict>
          <v:group style="position:absolute;margin-left:4.447286pt;margin-top:622.079956pt;width:110.714004pt;height:.1pt;mso-position-horizontal-relative:page;mso-position-vertical-relative:page;z-index:-5140" coordorigin="89,12442" coordsize="2214,2">
            <v:shape style="position:absolute;left:89;top:12442;width:2214;height:2" coordorigin="89,12442" coordsize="2214,0" path="m89,12442l2303,12442e" filled="f" stroked="t" strokeweight=".468135pt" strokecolor="#000000">
              <v:path arrowok="t"/>
            </v:shape>
          </v:group>
          <w10:wrap type="none"/>
        </w:pict>
      </w:r>
      <w:r>
        <w:rPr/>
        <w:pict>
          <v:group style="position:absolute;margin-left:580.019653pt;margin-top:40.050098pt;width:.1pt;height:72.516746pt;mso-position-horizontal-relative:page;mso-position-vertical-relative:page;z-index:-5139" coordorigin="11600,801" coordsize="2,1450">
            <v:shape style="position:absolute;left:11600;top:801;width:2;height:1450" coordorigin="11600,801" coordsize="0,1450" path="m11600,2251l11600,801e" filled="f" stroked="t" strokeweight=".468135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-2"/>
        </w:rPr>
        <w:t>PRATAUNA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-2"/>
        </w:rPr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-1"/>
        </w:rPr>
        <w:t>Psalliote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9"/>
          <w:w w:val="97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-1"/>
        </w:rPr>
        <w:t>agaric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Agaric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5"/>
          <w:w w:val="100"/>
          <w:position w:val="1"/>
        </w:rPr>
        <w:t>u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0"/>
          <w:w w:val="100"/>
          <w:position w:val="1"/>
        </w:rPr>
        <w:t>s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-7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3"/>
          <w:szCs w:val="23"/>
          <w:color w:val="080808"/>
          <w:spacing w:val="0"/>
          <w:w w:val="81"/>
          <w:position w:val="0"/>
        </w:rPr>
        <w:t>Agaricae$3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9" w:after="0" w:line="189" w:lineRule="auto"/>
        <w:ind w:left="318" w:right="44"/>
        <w:jc w:val="left"/>
        <w:tabs>
          <w:tab w:pos="3140" w:val="left"/>
          <w:tab w:pos="3200" w:val="left"/>
          <w:tab w:pos="3760" w:val="left"/>
          <w:tab w:pos="5940" w:val="left"/>
          <w:tab w:pos="6000" w:val="left"/>
          <w:tab w:pos="872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23.768692pt;margin-top:109.013969pt;width:30.82842pt;height:20pt;mso-position-horizontal-relative:page;mso-position-vertical-relative:paragraph;z-index:-5135" type="#_x0000_t202" filled="f" stroked="f">
            <v:textbox inset="0,0,0,0">
              <w:txbxContent>
                <w:p>
                  <w:pPr>
                    <w:spacing w:before="0" w:after="0" w:line="400" w:lineRule="exact"/>
                    <w:ind w:right="-100"/>
                    <w:jc w:val="left"/>
                    <w:rPr>
                      <w:rFonts w:ascii="Times New Roman" w:hAnsi="Times New Roman" w:cs="Times New Roman" w:eastAsia="Times New Roman"/>
                      <w:sz w:val="40"/>
                      <w:szCs w:val="40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40"/>
                      <w:szCs w:val="40"/>
                      <w:color w:val="080808"/>
                      <w:w w:val="51"/>
                    </w:rPr>
                    <w:t>Hydn</w:t>
                  </w:r>
                  <w:r>
                    <w:rPr>
                      <w:rFonts w:ascii="Times New Roman" w:hAnsi="Times New Roman" w:cs="Times New Roman" w:eastAsia="Times New Roman"/>
                      <w:sz w:val="40"/>
                      <w:szCs w:val="40"/>
                      <w:color w:val="080808"/>
                      <w:spacing w:val="-52"/>
                      <w:w w:val="51"/>
                    </w:rPr>
                    <w:t>e</w:t>
                  </w:r>
                  <w:r>
                    <w:rPr>
                      <w:rFonts w:ascii="Times New Roman" w:hAnsi="Times New Roman" w:cs="Times New Roman" w:eastAsia="Times New Roman"/>
                      <w:sz w:val="40"/>
                      <w:szCs w:val="40"/>
                      <w:color w:val="242424"/>
                      <w:spacing w:val="0"/>
                      <w:w w:val="97"/>
                    </w:rPr>
                    <w:t>:</w:t>
                  </w:r>
                  <w:r>
                    <w:rPr>
                      <w:rFonts w:ascii="Times New Roman" w:hAnsi="Times New Roman" w:cs="Times New Roman" w:eastAsia="Times New Roman"/>
                      <w:sz w:val="40"/>
                      <w:szCs w:val="40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9"/>
          <w:szCs w:val="29"/>
          <w:color w:val="080808"/>
          <w:spacing w:val="0"/>
          <w:w w:val="88"/>
        </w:rPr>
        <w:t>PRATALORU</w:t>
      </w:r>
      <w:r>
        <w:rPr>
          <w:rFonts w:ascii="Courier New" w:hAnsi="Courier New" w:cs="Courier New" w:eastAsia="Courier New"/>
          <w:sz w:val="29"/>
          <w:szCs w:val="29"/>
          <w:color w:val="080808"/>
          <w:spacing w:val="0"/>
          <w:w w:val="100"/>
        </w:rPr>
        <w:tab/>
        <w:tab/>
      </w:r>
      <w:r>
        <w:rPr>
          <w:rFonts w:ascii="Courier New" w:hAnsi="Courier New" w:cs="Courier New" w:eastAsia="Courier New"/>
          <w:sz w:val="29"/>
          <w:szCs w:val="29"/>
          <w:color w:val="080808"/>
          <w:spacing w:val="0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88"/>
          <w:position w:val="2"/>
        </w:rPr>
        <w:t>Psalliote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44"/>
          <w:w w:val="88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2"/>
        </w:rPr>
        <w:t>agaric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2"/>
        </w:rPr>
        <w:tab/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  <w:t>Agaricus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8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76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26"/>
          <w:szCs w:val="26"/>
          <w:color w:val="080808"/>
          <w:spacing w:val="0"/>
          <w:w w:val="74"/>
          <w:position w:val="1"/>
        </w:rPr>
        <w:t>Agaricaœa</w:t>
      </w:r>
      <w:r>
        <w:rPr>
          <w:rFonts w:ascii="Times New Roman" w:hAnsi="Times New Roman" w:cs="Times New Roman" w:eastAsia="Times New Roman"/>
          <w:sz w:val="26"/>
          <w:szCs w:val="26"/>
          <w:color w:val="080808"/>
          <w:spacing w:val="0"/>
          <w:w w:val="74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PRATAR&lt;)LU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2"/>
        </w:rPr>
        <w:t>Psalliote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6"/>
          <w:w w:val="95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2"/>
        </w:rPr>
        <w:t>agaric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2"/>
        </w:rPr>
        <w:tab/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4"/>
        </w:rPr>
        <w:t>Agaricus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26"/>
          <w:w w:val="94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  <w:t>(Pl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6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  <w:t>sieurs)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41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76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23"/>
          <w:szCs w:val="23"/>
          <w:color w:val="080808"/>
          <w:spacing w:val="0"/>
          <w:w w:val="83"/>
          <w:position w:val="0"/>
        </w:rPr>
        <w:t>Agaricaœa</w:t>
      </w:r>
      <w:r>
        <w:rPr>
          <w:rFonts w:ascii="Times New Roman" w:hAnsi="Times New Roman" w:cs="Times New Roman" w:eastAsia="Times New Roman"/>
          <w:sz w:val="23"/>
          <w:szCs w:val="23"/>
          <w:color w:val="080808"/>
          <w:spacing w:val="0"/>
          <w:w w:val="83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07"/>
          <w:position w:val="0"/>
        </w:rPr>
        <w:t>ROSStJLATA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8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1"/>
        </w:rPr>
        <w:t>Russule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3"/>
          <w:w w:val="94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(vraie)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7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0"/>
        </w:rPr>
        <w:t>Russ!llaœa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80808"/>
          <w:spacing w:val="0"/>
          <w:w w:val="100"/>
          <w:position w:val="0"/>
        </w:rPr>
        <w:t>RUSSULA</w:t>
      </w:r>
      <w:r>
        <w:rPr>
          <w:rFonts w:ascii="Times New Roman" w:hAnsi="Times New Roman" w:cs="Times New Roman" w:eastAsia="Times New Roman"/>
          <w:sz w:val="23"/>
          <w:szCs w:val="23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80808"/>
          <w:spacing w:val="0"/>
          <w:w w:val="69"/>
          <w:position w:val="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80808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2"/>
        </w:rPr>
        <w:t>Russule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9"/>
          <w:w w:val="95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2"/>
        </w:rPr>
        <w:t>(vraie)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5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5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5"/>
        </w:rPr>
      </w:r>
      <w:r>
        <w:rPr>
          <w:rFonts w:ascii="Times New Roman" w:hAnsi="Times New Roman" w:cs="Times New Roman" w:eastAsia="Times New Roman"/>
          <w:sz w:val="25"/>
          <w:szCs w:val="25"/>
          <w:color w:val="080808"/>
          <w:spacing w:val="0"/>
          <w:w w:val="77"/>
          <w:position w:val="0"/>
        </w:rPr>
        <w:t>Russulaœa</w:t>
      </w:r>
      <w:r>
        <w:rPr>
          <w:rFonts w:ascii="Times New Roman" w:hAnsi="Times New Roman" w:cs="Times New Roman" w:eastAsia="Times New Roman"/>
          <w:sz w:val="25"/>
          <w:szCs w:val="25"/>
          <w:color w:val="080808"/>
          <w:spacing w:val="0"/>
          <w:w w:val="77"/>
          <w:position w:val="0"/>
        </w:rPr>
        <w:t> </w:t>
      </w:r>
      <w:r>
        <w:rPr>
          <w:rFonts w:ascii="Courier New" w:hAnsi="Courier New" w:cs="Courier New" w:eastAsia="Courier New"/>
          <w:sz w:val="26"/>
          <w:szCs w:val="26"/>
          <w:color w:val="080808"/>
          <w:spacing w:val="0"/>
          <w:w w:val="86"/>
          <w:position w:val="0"/>
        </w:rPr>
        <w:t>RUSStn.ATA</w:t>
      </w:r>
      <w:r>
        <w:rPr>
          <w:rFonts w:ascii="Courier New" w:hAnsi="Courier New" w:cs="Courier New" w:eastAsia="Courier New"/>
          <w:sz w:val="26"/>
          <w:szCs w:val="26"/>
          <w:color w:val="080808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6"/>
          <w:szCs w:val="26"/>
          <w:color w:val="080808"/>
          <w:spacing w:val="0"/>
          <w:w w:val="25"/>
          <w:position w:val="0"/>
        </w:rPr>
        <w:t> </w:t>
      </w:r>
      <w:r>
        <w:rPr>
          <w:rFonts w:ascii="Courier New" w:hAnsi="Courier New" w:cs="Courier New" w:eastAsia="Courier New"/>
          <w:sz w:val="26"/>
          <w:szCs w:val="26"/>
          <w:color w:val="080808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86"/>
          <w:position w:val="1"/>
        </w:rPr>
        <w:t>Russule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8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11"/>
          <w:w w:val="8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(vraie)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  <w:t>(Plusieur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8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  <w:t>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23"/>
          <w:szCs w:val="23"/>
          <w:color w:val="080808"/>
          <w:spacing w:val="0"/>
          <w:w w:val="100"/>
          <w:position w:val="0"/>
        </w:rPr>
        <w:t>Russuhoea</w:t>
      </w:r>
      <w:r>
        <w:rPr>
          <w:rFonts w:ascii="Times New Roman" w:hAnsi="Times New Roman" w:cs="Times New Roman" w:eastAsia="Times New Roman"/>
          <w:sz w:val="23"/>
          <w:szCs w:val="23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80808"/>
          <w:spacing w:val="0"/>
          <w:w w:val="100"/>
          <w:position w:val="1"/>
        </w:rPr>
        <w:t>SAPUNOSU</w:t>
      </w:r>
      <w:r>
        <w:rPr>
          <w:rFonts w:ascii="Times New Roman" w:hAnsi="Times New Roman" w:cs="Times New Roman" w:eastAsia="Times New Roman"/>
          <w:sz w:val="20"/>
          <w:szCs w:val="20"/>
          <w:color w:val="080808"/>
          <w:spacing w:val="-39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080808"/>
          <w:spacing w:val="0"/>
          <w:w w:val="40"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80808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0"/>
        </w:rPr>
        <w:t>Tricholome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1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00"/>
          <w:position w:val="0"/>
        </w:rPr>
        <w:t>à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odeur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3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savon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2"/>
          <w:position w:val="1"/>
        </w:rPr>
        <w:t>Tricltoloma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12"/>
          <w:w w:val="92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saponaceum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88"/>
          <w:position w:val="1"/>
        </w:rPr>
        <w:t>Tricolomatace;s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88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00"/>
          <w:position w:val="4"/>
        </w:rPr>
        <w:t>SAUNOSIJ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6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42"/>
          <w:position w:val="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0"/>
        </w:rPr>
        <w:t>Tricholome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6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à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odeur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7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0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savon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1"/>
        </w:rPr>
        <w:t>Tricho!oma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4"/>
          <w:w w:val="94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saponzceum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84"/>
          <w:position w:val="3"/>
        </w:rPr>
        <w:t>Tricolomat?.œa.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84"/>
          <w:position w:val="3"/>
        </w:rPr>
        <w:t> </w:t>
      </w:r>
      <w:r>
        <w:rPr>
          <w:rFonts w:ascii="Arial" w:hAnsi="Arial" w:cs="Arial" w:eastAsia="Arial"/>
          <w:sz w:val="19"/>
          <w:szCs w:val="19"/>
          <w:color w:val="080808"/>
          <w:spacing w:val="0"/>
          <w:w w:val="100"/>
          <w:position w:val="4"/>
        </w:rPr>
        <w:t>SAVUNOSU</w:t>
      </w:r>
      <w:r>
        <w:rPr>
          <w:rFonts w:ascii="Arial" w:hAnsi="Arial" w:cs="Arial" w:eastAsia="Arial"/>
          <w:sz w:val="19"/>
          <w:szCs w:val="19"/>
          <w:color w:val="080808"/>
          <w:spacing w:val="-10"/>
          <w:w w:val="100"/>
          <w:position w:val="4"/>
        </w:rPr>
        <w:t> </w:t>
      </w:r>
      <w:r>
        <w:rPr>
          <w:rFonts w:ascii="Arial" w:hAnsi="Arial" w:cs="Arial" w:eastAsia="Arial"/>
          <w:sz w:val="19"/>
          <w:szCs w:val="19"/>
          <w:color w:val="080808"/>
          <w:spacing w:val="0"/>
          <w:w w:val="100"/>
          <w:position w:val="4"/>
        </w:rPr>
        <w:tab/>
      </w:r>
      <w:r>
        <w:rPr>
          <w:rFonts w:ascii="Arial" w:hAnsi="Arial" w:cs="Arial" w:eastAsia="Arial"/>
          <w:sz w:val="19"/>
          <w:szCs w:val="19"/>
          <w:color w:val="080808"/>
          <w:spacing w:val="0"/>
          <w:w w:val="38"/>
          <w:position w:val="4"/>
        </w:rPr>
        <w:t> </w:t>
      </w:r>
      <w:r>
        <w:rPr>
          <w:rFonts w:ascii="Arial" w:hAnsi="Arial" w:cs="Arial" w:eastAsia="Arial"/>
          <w:sz w:val="19"/>
          <w:szCs w:val="19"/>
          <w:color w:val="080808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0"/>
        </w:rPr>
        <w:t>Tricholome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2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à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3"/>
          <w:position w:val="0"/>
        </w:rPr>
        <w:t>ode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3"/>
          <w:w w:val="93"/>
          <w:position w:val="0"/>
        </w:rPr>
        <w:t>u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0"/>
          <w:w w:val="93"/>
          <w:position w:val="0"/>
        </w:rPr>
        <w:t>r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-15"/>
          <w:w w:val="93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3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6"/>
          <w:w w:val="93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savon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1"/>
        </w:rPr>
        <w:t>Tricholoma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1"/>
          <w:w w:val="94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saponccum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  <w:t>Tricolomataœa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3"/>
        </w:rPr>
        <w:t>SCU:SJNU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36"/>
          <w:position w:val="3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0"/>
        </w:rPr>
        <w:t>Hydn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3"/>
          <w:w w:val="97"/>
          <w:position w:val="0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0"/>
          <w:w w:val="165"/>
          <w:position w:val="0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-3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2"/>
          <w:position w:val="0"/>
        </w:rPr>
        <w:t>pied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2"/>
          <w:w w:val="92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mouton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1"/>
        </w:rPr>
        <w:t>Hydnum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repandum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73"/>
          <w:position w:val="2"/>
        </w:rPr>
        <w:t>tdnac.ea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73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5"/>
        </w:rPr>
        <w:t>SCUPlCCJOLA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5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3"/>
          <w:position w:val="2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16"/>
          <w:w w:val="93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3"/>
          <w:position w:val="2"/>
        </w:rPr>
        <w:t>chou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9"/>
          <w:w w:val="93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2"/>
        </w:rPr>
        <w:t>fleur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(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eux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3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2"/>
        </w:rPr>
        <w:t>Clavariacea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  <w:t>SCUPIGNU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4"/>
        </w:rPr>
        <w:tab/>
        <w:tab/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pied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6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7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mouton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Hydnum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rcpandum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Jdnttœa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5"/>
        </w:rPr>
        <w:t>SCUPINl)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5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8"/>
          <w:position w:val="0"/>
        </w:rPr>
        <w:t>Hydn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2"/>
          <w:w w:val="98"/>
          <w:position w:val="0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0"/>
          <w:w w:val="186"/>
          <w:position w:val="0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-3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pied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7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7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mouton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Hydnum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rcpandum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</w:r>
      <w:r>
        <w:rPr>
          <w:rFonts w:ascii="Arial" w:hAnsi="Arial" w:cs="Arial" w:eastAsia="Arial"/>
          <w:sz w:val="20"/>
          <w:szCs w:val="20"/>
          <w:color w:val="080808"/>
          <w:spacing w:val="0"/>
          <w:w w:val="80"/>
          <w:position w:val="1"/>
        </w:rPr>
        <w:t>Jdnaœa</w:t>
      </w:r>
      <w:r>
        <w:rPr>
          <w:rFonts w:ascii="Arial" w:hAnsi="Arial" w:cs="Arial" w:eastAsia="Arial"/>
          <w:sz w:val="20"/>
          <w:szCs w:val="20"/>
          <w:color w:val="080808"/>
          <w:spacing w:val="0"/>
          <w:w w:val="80"/>
          <w:position w:val="1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80808"/>
          <w:spacing w:val="0"/>
          <w:w w:val="89"/>
          <w:position w:val="2"/>
        </w:rPr>
        <w:t>SILVlCOLA</w:t>
      </w:r>
      <w:r>
        <w:rPr>
          <w:rFonts w:ascii="Times New Roman" w:hAnsi="Times New Roman" w:cs="Times New Roman" w:eastAsia="Times New Roman"/>
          <w:sz w:val="25"/>
          <w:szCs w:val="25"/>
          <w:color w:val="080808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80808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89"/>
          <w:position w:val="0"/>
        </w:rPr>
        <w:t>Psalliote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89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8"/>
          <w:w w:val="89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Agaric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1"/>
        </w:rPr>
        <w:t>Agaricus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8"/>
          <w:w w:val="94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silvicola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5"/>
          <w:szCs w:val="25"/>
          <w:color w:val="080808"/>
          <w:spacing w:val="0"/>
          <w:w w:val="78"/>
          <w:position w:val="1"/>
        </w:rPr>
        <w:t>Agariçaœa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8" w:after="0" w:line="219" w:lineRule="auto"/>
        <w:ind w:left="286" w:right="243" w:firstLine="28"/>
        <w:jc w:val="left"/>
        <w:tabs>
          <w:tab w:pos="3100" w:val="left"/>
          <w:tab w:pos="5900" w:val="left"/>
          <w:tab w:pos="87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576.976807pt;margin-top:41.819695pt;width:.1pt;height:37.68027pt;mso-position-horizontal-relative:page;mso-position-vertical-relative:paragraph;z-index:-5138" coordorigin="11540,836" coordsize="2,754">
            <v:shape style="position:absolute;left:11540;top:836;width:2;height:754" coordorigin="11540,836" coordsize="0,754" path="m11540,1590l11540,836e" filled="f" stroked="t" strokeweight=".468135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</w:rPr>
        <w:t>SPIGNOLU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7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</w:rPr>
        <w:t>Bolet,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</w:rPr>
        <w:t>Cèpe,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1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</w:rPr>
        <w:t>tête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1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</w:rPr>
        <w:t>nègre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1"/>
        </w:rPr>
        <w:t>Boletus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1"/>
          <w:w w:val="94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aereus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47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7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Boletacea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SPORTELLINA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8"/>
          <w:position w:val="0"/>
        </w:rPr>
        <w:t>Morille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0"/>
          <w:w w:val="9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conique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2"/>
          <w:position w:val="1"/>
        </w:rPr>
        <w:t>MorcbelJa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3"/>
          <w:w w:val="92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conica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1"/>
          <w:position w:val="1"/>
        </w:rPr>
        <w:t>Morchellacea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1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SPORTELLULA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8"/>
          <w:position w:val="0"/>
        </w:rPr>
        <w:t>Morille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9"/>
          <w:w w:val="9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conique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2"/>
          <w:position w:val="1"/>
        </w:rPr>
        <w:t>MorchelJa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1"/>
          <w:w w:val="92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conica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1"/>
          <w:position w:val="1"/>
        </w:rPr>
        <w:t>Morchellacea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1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SPORTELULA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8"/>
          <w:position w:val="0"/>
        </w:rPr>
        <w:t>Morille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0"/>
          <w:w w:val="9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conique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89"/>
          <w:position w:val="1"/>
        </w:rPr>
        <w:t>MOicbeiJa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2"/>
          <w:w w:val="89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conica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1"/>
          <w:position w:val="1"/>
        </w:rPr>
        <w:t>Morchellacea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1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SPOR1ELULLA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0"/>
        </w:rPr>
        <w:t>Morille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3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conique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1"/>
        </w:rPr>
        <w:t>Morcbella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conica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1"/>
          <w:position w:val="1"/>
        </w:rPr>
        <w:t>Morchellacea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1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SPRIGNOLU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Bole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"/>
          <w:w w:val="100"/>
          <w:position w:val="0"/>
        </w:rPr>
        <w:t>t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0"/>
          <w:w w:val="100"/>
          <w:position w:val="0"/>
        </w:rPr>
        <w:t>,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-1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0"/>
        </w:rPr>
        <w:t>Cèpe,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5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0"/>
        </w:rPr>
        <w:t>Tête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4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nègre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1"/>
        </w:rPr>
        <w:t>Boletus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8"/>
          <w:w w:val="95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aereus</w:t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Boletacea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SPRIGNU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0"/>
        </w:rPr>
        <w:t>Bole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6"/>
          <w:w w:val="96"/>
          <w:position w:val="0"/>
        </w:rPr>
        <w:t>t</w:t>
      </w:r>
      <w:r>
        <w:rPr>
          <w:rFonts w:ascii="Times New Roman" w:hAnsi="Times New Roman" w:cs="Times New Roman" w:eastAsia="Times New Roman"/>
          <w:sz w:val="21"/>
          <w:szCs w:val="21"/>
          <w:color w:val="343434"/>
          <w:spacing w:val="0"/>
          <w:w w:val="137"/>
          <w:position w:val="0"/>
        </w:rPr>
        <w:t>,</w:t>
      </w:r>
      <w:r>
        <w:rPr>
          <w:rFonts w:ascii="Times New Roman" w:hAnsi="Times New Roman" w:cs="Times New Roman" w:eastAsia="Times New Roman"/>
          <w:sz w:val="21"/>
          <w:szCs w:val="21"/>
          <w:color w:val="343434"/>
          <w:spacing w:val="-1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0"/>
        </w:rPr>
        <w:t>Cèpe,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8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0"/>
        </w:rPr>
        <w:t>Tête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4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nègre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1"/>
        </w:rPr>
        <w:t>Boletus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7"/>
          <w:w w:val="95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aereus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Boletacea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SPRINGNOLU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Bolet,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0"/>
          <w:w w:val="90"/>
          <w:position w:val="0"/>
        </w:rPr>
        <w:t>Cèpe,</w:t>
      </w:r>
      <w:r>
        <w:rPr>
          <w:rFonts w:ascii="Times New Roman" w:hAnsi="Times New Roman" w:cs="Times New Roman" w:eastAsia="Times New Roman"/>
          <w:sz w:val="22"/>
          <w:szCs w:val="22"/>
          <w:color w:val="080808"/>
          <w:spacing w:val="-14"/>
          <w:w w:val="9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0"/>
          <w:position w:val="0"/>
        </w:rPr>
        <w:t>Tête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8"/>
          <w:w w:val="9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nègre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1"/>
        </w:rPr>
        <w:t>Boletus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6"/>
          <w:w w:val="95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aereus</w:t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Boletacea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SPURTELLULA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0"/>
        </w:rPr>
        <w:t>Morille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3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conique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1"/>
        </w:rPr>
        <w:t>Morchella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6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conica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1"/>
        </w:rPr>
        <w:t>Morchellaœa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45" w:lineRule="exact"/>
        <w:ind w:left="281" w:right="-20"/>
        <w:jc w:val="left"/>
        <w:tabs>
          <w:tab w:pos="3100" w:val="left"/>
          <w:tab w:pos="5900" w:val="left"/>
          <w:tab w:pos="872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2"/>
        </w:rPr>
        <w:t>STIJRZUGALLU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1"/>
        </w:rPr>
        <w:t>Chanterelle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9"/>
          <w:w w:val="97"/>
          <w:position w:val="1"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080808"/>
          <w:spacing w:val="0"/>
          <w:w w:val="76"/>
          <w:position w:val="1"/>
        </w:rPr>
        <w:t>=</w:t>
      </w:r>
      <w:r>
        <w:rPr>
          <w:rFonts w:ascii="Times New Roman" w:hAnsi="Times New Roman" w:cs="Times New Roman" w:eastAsia="Times New Roman"/>
          <w:sz w:val="28"/>
          <w:szCs w:val="28"/>
          <w:color w:val="080808"/>
          <w:spacing w:val="-31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Girolle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2"/>
        </w:rPr>
        <w:t>Cantharellus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3"/>
          <w:w w:val="95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2"/>
        </w:rPr>
        <w:t>cibarius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2"/>
        </w:rPr>
        <w:t>Cantarellaœa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18" w:lineRule="exact"/>
        <w:ind w:left="272" w:right="-20"/>
        <w:jc w:val="left"/>
        <w:tabs>
          <w:tab w:pos="3100" w:val="left"/>
          <w:tab w:pos="5900" w:val="left"/>
          <w:tab w:pos="872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TACCA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0"/>
        </w:rPr>
        <w:t>Clitocybe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7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gigantea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1"/>
        </w:rPr>
        <w:t>Clitocybe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5"/>
          <w:w w:val="95"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80808"/>
          <w:spacing w:val="0"/>
          <w:w w:val="100"/>
          <w:position w:val="1"/>
        </w:rPr>
        <w:t>maxima</w:t>
      </w:r>
      <w:r>
        <w:rPr>
          <w:rFonts w:ascii="Times New Roman" w:hAnsi="Times New Roman" w:cs="Times New Roman" w:eastAsia="Times New Roman"/>
          <w:sz w:val="20"/>
          <w:szCs w:val="20"/>
          <w:color w:val="080808"/>
          <w:spacing w:val="-44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080808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Tricolomataœa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22" w:lineRule="auto"/>
        <w:ind w:left="258" w:right="88" w:firstLine="9"/>
        <w:jc w:val="left"/>
        <w:tabs>
          <w:tab w:pos="3080" w:val="left"/>
          <w:tab w:pos="5880" w:val="left"/>
          <w:tab w:pos="87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TACCA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0"/>
        </w:rPr>
        <w:t>Clitocybe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2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nébuleux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1"/>
        </w:rPr>
        <w:t>Clitocybe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5"/>
          <w:w w:val="95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nebularis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Tricolomataœa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TAGIDIA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0"/>
        </w:rPr>
        <w:t>Clitocybe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6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gigantea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1"/>
        </w:rPr>
        <w:t>Clitocybe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4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00"/>
          <w:position w:val="1"/>
        </w:rPr>
        <w:t>maxima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1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Tricolomataœa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TAGIUIA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0"/>
        </w:rPr>
        <w:t>Clitocybe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8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nébuleux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1"/>
        </w:rPr>
        <w:t>Clitocybe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0"/>
          <w:w w:val="95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nebularis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3"/>
          <w:position w:val="0"/>
        </w:rPr>
        <w:t>Tricolomatacea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3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TARATUFULA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Truffe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Tuberacea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TARRA1ROVULU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8"/>
          <w:position w:val="0"/>
        </w:rPr>
        <w:t>Pisôlithe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9"/>
          <w:w w:val="9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8"/>
          <w:position w:val="0"/>
        </w:rPr>
        <w:t>des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6"/>
          <w:w w:val="9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sables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0"/>
        </w:rPr>
        <w:t>Pisolithus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10"/>
          <w:position w:val="0"/>
        </w:rPr>
        <w:t>arrbizus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3"/>
          <w:position w:val="0"/>
        </w:rPr>
        <w:t>Sclerodermatac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3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TARRA1RUDA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8"/>
          <w:position w:val="0"/>
        </w:rPr>
        <w:t>Pisolithe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1"/>
          <w:position w:val="0"/>
        </w:rPr>
        <w:t>des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4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sables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0"/>
        </w:rPr>
        <w:t>Pisolithus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anbizus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0"/>
        </w:rPr>
        <w:t>Sclerodennatac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20" w:lineRule="auto"/>
        <w:ind w:left="197" w:right="84" w:firstLine="28"/>
        <w:jc w:val="left"/>
        <w:tabs>
          <w:tab w:pos="3020" w:val="left"/>
          <w:tab w:pos="5820" w:val="left"/>
          <w:tab w:pos="86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572.99762pt;margin-top:70.38311pt;width:.1pt;height:92.660287pt;mso-position-horizontal-relative:page;mso-position-vertical-relative:paragraph;z-index:-5137" coordorigin="11460,1408" coordsize="2,1853">
            <v:shape style="position:absolute;left:11460;top:1408;width:2;height:1853" coordorigin="11460,1408" coordsize="0,1853" path="m11460,3261l11460,1408e" filled="f" stroked="t" strokeweight=".468135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1"/>
          <w:szCs w:val="21"/>
          <w:color w:val="444444"/>
          <w:spacing w:val="-22"/>
          <w:w w:val="100"/>
          <w:position w:val="1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TARRA1RUFFIA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14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Truffe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1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14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Tuberacea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TARRA1RUVA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8"/>
          <w:position w:val="0"/>
        </w:rPr>
        <w:t>Pisolithe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7"/>
          <w:w w:val="98"/>
          <w:position w:val="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80808"/>
          <w:spacing w:val="0"/>
          <w:w w:val="100"/>
          <w:position w:val="0"/>
        </w:rPr>
        <w:t>des</w:t>
      </w:r>
      <w:r>
        <w:rPr>
          <w:rFonts w:ascii="Times New Roman" w:hAnsi="Times New Roman" w:cs="Times New Roman" w:eastAsia="Times New Roman"/>
          <w:sz w:val="20"/>
          <w:szCs w:val="20"/>
          <w:color w:val="080808"/>
          <w:spacing w:val="-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sables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1"/>
        </w:rPr>
        <w:t>Pisolithus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5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anbizus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4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Sclerodermatac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TARTUFU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Tndfe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3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Tuberaœa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TASGA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00"/>
          <w:position w:val="0"/>
        </w:rPr>
        <w:t>Lactaire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4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taché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Russulaœa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TERRA1ROFULU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8"/>
          <w:position w:val="0"/>
        </w:rPr>
        <w:t>Pisolithe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3"/>
          <w:w w:val="98"/>
          <w:position w:val="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80808"/>
          <w:spacing w:val="0"/>
          <w:w w:val="100"/>
          <w:position w:val="0"/>
        </w:rPr>
        <w:t>des</w:t>
      </w:r>
      <w:r>
        <w:rPr>
          <w:rFonts w:ascii="Times New Roman" w:hAnsi="Times New Roman" w:cs="Times New Roman" w:eastAsia="Times New Roman"/>
          <w:sz w:val="20"/>
          <w:szCs w:val="20"/>
          <w:color w:val="080808"/>
          <w:spacing w:val="-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sables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1"/>
        </w:rPr>
        <w:t>Pisolithus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6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anbizus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Sclerodennatac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TÈRRATROVULU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8"/>
          <w:position w:val="0"/>
        </w:rPr>
        <w:t>Pisolithe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9"/>
          <w:w w:val="9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8"/>
          <w:position w:val="0"/>
        </w:rPr>
        <w:t>des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6"/>
          <w:w w:val="9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sables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0"/>
        </w:rPr>
        <w:t>Pisolithus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3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arrhizus</w:t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Sclerodennatac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TERRATRUDA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8"/>
          <w:position w:val="0"/>
        </w:rPr>
        <w:t>Pisolithe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8"/>
          <w:w w:val="9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1"/>
          <w:position w:val="0"/>
        </w:rPr>
        <w:t>des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4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sables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1"/>
        </w:rPr>
        <w:t>Pisolithus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6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10"/>
          <w:position w:val="1"/>
        </w:rPr>
        <w:t>arrbizus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42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80808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Sclerodennatac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TERRATRUFFIA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Truffe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Tuberaœa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TERRATRUVA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8"/>
          <w:position w:val="0"/>
        </w:rPr>
        <w:t>Pisolithe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9"/>
          <w:w w:val="9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8"/>
          <w:position w:val="0"/>
        </w:rPr>
        <w:t>des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5"/>
          <w:w w:val="9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sables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0"/>
        </w:rPr>
        <w:t>Pisolithus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anbizus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2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Sclerodermatac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TIGNIVERDE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8"/>
          <w:position w:val="0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1"/>
          <w:w w:val="9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Satan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Boletus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5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satanas</w:t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Boletaœa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TIGNONE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Satan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2"/>
          <w:position w:val="0"/>
        </w:rPr>
        <w:t>BoJetus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4"/>
          <w:w w:val="92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satanas</w:t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Boletaœa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TIGNOSA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0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7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inoffensive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Amanitacea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TIGNOSA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0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3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mortelle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Amanitacea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TIGNOSA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0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4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citrine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0"/>
        </w:rPr>
        <w:t>Amanita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6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citrina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Amanitacea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1"/>
        </w:rPr>
        <w:t>TIGNOSA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BIANCA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0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4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mortelle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Amanitaœa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1"/>
        </w:rPr>
        <w:t>TIGNOSA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9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BRUNA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0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6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panthère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1"/>
        </w:rPr>
        <w:t>Amanita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2"/>
          <w:w w:val="95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pantherina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Amanitaœa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1"/>
        </w:rPr>
        <w:t>TIGNOSA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2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VERDA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0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5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phalloïde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1"/>
        </w:rPr>
        <w:t>Amanita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4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phalloïdes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Amanitaœa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1"/>
        </w:rPr>
        <w:t>TIGNOSA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11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VERDULOGNA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0"/>
        </w:rPr>
        <w:t>Bolet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satan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1"/>
          <w:position w:val="0"/>
        </w:rPr>
        <w:t>BoJetus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"/>
          <w:w w:val="91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Satanas</w:t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BoJetacea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0"/>
        </w:rPr>
        <w:t>TIGNOSA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2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VERGUGNOSA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3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Teigne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16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honteuse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2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(pour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4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mémoire)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48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Mini-champignon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41" w:lineRule="exact"/>
        <w:ind w:left="192" w:right="-20"/>
        <w:jc w:val="left"/>
        <w:tabs>
          <w:tab w:pos="3020" w:val="left"/>
          <w:tab w:pos="5840" w:val="left"/>
          <w:tab w:pos="86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1"/>
        </w:rPr>
        <w:t>TIGNOSA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2"/>
          <w:w w:val="97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VERNA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8"/>
          <w:position w:val="0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1"/>
          <w:w w:val="98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printanière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Amanita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5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vema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Amanitaœa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23" w:lineRule="exact"/>
        <w:ind w:left="187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shape style="position:absolute;margin-left:84.480003pt;margin-top:8.738661pt;width:144pt;height:10.56pt;mso-position-horizontal-relative:page;mso-position-vertical-relative:paragraph;z-index:-5142" type="#_x0000_t75">
            <v:imagedata r:id="rId11" o:title=""/>
          </v:shape>
        </w:pict>
      </w:r>
      <w:r>
        <w:rPr/>
        <w:pict>
          <v:shape style="position:absolute;margin-left:369.600006pt;margin-top:9.698661pt;width:68.160004pt;height:9.6pt;mso-position-horizontal-relative:page;mso-position-vertical-relative:paragraph;z-index:-5141" type="#_x0000_t75">
            <v:imagedata r:id="rId12" o:title=""/>
          </v:shape>
        </w:pic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" w:after="0" w:line="232" w:lineRule="exact"/>
        <w:ind w:left="178" w:right="438" w:firstLine="9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1"/>
        </w:rPr>
        <w:t>TIGNOSA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6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VINATA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46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0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8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rougeâtre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Amanita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10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rubescens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4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Amanitaœa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1"/>
        </w:rPr>
        <w:t>TIGNOSA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6"/>
          <w:w w:val="97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VINOSA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1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0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7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rougeâtre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1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Amanita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10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rubescens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2"/>
          <w:position w:val="0"/>
        </w:rPr>
        <w:t>Amanitacea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2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1"/>
        </w:rPr>
        <w:t>TIGNOSA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11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VIROSA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17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0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3"/>
          <w:w w:val="96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vireuse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   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5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1"/>
        </w:rPr>
        <w:t>Amanita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5"/>
          <w:w w:val="94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virosa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                            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6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2"/>
          <w:position w:val="1"/>
        </w:rPr>
        <w:t>Amanitacea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27" w:lineRule="exact"/>
        <w:ind w:left="173" w:right="-20"/>
        <w:jc w:val="left"/>
        <w:tabs>
          <w:tab w:pos="3000" w:val="left"/>
          <w:tab w:pos="5820" w:val="left"/>
          <w:tab w:pos="86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570.773987pt;margin-top:.286816pt;width:.1pt;height:162.570222pt;mso-position-horizontal-relative:page;mso-position-vertical-relative:paragraph;z-index:-5136" coordorigin="11415,6" coordsize="2,3251">
            <v:shape style="position:absolute;left:11415;top:6;width:2;height:3251" coordorigin="11415,6" coordsize="0,3251" path="m11415,3257l11415,6e" filled="f" stroked="t" strokeweight=".468135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6"/>
          <w:position w:val="1"/>
        </w:rPr>
        <w:t>TIGNOSA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6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VIROSA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7"/>
          <w:position w:val="0"/>
        </w:rPr>
        <w:t>Amanite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0"/>
          <w:w w:val="97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phaiJoïde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4"/>
          <w:position w:val="0"/>
        </w:rPr>
        <w:t>Amanita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8"/>
          <w:w w:val="94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phalloïdes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Amanitacea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28" w:lineRule="exact"/>
        <w:ind w:left="178" w:right="-20"/>
        <w:jc w:val="left"/>
        <w:tabs>
          <w:tab w:pos="3000" w:val="left"/>
          <w:tab w:pos="5820" w:val="left"/>
          <w:tab w:pos="86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VERLU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Pleurote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Piurotaœa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28" w:lineRule="exact"/>
        <w:ind w:left="173" w:right="-20"/>
        <w:jc w:val="left"/>
        <w:tabs>
          <w:tab w:pos="3000" w:val="left"/>
          <w:tab w:pos="5800" w:val="left"/>
          <w:tab w:pos="86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VERULINU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Pleurote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Piurotacea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32" w:lineRule="exact"/>
        <w:ind w:left="169" w:right="-20"/>
        <w:jc w:val="left"/>
        <w:tabs>
          <w:tab w:pos="3060" w:val="left"/>
          <w:tab w:pos="5800" w:val="left"/>
          <w:tab w:pos="86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1"/>
        </w:rPr>
        <w:t>VESCE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5"/>
          <w:w w:val="95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VULPINE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5"/>
          <w:w w:val="95"/>
          <w:position w:val="0"/>
        </w:rPr>
        <w:t>V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5"/>
          <w:position w:val="0"/>
        </w:rPr>
        <w:t>esse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3"/>
          <w:w w:val="9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loup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  <w:position w:val="0"/>
        </w:rPr>
        <w:t>Licoperdacea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28" w:lineRule="exact"/>
        <w:ind w:left="169" w:right="-20"/>
        <w:jc w:val="left"/>
        <w:tabs>
          <w:tab w:pos="3000" w:val="left"/>
          <w:tab w:pos="5800" w:val="left"/>
          <w:tab w:pos="86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</w:rPr>
        <w:t>VI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</w:rPr>
        <w:t>OSA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8"/>
        </w:rPr>
        <w:t>Oronge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-14"/>
          <w:w w:val="9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</w:rPr>
        <w:t>vineuse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93"/>
        </w:rPr>
        <w:t>Amanita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16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</w:rPr>
        <w:t>rubescens</w:t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80808"/>
          <w:spacing w:val="0"/>
          <w:w w:val="100"/>
        </w:rPr>
        <w:t>Amanitacea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9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9" w:after="0" w:line="240" w:lineRule="auto"/>
        <w:ind w:left="131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3"/>
          <w:w w:val="100"/>
        </w:rPr>
        <w:t>1</w:t>
      </w:r>
      <w:r>
        <w:rPr>
          <w:rFonts w:ascii="Times New Roman" w:hAnsi="Times New Roman" w:cs="Times New Roman" w:eastAsia="Times New Roman"/>
          <w:sz w:val="24"/>
          <w:szCs w:val="24"/>
          <w:color w:val="24242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24242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42424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Souvent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au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91"/>
        </w:rPr>
        <w:t>pied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14"/>
          <w:w w:val="9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arbousiers,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Hygrophore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97"/>
        </w:rPr>
        <w:t>russule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2"/>
          <w:w w:val="97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n'est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pas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une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42424"/>
          <w:spacing w:val="1"/>
          <w:w w:val="100"/>
        </w:rPr>
        <w:t>é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ritable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2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russul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5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54545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0" w:lineRule="exact"/>
        <w:ind w:left="108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42424"/>
          <w:spacing w:val="-3"/>
          <w:w w:val="100"/>
        </w:rPr>
        <w:t>2</w:t>
      </w:r>
      <w:r>
        <w:rPr>
          <w:rFonts w:ascii="Times New Roman" w:hAnsi="Times New Roman" w:cs="Times New Roman" w:eastAsia="Times New Roman"/>
          <w:sz w:val="24"/>
          <w:szCs w:val="24"/>
          <w:color w:val="44444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44444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444444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Même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97"/>
        </w:rPr>
        <w:t>orthographe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4"/>
          <w:w w:val="97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Corse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7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42424"/>
          <w:spacing w:val="-5"/>
          <w:w w:val="100"/>
        </w:rPr>
        <w:t>é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signant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deux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champignons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différent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44444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444444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Voir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encore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93"/>
        </w:rPr>
        <w:t>plus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4"/>
          <w:w w:val="93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</w:rPr>
        <w:t>loi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44444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" w:after="0" w:line="271" w:lineRule="exact"/>
        <w:ind w:left="112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7"/>
          <w:w w:val="100"/>
          <w:position w:val="-1"/>
        </w:rPr>
        <w:t>3</w:t>
      </w:r>
      <w:r>
        <w:rPr>
          <w:rFonts w:ascii="Times New Roman" w:hAnsi="Times New Roman" w:cs="Times New Roman" w:eastAsia="Times New Roman"/>
          <w:sz w:val="24"/>
          <w:szCs w:val="24"/>
          <w:color w:val="343434"/>
          <w:spacing w:val="0"/>
          <w:w w:val="100"/>
          <w:position w:val="-1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343434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43434"/>
          <w:spacing w:val="49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89"/>
          <w:position w:val="-1"/>
        </w:rPr>
        <w:t>CIJ\.1BALU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5"/>
          <w:w w:val="89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42424"/>
          <w:spacing w:val="0"/>
          <w:w w:val="100"/>
          <w:position w:val="-1"/>
        </w:rPr>
        <w:t>=</w:t>
      </w:r>
      <w:r>
        <w:rPr>
          <w:rFonts w:ascii="Times New Roman" w:hAnsi="Times New Roman" w:cs="Times New Roman" w:eastAsia="Times New Roman"/>
          <w:sz w:val="24"/>
          <w:szCs w:val="24"/>
          <w:color w:val="242424"/>
          <w:spacing w:val="-2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  <w:position w:val="-1"/>
        </w:rPr>
        <w:t>champ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3"/>
          <w:w w:val="100"/>
          <w:position w:val="-1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42424"/>
          <w:spacing w:val="3"/>
          <w:w w:val="100"/>
          <w:position w:val="-1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  <w:position w:val="-1"/>
        </w:rPr>
        <w:t>non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16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12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42424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42424"/>
          <w:spacing w:val="-19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97"/>
          <w:position w:val="-1"/>
        </w:rPr>
        <w:t>(plusie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8"/>
          <w:w w:val="97"/>
          <w:position w:val="-1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42424"/>
          <w:spacing w:val="-1"/>
          <w:w w:val="97"/>
          <w:position w:val="-1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97"/>
          <w:position w:val="-1"/>
        </w:rPr>
        <w:t>s)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5"/>
          <w:w w:val="97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0"/>
          <w:w w:val="100"/>
          <w:position w:val="-1"/>
        </w:rPr>
        <w:t>type</w:t>
      </w:r>
      <w:r>
        <w:rPr>
          <w:rFonts w:ascii="Times New Roman" w:hAnsi="Times New Roman" w:cs="Times New Roman" w:eastAsia="Times New Roman"/>
          <w:sz w:val="24"/>
          <w:szCs w:val="24"/>
          <w:color w:val="080808"/>
          <w:spacing w:val="-7"/>
          <w:w w:val="100"/>
          <w:position w:val="-1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42424"/>
          <w:spacing w:val="0"/>
          <w:w w:val="100"/>
          <w:position w:val="-1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2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9" w:after="0" w:line="240" w:lineRule="auto"/>
        <w:ind w:right="375"/>
        <w:jc w:val="right"/>
        <w:tabs>
          <w:tab w:pos="1400" w:val="left"/>
        </w:tabs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080808"/>
          <w:spacing w:val="0"/>
          <w:w w:val="100"/>
          <w:i/>
        </w:rPr>
        <w:t>Pie</w:t>
      </w:r>
      <w:r>
        <w:rPr>
          <w:rFonts w:ascii="Times New Roman" w:hAnsi="Times New Roman" w:cs="Times New Roman" w:eastAsia="Times New Roman"/>
          <w:sz w:val="15"/>
          <w:szCs w:val="15"/>
          <w:color w:val="080808"/>
          <w:spacing w:val="4"/>
          <w:w w:val="100"/>
          <w:i/>
        </w:rPr>
        <w:t>r</w:t>
      </w:r>
      <w:r>
        <w:rPr>
          <w:rFonts w:ascii="Times New Roman" w:hAnsi="Times New Roman" w:cs="Times New Roman" w:eastAsia="Times New Roman"/>
          <w:sz w:val="15"/>
          <w:szCs w:val="15"/>
          <w:color w:val="242424"/>
          <w:spacing w:val="0"/>
          <w:w w:val="100"/>
          <w:i/>
        </w:rPr>
        <w:t>re</w:t>
      </w:r>
      <w:r>
        <w:rPr>
          <w:rFonts w:ascii="Times New Roman" w:hAnsi="Times New Roman" w:cs="Times New Roman" w:eastAsia="Times New Roman"/>
          <w:sz w:val="15"/>
          <w:szCs w:val="15"/>
          <w:color w:val="242424"/>
          <w:spacing w:val="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080808"/>
          <w:spacing w:val="-1"/>
          <w:w w:val="100"/>
          <w:i/>
        </w:rPr>
        <w:t>T</w:t>
      </w:r>
      <w:r>
        <w:rPr>
          <w:rFonts w:ascii="Times New Roman" w:hAnsi="Times New Roman" w:cs="Times New Roman" w:eastAsia="Times New Roman"/>
          <w:sz w:val="15"/>
          <w:szCs w:val="15"/>
          <w:color w:val="242424"/>
          <w:spacing w:val="0"/>
          <w:w w:val="100"/>
          <w:i/>
        </w:rPr>
        <w:t>REA</w:t>
      </w:r>
      <w:r>
        <w:rPr>
          <w:rFonts w:ascii="Times New Roman" w:hAnsi="Times New Roman" w:cs="Times New Roman" w:eastAsia="Times New Roman"/>
          <w:sz w:val="15"/>
          <w:szCs w:val="15"/>
          <w:color w:val="242424"/>
          <w:spacing w:val="9"/>
          <w:w w:val="100"/>
          <w:i/>
        </w:rPr>
        <w:t>N</w:t>
      </w:r>
      <w:r>
        <w:rPr>
          <w:rFonts w:ascii="Times New Roman" w:hAnsi="Times New Roman" w:cs="Times New Roman" w:eastAsia="Times New Roman"/>
          <w:sz w:val="15"/>
          <w:szCs w:val="15"/>
          <w:color w:val="080808"/>
          <w:spacing w:val="-9"/>
          <w:w w:val="100"/>
          <w:i/>
        </w:rPr>
        <w:t>T</w:t>
      </w:r>
      <w:r>
        <w:rPr>
          <w:rFonts w:ascii="Times New Roman" w:hAnsi="Times New Roman" w:cs="Times New Roman" w:eastAsia="Times New Roman"/>
          <w:sz w:val="15"/>
          <w:szCs w:val="15"/>
          <w:color w:val="242424"/>
          <w:spacing w:val="-6"/>
          <w:w w:val="100"/>
          <w:i/>
        </w:rPr>
        <w:t>O</w:t>
      </w:r>
      <w:r>
        <w:rPr>
          <w:rFonts w:ascii="Times New Roman" w:hAnsi="Times New Roman" w:cs="Times New Roman" w:eastAsia="Times New Roman"/>
          <w:sz w:val="15"/>
          <w:szCs w:val="15"/>
          <w:color w:val="080808"/>
          <w:spacing w:val="0"/>
          <w:w w:val="100"/>
          <w:i/>
        </w:rPr>
        <w:t>N</w:t>
      </w:r>
      <w:r>
        <w:rPr>
          <w:rFonts w:ascii="Times New Roman" w:hAnsi="Times New Roman" w:cs="Times New Roman" w:eastAsia="Times New Roman"/>
          <w:sz w:val="15"/>
          <w:szCs w:val="15"/>
          <w:color w:val="080808"/>
          <w:spacing w:val="-1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080808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5"/>
          <w:szCs w:val="15"/>
          <w:color w:val="080808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6"/>
          <w:szCs w:val="16"/>
          <w:color w:val="080808"/>
          <w:spacing w:val="0"/>
          <w:w w:val="99"/>
        </w:rPr>
        <w:t>18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</w:rPr>
      </w:r>
    </w:p>
    <w:p>
      <w:pPr>
        <w:jc w:val="right"/>
        <w:spacing w:after="0"/>
        <w:sectPr>
          <w:pgSz w:w="11900" w:h="16840"/>
          <w:pgMar w:top="560" w:bottom="0" w:left="1320" w:right="500"/>
        </w:sectPr>
      </w:pPr>
      <w:rPr/>
    </w:p>
    <w:p>
      <w:pPr>
        <w:spacing w:before="77" w:after="0" w:line="240" w:lineRule="auto"/>
        <w:ind w:left="3323" w:right="-20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pict>
          <v:group style="position:absolute;margin-left:.719758pt;margin-top:629.160461pt;width:64.058468pt;height:.1pt;mso-position-horizontal-relative:page;mso-position-vertical-relative:page;z-index:-5134" coordorigin="14,12583" coordsize="1281,2">
            <v:shape style="position:absolute;left:14;top:12583;width:1281;height:2" coordorigin="14,12583" coordsize="1281,0" path="m14,12583l1296,12583e" filled="f" stroked="t" strokeweight=".479839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5"/>
          <w:szCs w:val="25"/>
          <w:color w:val="0F0F0F"/>
          <w:w w:val="112"/>
        </w:rPr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13"/>
          <w:u w:val="thick" w:color="000000"/>
        </w:rPr>
        <w:t>Remarque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13"/>
          <w:u w:val="thick" w:color="000000"/>
        </w:rPr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13"/>
          <w:u w:val="thick" w:color="000000"/>
        </w:rPr>
        <w:t>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19"/>
          <w:w w:val="113"/>
          <w:u w:val="thick" w:color="0000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13"/>
          <w:u w:val="thick" w:color="000000"/>
        </w:rPr>
        <w:t>Particulières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13"/>
        </w:rPr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832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Tandis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que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6"/>
        </w:rPr>
        <w:t>LECCINUM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1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CORSICUM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(ex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boletus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corsicus)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trouve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6"/>
        </w:rPr>
        <w:t>officialis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2"/>
        </w:rPr>
        <w:t>dans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9" w:after="0" w:line="254" w:lineRule="auto"/>
        <w:ind w:left="112" w:right="1185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registre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  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méditerranéen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5"/>
          <w:w w:val="100"/>
        </w:rPr>
        <w:t>é</w:t>
      </w:r>
      <w:r>
        <w:rPr>
          <w:rFonts w:ascii="Times New Roman" w:hAnsi="Times New Roman" w:cs="Times New Roman" w:eastAsia="Times New Roman"/>
          <w:sz w:val="23"/>
          <w:szCs w:val="23"/>
          <w:color w:val="414141"/>
          <w:spacing w:val="3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ition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1989),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les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appellations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4"/>
        </w:rPr>
        <w:t>HYGROCYBE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1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4"/>
        </w:rPr>
        <w:t>CORSICA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5"/>
        </w:rPr>
        <w:t>(CANDUSSUS)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ou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5"/>
        </w:rPr>
        <w:t>HYGROCYBE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CORSICA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(AMETHYSTUS)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n'y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figurent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pas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(ni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2"/>
        </w:rPr>
        <w:t>sous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l'autre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appellation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5"/>
        </w:rPr>
        <w:t>HYGROPH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5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14141"/>
          <w:spacing w:val="-5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3"/>
        </w:rPr>
        <w:t>US).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6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827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7"/>
        </w:rPr>
        <w:t>HYDNUM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CYRNEUM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4141"/>
          <w:spacing w:val="2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également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4"/>
        </w:rPr>
        <w:t>absent.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8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57" w:lineRule="auto"/>
        <w:ind w:left="122" w:right="1204" w:firstLine="705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qui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concerne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NOMI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CORSI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un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même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terme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peut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désigner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2"/>
        </w:rPr>
        <w:t>champignons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différents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;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un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seul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champignon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100"/>
        </w:rPr>
        <w:t>peut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100"/>
        </w:rPr>
        <w:t>être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désigné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par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termes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4"/>
        </w:rPr>
        <w:t>différents.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57" w:lineRule="auto"/>
        <w:ind w:left="122" w:right="1178" w:firstLine="710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Il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est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encore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manifeste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100"/>
        </w:rPr>
        <w:t>que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termes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différents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pour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désigner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un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seul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3"/>
        </w:rPr>
        <w:t>champignon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aient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7"/>
        </w:rPr>
        <w:t>quelquefois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7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un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degré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0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626262"/>
          <w:spacing w:val="2"/>
          <w:w w:val="10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3"/>
        </w:rPr>
        <w:t>enté.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259" w:lineRule="auto"/>
        <w:ind w:left="117" w:right="1162" w:firstLine="-10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Par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exemple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: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ALBITRELLA,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ALBITROZZU,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ERBIDOZZO,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5"/>
        </w:rPr>
        <w:t>ERBADROZZULI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qui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indiquent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un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caractère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écolo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14141"/>
          <w:spacing w:val="13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que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rapportant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à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l'arbousier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(ALBITRU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Corse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4141"/>
          <w:spacing w:val="0"/>
          <w:w w:val="100"/>
        </w:rPr>
        <w:t>:</w:t>
      </w:r>
      <w:r>
        <w:rPr>
          <w:rFonts w:ascii="Times New Roman" w:hAnsi="Times New Roman" w:cs="Times New Roman" w:eastAsia="Times New Roman"/>
          <w:sz w:val="23"/>
          <w:szCs w:val="23"/>
          <w:color w:val="41414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ARBUTUS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5"/>
        </w:rPr>
        <w:t>latin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5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414141"/>
          <w:spacing w:val="0"/>
          <w:w w:val="77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7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52" w:lineRule="auto"/>
        <w:ind w:left="117" w:right="1195" w:firstLine="729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Soient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encore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BERLINU,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8"/>
        </w:rPr>
        <w:t>FERLAGHru,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3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VERLU,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VERULINU,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dans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voisinage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faux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fenouil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(FERRULA,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14141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14141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Corse,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FERULUS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3"/>
        </w:rPr>
        <w:t>latin).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9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52" w:lineRule="auto"/>
        <w:ind w:left="112" w:right="1158" w:firstLine="725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Tout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comme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CIMBALU,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les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noms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ASPERULA,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CAPELLINA,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4"/>
        </w:rPr>
        <w:t>DENTELLU,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6"/>
        </w:rPr>
        <w:t>FILLE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7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6"/>
        </w:rPr>
        <w:t>ANU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ont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été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notés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86"/>
        </w:rPr>
        <w:t>cor..1me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8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2"/>
          <w:w w:val="8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il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doit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100"/>
        </w:rPr>
        <w:t>respectant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qui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été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transmis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4"/>
        </w:rPr>
        <w:t>pour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lesquels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les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cueilleurs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6"/>
        </w:rPr>
        <w:t>champ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28"/>
          <w:w w:val="10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4141"/>
          <w:spacing w:val="4"/>
          <w:w w:val="10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6"/>
        </w:rPr>
        <w:t>nons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ont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peut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être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meilleures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6"/>
        </w:rPr>
        <w:t>données.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9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61" w:lineRule="auto"/>
        <w:ind w:left="132" w:right="1135" w:firstLine="715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CIMBALU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est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peut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être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100"/>
        </w:rPr>
        <w:t>un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te1me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générique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champignon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forme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cymbale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8"/>
        </w:rPr>
        <w:t>ou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chapeau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vietnamien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plus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évasé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94"/>
        </w:rPr>
        <w:t>q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-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4141"/>
          <w:spacing w:val="6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chapeau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3"/>
        </w:rPr>
        <w:t>chinois.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847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ASPERULA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désigne-t-il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4141"/>
          <w:spacing w:val="12"/>
          <w:w w:val="95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95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11"/>
          <w:w w:val="9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mérule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100"/>
        </w:rPr>
        <w:t>?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C'est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peu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3"/>
        </w:rPr>
        <w:t>probable.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7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851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6"/>
        </w:rPr>
        <w:t>CAPELLINA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définit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peut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100"/>
        </w:rPr>
        <w:t>être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un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champignon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F1F1F"/>
          <w:spacing w:val="0"/>
          <w:w w:val="133"/>
        </w:rPr>
        <w:t>à</w:t>
      </w:r>
      <w:r>
        <w:rPr>
          <w:rFonts w:ascii="Times New Roman" w:hAnsi="Times New Roman" w:cs="Times New Roman" w:eastAsia="Times New Roman"/>
          <w:sz w:val="24"/>
          <w:szCs w:val="24"/>
          <w:color w:val="1F1F1F"/>
          <w:spacing w:val="-19"/>
          <w:w w:val="13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l'état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2"/>
        </w:rPr>
        <w:t>dejeune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9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5"/>
        </w:rPr>
        <w:t>pousse?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6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50" w:lineRule="auto"/>
        <w:ind w:left="136" w:right="1095" w:firstLine="705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7"/>
        </w:rPr>
        <w:t>DENTELLU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7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pourrait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ê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4141"/>
          <w:spacing w:val="0"/>
          <w:w w:val="94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4141"/>
          <w:spacing w:val="-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un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type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champignon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forme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"chou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fleur"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8"/>
        </w:rPr>
        <w:t>mais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lequel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100"/>
        </w:rPr>
        <w:t>??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terme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chou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fleur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97"/>
        </w:rPr>
        <w:t>é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10"/>
          <w:w w:val="9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626262"/>
          <w:spacing w:val="0"/>
          <w:w w:val="49"/>
        </w:rPr>
        <w:t>:</w:t>
      </w:r>
      <w:r>
        <w:rPr>
          <w:rFonts w:ascii="Times New Roman" w:hAnsi="Times New Roman" w:cs="Times New Roman" w:eastAsia="Times New Roman"/>
          <w:sz w:val="23"/>
          <w:szCs w:val="23"/>
          <w:color w:val="626262"/>
          <w:spacing w:val="-44"/>
          <w:w w:val="49"/>
        </w:rPr>
        <w:t>: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98"/>
        </w:rPr>
        <w:t>mt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lui-même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maintes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fois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utilisé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pour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rappeler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toutes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9"/>
        </w:rPr>
        <w:t>sortes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champignons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qu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56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ont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f01me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tel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que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92"/>
        </w:rPr>
        <w:t>certai.nsc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9"/>
          <w:w w:val="92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92"/>
        </w:rPr>
        <w:t>'Vaires,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29"/>
          <w:w w:val="9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ramaires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ou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5"/>
        </w:rPr>
        <w:t>sparassi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1"/>
          <w:w w:val="10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4141"/>
          <w:spacing w:val="0"/>
          <w:w w:val="97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6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70" w:lineRule="auto"/>
        <w:ind w:left="146" w:right="1096" w:firstLine="710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Quant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à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FILLE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ANIU,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4141"/>
          <w:spacing w:val="3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'est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Corse,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un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caractère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100"/>
        </w:rPr>
        <w:t>écologique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qui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fera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cueillir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113"/>
        </w:rPr>
        <w:t>au</w:t>
      </w:r>
      <w:r>
        <w:rPr>
          <w:rFonts w:ascii="Times New Roman" w:hAnsi="Times New Roman" w:cs="Times New Roman" w:eastAsia="Times New Roman"/>
          <w:sz w:val="23"/>
          <w:szCs w:val="23"/>
          <w:color w:val="1F1F1F"/>
          <w:spacing w:val="0"/>
          <w:w w:val="11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milieu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fougère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(a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4"/>
        </w:rPr>
        <w:t>Filleta).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52" w:lineRule="auto"/>
        <w:ind w:left="391" w:right="914" w:firstLine="710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Ainsi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à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partir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moment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où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nombreux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NOMI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CORSI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recueillis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dans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les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8"/>
        </w:rPr>
        <w:t>pieve,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fleurent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déjà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dans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maquis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glottologie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latina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greca,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à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commencer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par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terme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5"/>
        </w:rPr>
        <w:t>plus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significatif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"CHAMPIGNON"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qui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est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FUNGU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Corse,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FUNGUS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latin,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il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n'est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2"/>
        </w:rPr>
        <w:t>plus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252" w:lineRule="auto"/>
        <w:ind w:left="386" w:right="927" w:firstLine="5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étonnant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comme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cela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déjà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été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exploité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1984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pour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PlANTE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CU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3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ILE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0"/>
        </w:rPr>
        <w:t>(grani,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urtaglii,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arumati,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cundimenti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frutti)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proposer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ici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dans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ce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nouvel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essai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0"/>
        </w:rPr>
        <w:t>pour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F0F0F"/>
          <w:spacing w:val="8"/>
          <w:w w:val="124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0"/>
          <w:w w:val="107"/>
        </w:rPr>
        <w:t>FUNGI</w:t>
      </w:r>
      <w:r>
        <w:rPr>
          <w:rFonts w:ascii="Times New Roman" w:hAnsi="Times New Roman" w:cs="Times New Roman" w:eastAsia="Times New Roman"/>
          <w:sz w:val="23"/>
          <w:szCs w:val="23"/>
          <w:color w:val="0F0F0F"/>
          <w:spacing w:val="5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4141"/>
          <w:spacing w:val="0"/>
          <w:w w:val="97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3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right="81"/>
        <w:jc w:val="right"/>
        <w:tabs>
          <w:tab w:pos="15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0F0F0F"/>
          <w:spacing w:val="0"/>
          <w:w w:val="100"/>
          <w:i/>
        </w:rPr>
        <w:t>Pierre</w:t>
      </w:r>
      <w:r>
        <w:rPr>
          <w:rFonts w:ascii="Times New Roman" w:hAnsi="Times New Roman" w:cs="Times New Roman" w:eastAsia="Times New Roman"/>
          <w:sz w:val="16"/>
          <w:szCs w:val="16"/>
          <w:color w:val="0F0F0F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1F1F1F"/>
          <w:spacing w:val="0"/>
          <w:w w:val="107"/>
          <w:i/>
        </w:rPr>
        <w:t>TREANTON</w:t>
      </w:r>
      <w:r>
        <w:rPr>
          <w:rFonts w:ascii="Times New Roman" w:hAnsi="Times New Roman" w:cs="Times New Roman" w:eastAsia="Times New Roman"/>
          <w:sz w:val="16"/>
          <w:szCs w:val="16"/>
          <w:color w:val="1F1F1F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6"/>
          <w:szCs w:val="16"/>
          <w:color w:val="1F1F1F"/>
          <w:spacing w:val="0"/>
          <w:w w:val="100"/>
          <w:i/>
        </w:rPr>
      </w:r>
      <w:r>
        <w:rPr>
          <w:rFonts w:ascii="Arial" w:hAnsi="Arial" w:cs="Arial" w:eastAsia="Arial"/>
          <w:sz w:val="22"/>
          <w:szCs w:val="22"/>
          <w:color w:val="0F0F0F"/>
          <w:spacing w:val="0"/>
          <w:w w:val="93"/>
        </w:rPr>
        <w:t>19,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right"/>
        <w:spacing w:after="0"/>
        <w:sectPr>
          <w:pgSz w:w="11900" w:h="16840"/>
          <w:pgMar w:top="1460" w:bottom="0" w:left="1140" w:right="320"/>
        </w:sectPr>
      </w:pPr>
      <w:rPr/>
    </w:p>
    <w:p>
      <w:pPr>
        <w:spacing w:before="77" w:after="0" w:line="124" w:lineRule="exact"/>
        <w:ind w:left="5589" w:right="5029"/>
        <w:jc w:val="center"/>
        <w:rPr>
          <w:rFonts w:ascii="Times New Roman" w:hAnsi="Times New Roman" w:cs="Times New Roman" w:eastAsia="Times New Roman"/>
          <w:sz w:val="11"/>
          <w:szCs w:val="11"/>
        </w:rPr>
      </w:pPr>
      <w:rPr/>
      <w:r>
        <w:rPr>
          <w:rFonts w:ascii="Times New Roman" w:hAnsi="Times New Roman" w:cs="Times New Roman" w:eastAsia="Times New Roman"/>
          <w:sz w:val="11"/>
          <w:szCs w:val="11"/>
          <w:color w:val="7B7B7B"/>
          <w:spacing w:val="0"/>
          <w:w w:val="175"/>
        </w:rPr>
        <w:t>;-.</w:t>
      </w:r>
      <w:r>
        <w:rPr>
          <w:rFonts w:ascii="Times New Roman" w:hAnsi="Times New Roman" w:cs="Times New Roman" w:eastAsia="Times New Roman"/>
          <w:sz w:val="11"/>
          <w:szCs w:val="11"/>
          <w:color w:val="000000"/>
          <w:spacing w:val="0"/>
          <w:w w:val="100"/>
        </w:rPr>
      </w:r>
    </w:p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3" w:after="0" w:line="406" w:lineRule="exact"/>
        <w:ind w:left="163" w:right="-20"/>
        <w:jc w:val="left"/>
        <w:tabs>
          <w:tab w:pos="2120" w:val="left"/>
          <w:tab w:pos="10740" w:val="left"/>
        </w:tabs>
        <w:rPr>
          <w:rFonts w:ascii="Times New Roman" w:hAnsi="Times New Roman" w:cs="Times New Roman" w:eastAsia="Times New Roman"/>
          <w:sz w:val="36"/>
          <w:szCs w:val="36"/>
        </w:rPr>
      </w:pPr>
      <w:rPr/>
      <w:r>
        <w:rPr/>
        <w:pict>
          <v:group style="position:absolute;margin-left:45.575996pt;margin-top:11.702309pt;width:.1pt;height:248.789069pt;mso-position-horizontal-relative:page;mso-position-vertical-relative:paragraph;z-index:-5133" coordorigin="912,234" coordsize="2,4976">
            <v:shape style="position:absolute;left:912;top:234;width:2;height:4976" coordorigin="912,234" coordsize="0,4976" path="m912,5210l912,234e" filled="f" stroked="t" strokeweight="1.435464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36"/>
          <w:szCs w:val="36"/>
          <w:color w:val="282828"/>
          <w:w w:val="88"/>
          <w:position w:val="-1"/>
        </w:rPr>
        <w:t>-----</w:t>
      </w:r>
      <w:r>
        <w:rPr>
          <w:rFonts w:ascii="Times New Roman" w:hAnsi="Times New Roman" w:cs="Times New Roman" w:eastAsia="Times New Roman"/>
          <w:sz w:val="36"/>
          <w:szCs w:val="36"/>
          <w:color w:val="7B7B7B"/>
          <w:w w:val="39"/>
          <w:position w:val="-1"/>
        </w:rPr>
        <w:t>·</w:t>
      </w:r>
      <w:r>
        <w:rPr>
          <w:rFonts w:ascii="Times New Roman" w:hAnsi="Times New Roman" w:cs="Times New Roman" w:eastAsia="Times New Roman"/>
          <w:sz w:val="36"/>
          <w:szCs w:val="36"/>
          <w:color w:val="7B7B7B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36"/>
          <w:szCs w:val="36"/>
          <w:color w:val="7B7B7B"/>
          <w:w w:val="1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color w:val="131313"/>
          <w:w w:val="129"/>
          <w:position w:val="-1"/>
        </w:rPr>
        <w:t>---·-----</w:t>
      </w:r>
      <w:r>
        <w:rPr>
          <w:rFonts w:ascii="Times New Roman" w:hAnsi="Times New Roman" w:cs="Times New Roman" w:eastAsia="Times New Roman"/>
          <w:sz w:val="36"/>
          <w:szCs w:val="36"/>
          <w:color w:val="131313"/>
          <w:spacing w:val="-15"/>
          <w:w w:val="129"/>
          <w:position w:val="-1"/>
        </w:rPr>
        <w:t>-</w:t>
      </w:r>
      <w:r>
        <w:rPr>
          <w:rFonts w:ascii="Times New Roman" w:hAnsi="Times New Roman" w:cs="Times New Roman" w:eastAsia="Times New Roman"/>
          <w:sz w:val="36"/>
          <w:szCs w:val="36"/>
          <w:color w:val="7B7B7B"/>
          <w:spacing w:val="-47"/>
          <w:w w:val="90"/>
          <w:position w:val="-1"/>
        </w:rPr>
        <w:t>·</w:t>
      </w:r>
      <w:r>
        <w:rPr>
          <w:rFonts w:ascii="Times New Roman" w:hAnsi="Times New Roman" w:cs="Times New Roman" w:eastAsia="Times New Roman"/>
          <w:sz w:val="36"/>
          <w:szCs w:val="36"/>
          <w:color w:val="3B3B3B"/>
          <w:spacing w:val="0"/>
          <w:w w:val="113"/>
          <w:position w:val="-1"/>
        </w:rPr>
        <w:t>-</w:t>
      </w:r>
      <w:r>
        <w:rPr>
          <w:rFonts w:ascii="Times New Roman" w:hAnsi="Times New Roman" w:cs="Times New Roman" w:eastAsia="Times New Roman"/>
          <w:sz w:val="36"/>
          <w:szCs w:val="36"/>
          <w:color w:val="3B3B3B"/>
          <w:spacing w:val="-49"/>
          <w:w w:val="113"/>
          <w:position w:val="-1"/>
        </w:rPr>
        <w:t>-</w:t>
      </w:r>
      <w:r>
        <w:rPr>
          <w:rFonts w:ascii="Times New Roman" w:hAnsi="Times New Roman" w:cs="Times New Roman" w:eastAsia="Times New Roman"/>
          <w:sz w:val="36"/>
          <w:szCs w:val="36"/>
          <w:color w:val="131313"/>
          <w:spacing w:val="0"/>
          <w:w w:val="269"/>
          <w:position w:val="-1"/>
        </w:rPr>
        <w:t>1</w:t>
      </w:r>
      <w:r>
        <w:rPr>
          <w:rFonts w:ascii="Times New Roman" w:hAnsi="Times New Roman" w:cs="Times New Roman" w:eastAsia="Times New Roman"/>
          <w:sz w:val="36"/>
          <w:szCs w:val="36"/>
          <w:color w:val="131313"/>
          <w:spacing w:val="16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36"/>
          <w:szCs w:val="36"/>
          <w:color w:val="3B3B3B"/>
          <w:spacing w:val="0"/>
          <w:w w:val="94"/>
          <w:position w:val="-1"/>
        </w:rPr>
        <w:t>---------·------·-</w:t>
      </w:r>
      <w:r>
        <w:rPr>
          <w:rFonts w:ascii="Times New Roman" w:hAnsi="Times New Roman" w:cs="Times New Roman" w:eastAsia="Times New Roman"/>
          <w:sz w:val="36"/>
          <w:szCs w:val="36"/>
          <w:color w:val="3B3B3B"/>
          <w:spacing w:val="0"/>
          <w:w w:val="94"/>
          <w:strike/>
          <w:position w:val="-1"/>
        </w:rPr>
        <w:t>·</w:t>
      </w:r>
      <w:r>
        <w:rPr>
          <w:rFonts w:ascii="Times New Roman" w:hAnsi="Times New Roman" w:cs="Times New Roman" w:eastAsia="Times New Roman"/>
          <w:sz w:val="36"/>
          <w:szCs w:val="36"/>
          <w:color w:val="3B3B3B"/>
          <w:spacing w:val="0"/>
          <w:w w:val="94"/>
          <w:strike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color w:val="3B3B3B"/>
          <w:spacing w:val="0"/>
          <w:w w:val="100"/>
          <w:strike/>
          <w:position w:val="-1"/>
        </w:rPr>
        <w:t> </w:t>
      </w:r>
      <w:r>
        <w:rPr>
          <w:rFonts w:ascii="Times New Roman" w:hAnsi="Times New Roman" w:cs="Times New Roman" w:eastAsia="Times New Roman"/>
          <w:sz w:val="36"/>
          <w:szCs w:val="36"/>
          <w:color w:val="3B3B3B"/>
          <w:spacing w:val="0"/>
          <w:w w:val="100"/>
          <w:strike/>
          <w:position w:val="-1"/>
        </w:rPr>
        <w:tab/>
      </w:r>
      <w:r>
        <w:rPr>
          <w:rFonts w:ascii="Times New Roman" w:hAnsi="Times New Roman" w:cs="Times New Roman" w:eastAsia="Times New Roman"/>
          <w:sz w:val="36"/>
          <w:szCs w:val="36"/>
          <w:color w:val="3B3B3B"/>
          <w:spacing w:val="0"/>
          <w:w w:val="100"/>
          <w:strike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color w:val="3B3B3B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36"/>
          <w:szCs w:val="36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pgSz w:w="11900" w:h="16840"/>
          <w:pgMar w:top="1100" w:bottom="0" w:left="780" w:right="260"/>
        </w:sectPr>
      </w:pPr>
      <w:rPr/>
    </w:p>
    <w:p>
      <w:pPr>
        <w:spacing w:before="92" w:after="0" w:line="240" w:lineRule="auto"/>
        <w:ind w:left="220" w:right="-20"/>
        <w:jc w:val="left"/>
        <w:tabs>
          <w:tab w:pos="860" w:val="left"/>
        </w:tabs>
        <w:rPr>
          <w:rFonts w:ascii="Arial" w:hAnsi="Arial" w:cs="Arial" w:eastAsia="Arial"/>
          <w:sz w:val="23"/>
          <w:szCs w:val="23"/>
        </w:rPr>
      </w:pPr>
      <w:rPr/>
      <w:r>
        <w:rPr/>
        <w:pict>
          <v:group style="position:absolute;margin-left:76.797348pt;margin-top:20.659882pt;width:.1pt;height:175.925989pt;mso-position-horizontal-relative:page;mso-position-vertical-relative:paragraph;z-index:-5132" coordorigin="1536,413" coordsize="2,3519">
            <v:shape style="position:absolute;left:1536;top:413;width:2;height:3519" coordorigin="1536,413" coordsize="0,3519" path="m1536,3932l1536,413e" filled="f" stroked="t" strokeweight=".717732pt" strokecolor="#000000">
              <v:path arrowok="t"/>
            </v:shape>
          </v:group>
          <w10:wrap type="none"/>
        </w:pict>
      </w:r>
      <w:r>
        <w:rPr/>
        <w:pict>
          <v:group style="position:absolute;margin-left:224.291321pt;margin-top:20.301016pt;width:188.76357pt;height:144.526442pt;mso-position-horizontal-relative:page;mso-position-vertical-relative:paragraph;z-index:-5131" coordorigin="4486,406" coordsize="3775,2891">
            <v:group style="position:absolute;left:4493;top:452;width:3761;height:2" coordorigin="4493,452" coordsize="3761,2">
              <v:shape style="position:absolute;left:4493;top:452;width:3761;height:2" coordorigin="4493,452" coordsize="3761,0" path="m4493,452l8254,452e" filled="f" stroked="t" strokeweight=".717732pt" strokecolor="#000000">
                <v:path arrowok="t"/>
              </v:shape>
            </v:group>
            <v:group style="position:absolute;left:4873;top:413;width:2;height:2876" coordorigin="4873,413" coordsize="2,2876">
              <v:shape style="position:absolute;left:4873;top:413;width:2;height:2876" coordorigin="4873,413" coordsize="0,2876" path="m4873,3289l4873,413e" filled="f" stroked="t" strokeweight=".717732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47"/>
        </w:rPr>
        <w:t>1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47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22"/>
          <w:w w:val="47"/>
        </w:rPr>
        <w:t> </w:t>
      </w:r>
      <w:r>
        <w:rPr>
          <w:rFonts w:ascii="Arial" w:hAnsi="Arial" w:cs="Arial" w:eastAsia="Arial"/>
          <w:sz w:val="23"/>
          <w:szCs w:val="23"/>
          <w:color w:val="3B3B3B"/>
          <w:spacing w:val="0"/>
          <w:w w:val="100"/>
        </w:rPr>
        <w:t>-</w:t>
      </w:r>
      <w:r>
        <w:rPr>
          <w:rFonts w:ascii="Arial" w:hAnsi="Arial" w:cs="Arial" w:eastAsia="Arial"/>
          <w:sz w:val="23"/>
          <w:szCs w:val="23"/>
          <w:color w:val="3B3B3B"/>
          <w:spacing w:val="0"/>
          <w:w w:val="100"/>
        </w:rPr>
        <w:tab/>
      </w:r>
      <w:r>
        <w:rPr>
          <w:rFonts w:ascii="Arial" w:hAnsi="Arial" w:cs="Arial" w:eastAsia="Arial"/>
          <w:sz w:val="23"/>
          <w:szCs w:val="23"/>
          <w:color w:val="3B3B3B"/>
          <w:spacing w:val="0"/>
          <w:w w:val="100"/>
        </w:rPr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8"/>
        </w:rPr>
        <w:t>BASIDIOMYCETES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8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206" w:right="-20"/>
        <w:jc w:val="left"/>
        <w:tabs>
          <w:tab w:pos="840" w:val="left"/>
        </w:tabs>
        <w:rPr>
          <w:rFonts w:ascii="Arial" w:hAnsi="Arial" w:cs="Arial" w:eastAsia="Arial"/>
          <w:sz w:val="23"/>
          <w:szCs w:val="23"/>
        </w:rPr>
      </w:pPr>
      <w:rPr/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</w:rPr>
        <w:t>A</w:t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</w:rPr>
        <w:tab/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</w:rPr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8"/>
          <w:position w:val="1"/>
        </w:rPr>
        <w:t>AGARICOMYCETIDAE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68" w:after="0" w:line="240" w:lineRule="auto"/>
        <w:ind w:left="210" w:right="-20"/>
        <w:jc w:val="left"/>
        <w:tabs>
          <w:tab w:pos="860" w:val="left"/>
        </w:tabs>
        <w:rPr>
          <w:rFonts w:ascii="Arial" w:hAnsi="Arial" w:cs="Arial" w:eastAsia="Arial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-49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</w:rPr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11"/>
        </w:rPr>
        <w:t>BOLETALES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</w:rPr>
      </w:r>
    </w:p>
    <w:p>
      <w:pPr>
        <w:spacing w:before="1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39" w:right="-20"/>
        <w:jc w:val="left"/>
        <w:tabs>
          <w:tab w:pos="86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5"/>
          <w:szCs w:val="15"/>
          <w:color w:val="131313"/>
          <w:spacing w:val="0"/>
          <w:w w:val="138"/>
          <w:i/>
        </w:rPr>
        <w:t>J.f.</w:t>
      </w:r>
      <w:r>
        <w:rPr>
          <w:rFonts w:ascii="Arial" w:hAnsi="Arial" w:cs="Arial" w:eastAsia="Arial"/>
          <w:sz w:val="15"/>
          <w:szCs w:val="15"/>
          <w:color w:val="131313"/>
          <w:spacing w:val="-25"/>
          <w:w w:val="138"/>
          <w:i/>
        </w:rPr>
        <w:t> </w:t>
      </w:r>
      <w:r>
        <w:rPr>
          <w:rFonts w:ascii="Arial" w:hAnsi="Arial" w:cs="Arial" w:eastAsia="Arial"/>
          <w:sz w:val="15"/>
          <w:szCs w:val="15"/>
          <w:color w:val="131313"/>
          <w:spacing w:val="0"/>
          <w:w w:val="100"/>
          <w:i/>
        </w:rPr>
        <w:tab/>
      </w:r>
      <w:r>
        <w:rPr>
          <w:rFonts w:ascii="Arial" w:hAnsi="Arial" w:cs="Arial" w:eastAsia="Arial"/>
          <w:sz w:val="15"/>
          <w:szCs w:val="15"/>
          <w:color w:val="131313"/>
          <w:spacing w:val="0"/>
          <w:w w:val="100"/>
          <w:i/>
        </w:rPr>
      </w:r>
      <w:r>
        <w:rPr>
          <w:rFonts w:ascii="Arial" w:hAnsi="Arial" w:cs="Arial" w:eastAsia="Arial"/>
          <w:sz w:val="18"/>
          <w:szCs w:val="18"/>
          <w:color w:val="131313"/>
          <w:spacing w:val="0"/>
          <w:w w:val="138"/>
          <w:i/>
        </w:rPr>
        <w:t>80LE:T/IC!:AE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5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39" w:right="-20"/>
        <w:jc w:val="lef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8"/>
          <w:szCs w:val="18"/>
          <w:color w:val="131313"/>
          <w:spacing w:val="0"/>
          <w:w w:val="100"/>
        </w:rPr>
        <w:t>1.1.1.</w:t>
      </w:r>
      <w:r>
        <w:rPr>
          <w:rFonts w:ascii="Arial" w:hAnsi="Arial" w:cs="Arial" w:eastAsia="Arial"/>
          <w:sz w:val="18"/>
          <w:szCs w:val="18"/>
          <w:color w:val="131313"/>
          <w:spacing w:val="0"/>
          <w:w w:val="100"/>
        </w:rPr>
        <w:t>  </w:t>
      </w:r>
      <w:r>
        <w:rPr>
          <w:rFonts w:ascii="Arial" w:hAnsi="Arial" w:cs="Arial" w:eastAsia="Arial"/>
          <w:sz w:val="18"/>
          <w:szCs w:val="18"/>
          <w:color w:val="131313"/>
          <w:spacing w:val="28"/>
          <w:w w:val="100"/>
        </w:rPr>
        <w:t> </w:t>
      </w:r>
      <w:r>
        <w:rPr>
          <w:rFonts w:ascii="Arial" w:hAnsi="Arial" w:cs="Arial" w:eastAsia="Arial"/>
          <w:sz w:val="19"/>
          <w:szCs w:val="19"/>
          <w:color w:val="131313"/>
          <w:spacing w:val="0"/>
          <w:w w:val="109"/>
        </w:rPr>
        <w:t>GYROOON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8" w:after="0" w:line="240" w:lineRule="auto"/>
        <w:ind w:left="230" w:right="-20"/>
        <w:jc w:val="left"/>
        <w:tabs>
          <w:tab w:pos="86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0"/>
        </w:rPr>
        <w:t>I.J.a.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0"/>
        </w:rPr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14"/>
        </w:rPr>
        <w:t>BOLETINUS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3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40" w:lineRule="auto"/>
        <w:ind w:left="230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>1.1.3.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3B3B3B"/>
          <w:spacing w:val="0"/>
          <w:w w:val="62"/>
        </w:rPr>
        <w:t>;</w:t>
      </w:r>
      <w:r>
        <w:rPr>
          <w:rFonts w:ascii="Times New Roman" w:hAnsi="Times New Roman" w:cs="Times New Roman" w:eastAsia="Times New Roman"/>
          <w:sz w:val="21"/>
          <w:szCs w:val="21"/>
          <w:color w:val="3B3B3B"/>
          <w:spacing w:val="0"/>
          <w:w w:val="6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3B3B3B"/>
          <w:spacing w:val="30"/>
          <w:w w:val="6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8"/>
        </w:rPr>
        <w:t>GYROPORUS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192" w:lineRule="exact"/>
        <w:ind w:left="1258" w:right="-66"/>
        <w:jc w:val="left"/>
        <w:tabs>
          <w:tab w:pos="3160" w:val="left"/>
        </w:tabs>
        <w:rPr>
          <w:rFonts w:ascii="Times New Roman" w:hAnsi="Times New Roman" w:cs="Times New Roman" w:eastAsia="Times New Roman"/>
          <w:sz w:val="17"/>
          <w:szCs w:val="17"/>
        </w:rPr>
      </w:pPr>
      <w:rPr/>
      <w:r>
        <w:rPr/>
        <w:pict>
          <v:group style="position:absolute;margin-left:243.909332pt;margin-top:13.448206pt;width:.1pt;height:32.596641pt;mso-position-horizontal-relative:page;mso-position-vertical-relative:paragraph;z-index:-5128" coordorigin="4878,269" coordsize="2,652">
            <v:shape style="position:absolute;left:4878;top:269;width:2;height:652" coordorigin="4878,269" coordsize="0,652" path="m4878,921l4878,269e" filled="f" stroked="t" strokeweight=".717732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i/>
          <w:position w:val="-1"/>
        </w:rPr>
        <w:t>Gyroporus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25"/>
          <w:w w:val="100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110"/>
          <w:i/>
          <w:position w:val="-1"/>
        </w:rPr>
        <w:t>cyonescens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100"/>
          <w:i/>
          <w:position w:val="-1"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100"/>
          <w:i/>
          <w:position w:val="-1"/>
        </w:rPr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100"/>
          <w:position w:val="-1"/>
        </w:rPr>
        <w:t>Bolet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2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90"/>
          <w:position w:val="-1"/>
        </w:rPr>
        <w:t>b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-24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646464"/>
          <w:spacing w:val="0"/>
          <w:w w:val="37"/>
          <w:position w:val="-1"/>
        </w:rPr>
        <w:t>l</w:t>
      </w:r>
      <w:r>
        <w:rPr>
          <w:rFonts w:ascii="Times New Roman" w:hAnsi="Times New Roman" w:cs="Times New Roman" w:eastAsia="Times New Roman"/>
          <w:sz w:val="17"/>
          <w:szCs w:val="17"/>
          <w:color w:val="646464"/>
          <w:spacing w:val="-23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106"/>
          <w:position w:val="-1"/>
        </w:rPr>
        <w:t>euissant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64" w:after="0" w:line="227" w:lineRule="exact"/>
        <w:ind w:left="691" w:right="843"/>
        <w:jc w:val="center"/>
        <w:tabs>
          <w:tab w:pos="112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/>
        <w:br w:type="column"/>
      </w:r>
      <w:r>
        <w:rPr>
          <w:rFonts w:ascii="Arial" w:hAnsi="Arial" w:cs="Arial" w:eastAsia="Arial"/>
          <w:sz w:val="20"/>
          <w:szCs w:val="20"/>
          <w:color w:val="B1B1B1"/>
          <w:spacing w:val="0"/>
          <w:w w:val="72"/>
          <w:position w:val="-2"/>
        </w:rPr>
        <w:t>.</w:t>
      </w:r>
      <w:r>
        <w:rPr>
          <w:rFonts w:ascii="Arial" w:hAnsi="Arial" w:cs="Arial" w:eastAsia="Arial"/>
          <w:sz w:val="20"/>
          <w:szCs w:val="20"/>
          <w:color w:val="B1B1B1"/>
          <w:spacing w:val="7"/>
          <w:w w:val="72"/>
          <w:position w:val="-2"/>
        </w:rPr>
        <w:t> </w:t>
      </w:r>
      <w:r>
        <w:rPr>
          <w:rFonts w:ascii="Arial" w:hAnsi="Arial" w:cs="Arial" w:eastAsia="Arial"/>
          <w:sz w:val="20"/>
          <w:szCs w:val="20"/>
          <w:color w:val="646464"/>
          <w:spacing w:val="0"/>
          <w:w w:val="100"/>
          <w:position w:val="-2"/>
        </w:rPr>
        <w:t>.</w:t>
      </w:r>
      <w:r>
        <w:rPr>
          <w:rFonts w:ascii="Arial" w:hAnsi="Arial" w:cs="Arial" w:eastAsia="Arial"/>
          <w:sz w:val="20"/>
          <w:szCs w:val="20"/>
          <w:color w:val="646464"/>
          <w:spacing w:val="0"/>
          <w:w w:val="100"/>
          <w:position w:val="-2"/>
        </w:rPr>
        <w:tab/>
      </w:r>
      <w:r>
        <w:rPr>
          <w:rFonts w:ascii="Arial" w:hAnsi="Arial" w:cs="Arial" w:eastAsia="Arial"/>
          <w:sz w:val="20"/>
          <w:szCs w:val="20"/>
          <w:color w:val="646464"/>
          <w:spacing w:val="0"/>
          <w:w w:val="100"/>
          <w:position w:val="-2"/>
        </w:rPr>
      </w:r>
      <w:r>
        <w:rPr>
          <w:rFonts w:ascii="Arial" w:hAnsi="Arial" w:cs="Arial" w:eastAsia="Arial"/>
          <w:sz w:val="20"/>
          <w:szCs w:val="20"/>
          <w:color w:val="131313"/>
          <w:spacing w:val="0"/>
          <w:w w:val="54"/>
          <w:position w:val="-2"/>
        </w:rPr>
        <w:t>1</w:t>
      </w:r>
      <w:r>
        <w:rPr>
          <w:rFonts w:ascii="Arial" w:hAnsi="Arial" w:cs="Arial" w:eastAsia="Arial"/>
          <w:sz w:val="20"/>
          <w:szCs w:val="20"/>
          <w:color w:val="131313"/>
          <w:spacing w:val="0"/>
          <w:w w:val="54"/>
          <w:position w:val="-2"/>
        </w:rPr>
        <w:t> </w:t>
      </w:r>
      <w:r>
        <w:rPr>
          <w:rFonts w:ascii="Arial" w:hAnsi="Arial" w:cs="Arial" w:eastAsia="Arial"/>
          <w:sz w:val="20"/>
          <w:szCs w:val="20"/>
          <w:color w:val="131313"/>
          <w:spacing w:val="4"/>
          <w:w w:val="54"/>
          <w:position w:val="-2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90"/>
          <w:position w:val="-2"/>
        </w:rPr>
        <w:t>BAS!DlOMlCETE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138" w:lineRule="exact"/>
        <w:ind w:left="498" w:right="-20"/>
        <w:jc w:val="left"/>
        <w:rPr>
          <w:rFonts w:ascii="Times New Roman" w:hAnsi="Times New Roman" w:cs="Times New Roman" w:eastAsia="Times New Roman"/>
          <w:sz w:val="16"/>
          <w:szCs w:val="16"/>
        </w:rPr>
      </w:pPr>
      <w:rPr/>
      <w:r>
        <w:rPr/>
        <w:pict>
          <v:group style="position:absolute;margin-left:456.477692pt;margin-top:7.661515pt;width:119.38279pt;height:.1pt;mso-position-horizontal-relative:page;mso-position-vertical-relative:paragraph;z-index:-5130" coordorigin="9130,153" coordsize="2388,2">
            <v:shape style="position:absolute;left:9130;top:153;width:2388;height:2" coordorigin="9130,153" coordsize="2388,0" path="m9130,153l11517,153e" filled="f" stroked="t" strokeweight=".956976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100"/>
          <w:position w:val="1"/>
        </w:rPr>
        <w:t>CLASSA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-39" w:right="305"/>
        <w:jc w:val="center"/>
        <w:rPr>
          <w:rFonts w:ascii="Times New Roman" w:hAnsi="Times New Roman" w:cs="Times New Roman" w:eastAsia="Times New Roman"/>
          <w:sz w:val="22"/>
          <w:szCs w:val="22"/>
        </w:rPr>
      </w:pPr>
      <w:rPr/>
      <w:r>
        <w:rPr/>
        <w:pict>
          <v:group style="position:absolute;margin-left:456.118805pt;margin-top:-5.789117pt;width:.1pt;height:235.366922pt;mso-position-horizontal-relative:page;mso-position-vertical-relative:paragraph;z-index:-5129" coordorigin="9122,-116" coordsize="2,4707">
            <v:shape style="position:absolute;left:9122;top:-116;width:2;height:4707" coordorigin="9122,-116" coordsize="0,4707" path="m9122,4592l9122,-116e" filled="f" stroked="t" strokeweight="1.435464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83"/>
        </w:rPr>
        <w:t>SOTIU.CLASSA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20"/>
          <w:w w:val="83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7B7B7B"/>
          <w:spacing w:val="0"/>
          <w:w w:val="49"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color w:val="7B7B7B"/>
          <w:spacing w:val="0"/>
          <w:w w:val="49"/>
        </w:rPr>
        <w:t>     </w:t>
      </w:r>
      <w:r>
        <w:rPr>
          <w:rFonts w:ascii="Times New Roman" w:hAnsi="Times New Roman" w:cs="Times New Roman" w:eastAsia="Times New Roman"/>
          <w:sz w:val="18"/>
          <w:szCs w:val="18"/>
          <w:color w:val="7B7B7B"/>
          <w:spacing w:val="3"/>
          <w:w w:val="49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88"/>
        </w:rPr>
        <w:t>AGAIUCOMICET!DATE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92" w:after="0" w:line="240" w:lineRule="auto"/>
        <w:ind w:left="282" w:right="-20"/>
        <w:jc w:val="left"/>
        <w:tabs>
          <w:tab w:pos="122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100"/>
        </w:rPr>
        <w:t>ORQI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-30"/>
          <w:w w:val="100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100"/>
        </w:rPr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83"/>
        </w:rPr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83"/>
          <w:u w:val="single" w:color="000000"/>
        </w:rPr>
        <w:t>_BOLE</w:t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83"/>
          <w:u w:val="single" w:color="000000"/>
        </w:rPr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7"/>
          <w:w w:val="83"/>
          <w:u w:val="single" w:color="000000"/>
        </w:rPr>
        <w:t>T</w:t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7"/>
          <w:w w:val="83"/>
          <w:u w:val="single" w:color="000000"/>
        </w:rPr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83"/>
          <w:u w:val="single" w:color="000000"/>
        </w:rPr>
        <w:t>ALE</w:t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83"/>
        </w:rPr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14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96" w:right="-20"/>
        <w:jc w:val="left"/>
        <w:tabs>
          <w:tab w:pos="1260" w:val="left"/>
        </w:tabs>
        <w:rPr>
          <w:rFonts w:ascii="Arial" w:hAnsi="Arial" w:cs="Arial" w:eastAsia="Arial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525252"/>
          <w:spacing w:val="0"/>
          <w:w w:val="83"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color w:val="525252"/>
          <w:spacing w:val="-6"/>
          <w:w w:val="83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100"/>
        </w:rPr>
        <w:t>,FAM!CLIA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100"/>
        </w:rPr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5"/>
        </w:rPr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u w:val="thick" w:color="000000"/>
        </w:rPr>
        <w:t>BOLE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u w:val="thick" w:color="000000"/>
        </w:rPr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8"/>
          <w:w w:val="100"/>
        </w:rPr>
        <w:t>T</w:t>
      </w:r>
      <w:r>
        <w:rPr>
          <w:rFonts w:ascii="Arial" w:hAnsi="Arial" w:cs="Arial" w:eastAsia="Arial"/>
          <w:sz w:val="19"/>
          <w:szCs w:val="19"/>
          <w:color w:val="131313"/>
          <w:spacing w:val="0"/>
          <w:w w:val="100"/>
          <w:i/>
        </w:rPr>
        <w:t>ACEF\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52" w:lineRule="auto"/>
        <w:ind w:left="1278" w:right="1353" w:firstLine="-14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2"/>
        </w:rPr>
        <w:t>G!RODONU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4"/>
        </w:rPr>
        <w:t>BOLET!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91"/>
        </w:rPr>
        <w:t>NU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49" w:after="0" w:line="240" w:lineRule="auto"/>
        <w:ind w:left="1335" w:right="-20"/>
        <w:jc w:val="left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92"/>
        </w:rPr>
        <w:t>GIROPORU</w:t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4"/>
          <w:w w:val="92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B3B3B"/>
          <w:spacing w:val="0"/>
          <w:w w:val="100"/>
        </w:rPr>
        <w:t>·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80" w:right="260"/>
          <w:cols w:num="2" w:equalWidth="0">
            <w:col w:w="4306" w:space="2852"/>
            <w:col w:w="3702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4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80" w:right="260"/>
        </w:sectPr>
      </w:pPr>
      <w:rPr/>
    </w:p>
    <w:p>
      <w:pPr>
        <w:spacing w:before="65" w:after="0" w:line="419" w:lineRule="exact"/>
        <w:ind w:left="115" w:right="-9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77.634697pt;margin-top:-26.844671pt;width:.1pt;height:35.233134pt;mso-position-horizontal-relative:page;mso-position-vertical-relative:paragraph;z-index:-5127" coordorigin="1553,-537" coordsize="2,705">
            <v:shape style="position:absolute;left:1553;top:-537;width:2;height:705" coordorigin="1553,-537" coordsize="0,705" path="m1553,168l1553,-537e" filled="f" stroked="t" strokeweight=".956976pt" strokecolor="#000000">
              <v:path arrowok="t"/>
            </v:shape>
          </v:group>
          <w10:wrap type="none"/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5.456371pt;margin-top:2.995427pt;width:6.6675pt;height:7pt;mso-position-horizontal-relative:page;mso-position-vertical-relative:paragraph;z-index:-5124" type="#_x0000_t202" filled="f" stroked="f">
            <v:textbox inset="0,0,0,0">
              <w:txbxContent>
                <w:p>
                  <w:pPr>
                    <w:spacing w:before="0" w:after="0" w:line="140" w:lineRule="exact"/>
                    <w:ind w:right="-61"/>
                    <w:jc w:val="left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4"/>
                      <w:szCs w:val="14"/>
                      <w:color w:val="131313"/>
                      <w:spacing w:val="0"/>
                      <w:w w:val="127"/>
                    </w:rPr>
                    <w:t>1.</w:t>
                  </w:r>
                  <w:r>
                    <w:rPr>
                      <w:rFonts w:ascii="Times New Roman" w:hAnsi="Times New Roman" w:cs="Times New Roman" w:eastAsia="Times New Roman"/>
                      <w:sz w:val="14"/>
                      <w:szCs w:val="14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39"/>
          <w:szCs w:val="39"/>
          <w:color w:val="131313"/>
          <w:spacing w:val="0"/>
          <w:w w:val="53"/>
          <w:position w:val="-3"/>
        </w:rPr>
        <w:t>11.1.4.</w:t>
      </w:r>
      <w:r>
        <w:rPr>
          <w:rFonts w:ascii="Times New Roman" w:hAnsi="Times New Roman" w:cs="Times New Roman" w:eastAsia="Times New Roman"/>
          <w:sz w:val="39"/>
          <w:szCs w:val="39"/>
          <w:color w:val="131313"/>
          <w:spacing w:val="0"/>
          <w:w w:val="53"/>
          <w:position w:val="-3"/>
        </w:rPr>
        <w:t>  </w:t>
      </w:r>
      <w:r>
        <w:rPr>
          <w:rFonts w:ascii="Times New Roman" w:hAnsi="Times New Roman" w:cs="Times New Roman" w:eastAsia="Times New Roman"/>
          <w:sz w:val="39"/>
          <w:szCs w:val="39"/>
          <w:color w:val="131313"/>
          <w:spacing w:val="28"/>
          <w:w w:val="53"/>
          <w:position w:val="-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14"/>
          <w:position w:val="3"/>
        </w:rPr>
        <w:t>BOLETUS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/>
        <w:br w:type="column"/>
      </w:r>
      <w:r>
        <w:rPr>
          <w:sz w:val="10"/>
          <w:szCs w:val="10"/>
        </w:rPr>
      </w:r>
    </w:p>
    <w:p>
      <w:pPr>
        <w:spacing w:before="0" w:after="0" w:line="241" w:lineRule="exact"/>
        <w:ind w:right="-73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5"/>
          <w:position w:val="-1"/>
        </w:rPr>
        <w:t>!</w:t>
      </w:r>
      <w:r>
        <w:rPr>
          <w:rFonts w:ascii="Arial" w:hAnsi="Arial" w:cs="Arial" w:eastAsia="Arial"/>
          <w:sz w:val="22"/>
          <w:szCs w:val="22"/>
          <w:color w:val="3B3B3B"/>
          <w:spacing w:val="-14"/>
          <w:w w:val="65"/>
          <w:position w:val="-1"/>
        </w:rPr>
        <w:t>'</w:t>
      </w:r>
      <w:r>
        <w:rPr>
          <w:rFonts w:ascii="Arial" w:hAnsi="Arial" w:cs="Arial" w:eastAsia="Arial"/>
          <w:sz w:val="22"/>
          <w:szCs w:val="22"/>
          <w:color w:val="7B7B7B"/>
          <w:spacing w:val="0"/>
          <w:w w:val="87"/>
          <w:position w:val="-1"/>
        </w:rPr>
        <w:t>·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142" w:lineRule="exact"/>
        <w:ind w:right="-20"/>
        <w:jc w:val="left"/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51"/>
          <w:position w:val="-2"/>
        </w:rPr>
        <w:t>1</w:t>
      </w:r>
      <w:r>
        <w:rPr>
          <w:rFonts w:ascii="Times New Roman" w:hAnsi="Times New Roman" w:cs="Times New Roman" w:eastAsia="Times New Roman"/>
          <w:sz w:val="18"/>
          <w:szCs w:val="18"/>
          <w:color w:val="000000"/>
          <w:spacing w:val="0"/>
          <w:w w:val="100"/>
          <w:position w:val="0"/>
        </w:rPr>
      </w:r>
    </w:p>
    <w:p>
      <w:pPr>
        <w:spacing w:before="35" w:after="0" w:line="240" w:lineRule="auto"/>
        <w:ind w:right="-93"/>
        <w:jc w:val="left"/>
        <w:tabs>
          <w:tab w:pos="980" w:val="left"/>
        </w:tabs>
        <w:rPr>
          <w:rFonts w:ascii="Times New Roman" w:hAnsi="Times New Roman" w:cs="Times New Roman" w:eastAsia="Times New Roman"/>
          <w:sz w:val="7"/>
          <w:szCs w:val="7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0"/>
          <w:szCs w:val="10"/>
          <w:color w:val="3B3B3B"/>
          <w:spacing w:val="-35"/>
          <w:w w:val="133"/>
        </w:rPr>
        <w:t>·</w:t>
      </w:r>
      <w:r>
        <w:rPr>
          <w:rFonts w:ascii="Times New Roman" w:hAnsi="Times New Roman" w:cs="Times New Roman" w:eastAsia="Times New Roman"/>
          <w:sz w:val="35"/>
          <w:szCs w:val="35"/>
          <w:color w:val="131313"/>
          <w:spacing w:val="-167"/>
          <w:w w:val="52"/>
          <w:position w:val="-7"/>
        </w:rPr>
        <w:t>w</w:t>
      </w:r>
      <w:r>
        <w:rPr>
          <w:rFonts w:ascii="Times New Roman" w:hAnsi="Times New Roman" w:cs="Times New Roman" w:eastAsia="Times New Roman"/>
          <w:sz w:val="10"/>
          <w:szCs w:val="10"/>
          <w:color w:val="3B3B3B"/>
          <w:spacing w:val="-3"/>
          <w:w w:val="133"/>
          <w:position w:val="0"/>
        </w:rPr>
        <w:t>;</w:t>
      </w:r>
      <w:r>
        <w:rPr>
          <w:rFonts w:ascii="Times New Roman" w:hAnsi="Times New Roman" w:cs="Times New Roman" w:eastAsia="Times New Roman"/>
          <w:sz w:val="10"/>
          <w:szCs w:val="10"/>
          <w:color w:val="131313"/>
          <w:spacing w:val="0"/>
          <w:w w:val="55"/>
          <w:position w:val="0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131313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10"/>
          <w:szCs w:val="10"/>
          <w:color w:val="131313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7"/>
          <w:szCs w:val="7"/>
          <w:color w:val="131313"/>
          <w:spacing w:val="0"/>
          <w:w w:val="104"/>
          <w:position w:val="-2"/>
        </w:rPr>
        <w:t>1</w:t>
      </w:r>
      <w:r>
        <w:rPr>
          <w:rFonts w:ascii="Times New Roman" w:hAnsi="Times New Roman" w:cs="Times New Roman" w:eastAsia="Times New Roman"/>
          <w:sz w:val="7"/>
          <w:szCs w:val="7"/>
          <w:color w:val="000000"/>
          <w:spacing w:val="0"/>
          <w:w w:val="100"/>
          <w:position w:val="0"/>
        </w:rPr>
      </w:r>
    </w:p>
    <w:p>
      <w:pPr>
        <w:spacing w:before="86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2"/>
        </w:rPr>
        <w:t>BOLETU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80" w:right="260"/>
          <w:cols w:num="4" w:equalWidth="0">
            <w:col w:w="1840" w:space="2251"/>
            <w:col w:w="144" w:space="1523"/>
            <w:col w:w="1031" w:space="1643"/>
            <w:col w:w="2428"/>
          </w:cols>
        </w:sectPr>
      </w:pPr>
      <w:rPr/>
    </w:p>
    <w:p>
      <w:pPr>
        <w:spacing w:before="0" w:after="0" w:line="334" w:lineRule="exact"/>
        <w:ind w:left="120" w:right="-20"/>
        <w:jc w:val="left"/>
        <w:tabs>
          <w:tab w:pos="1160" w:val="left"/>
          <w:tab w:pos="3080" w:val="left"/>
        </w:tabs>
        <w:rPr>
          <w:rFonts w:ascii="Arial" w:hAnsi="Arial" w:cs="Arial" w:eastAsia="Arial"/>
          <w:sz w:val="19"/>
          <w:szCs w:val="19"/>
        </w:rPr>
      </w:pPr>
      <w:rPr/>
      <w:r>
        <w:rPr/>
        <w:pict>
          <v:group style="position:absolute;margin-left:46.054482pt;margin-top:14.409054pt;width:.1pt;height:37.150584pt;mso-position-horizontal-relative:page;mso-position-vertical-relative:paragraph;z-index:-5125" coordorigin="921,288" coordsize="2,743">
            <v:shape style="position:absolute;left:921;top:288;width:2;height:743" coordorigin="921,288" coordsize="0,743" path="m921,1031l921,288e" filled="f" stroked="t" strokeweight=".717732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1"/>
          <w:szCs w:val="21"/>
          <w:spacing w:val="0"/>
          <w:w w:val="51"/>
          <w:position w:val="-1"/>
        </w:rPr>
        <w:t>t</w:t>
      </w:r>
      <w:r>
        <w:rPr>
          <w:rFonts w:ascii="Times New Roman" w:hAnsi="Times New Roman" w:cs="Times New Roman" w:eastAsia="Times New Roman"/>
          <w:sz w:val="21"/>
          <w:szCs w:val="21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1"/>
          <w:szCs w:val="21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i/>
          <w:position w:val="-4"/>
        </w:rPr>
        <w:t>Ba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i/>
          <w:position w:val="-4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i/>
          <w:position w:val="-4"/>
        </w:rPr>
        <w:t>fetus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-9"/>
          <w:w w:val="100"/>
          <w:i/>
          <w:position w:val="-4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i/>
          <w:position w:val="-4"/>
        </w:rPr>
        <w:t>aer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1"/>
          <w:w w:val="100"/>
          <w:i/>
          <w:position w:val="-4"/>
        </w:rPr>
        <w:t>e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i/>
          <w:position w:val="-4"/>
        </w:rPr>
        <w:t>us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-8"/>
          <w:w w:val="100"/>
          <w:i/>
          <w:position w:val="-4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i/>
          <w:position w:val="-4"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i/>
          <w:position w:val="-4"/>
        </w:rPr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position w:val="-5"/>
        </w:rPr>
        <w:t>Bolet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15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position w:val="-5"/>
        </w:rPr>
        <w:t>b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5"/>
          <w:w w:val="100"/>
          <w:position w:val="-5"/>
        </w:rPr>
        <w:t>r</w:t>
      </w:r>
      <w:r>
        <w:rPr>
          <w:rFonts w:ascii="Times New Roman" w:hAnsi="Times New Roman" w:cs="Times New Roman" w:eastAsia="Times New Roman"/>
          <w:sz w:val="17"/>
          <w:szCs w:val="17"/>
          <w:color w:val="646464"/>
          <w:spacing w:val="0"/>
          <w:w w:val="104"/>
          <w:position w:val="-5"/>
        </w:rPr>
        <w:t>o</w:t>
      </w:r>
      <w:r>
        <w:rPr>
          <w:rFonts w:ascii="Times New Roman" w:hAnsi="Times New Roman" w:cs="Times New Roman" w:eastAsia="Times New Roman"/>
          <w:sz w:val="17"/>
          <w:szCs w:val="17"/>
          <w:color w:val="646464"/>
          <w:spacing w:val="-25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position w:val="-5"/>
        </w:rPr>
        <w:t>nzé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16"/>
          <w:w w:val="100"/>
          <w:position w:val="-5"/>
        </w:rPr>
        <w:t> </w:t>
      </w:r>
      <w:r>
        <w:rPr>
          <w:rFonts w:ascii="Arial" w:hAnsi="Arial" w:cs="Arial" w:eastAsia="Arial"/>
          <w:sz w:val="19"/>
          <w:szCs w:val="19"/>
          <w:color w:val="131313"/>
          <w:spacing w:val="0"/>
          <w:w w:val="172"/>
          <w:position w:val="11"/>
        </w:rPr>
        <w:t>l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0" w:after="0" w:line="231" w:lineRule="exact"/>
        <w:ind w:left="1172" w:right="-20"/>
        <w:jc w:val="left"/>
        <w:tabs>
          <w:tab w:pos="3060" w:val="left"/>
          <w:tab w:pos="6620" w:val="left"/>
        </w:tabs>
        <w:rPr>
          <w:rFonts w:ascii="Arial" w:hAnsi="Arial" w:cs="Arial" w:eastAsia="Arial"/>
          <w:sz w:val="14"/>
          <w:szCs w:val="14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100"/>
          <w:i/>
          <w:position w:val="-1"/>
        </w:rPr>
        <w:t>Boletus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20"/>
          <w:w w:val="100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i/>
          <w:position w:val="-1"/>
        </w:rPr>
        <w:t>oestivolis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-4"/>
          <w:w w:val="100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i/>
          <w:position w:val="-1"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i/>
          <w:position w:val="-1"/>
        </w:rPr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position w:val="0"/>
        </w:rPr>
        <w:t>Cèpe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24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16"/>
          <w:position w:val="0"/>
        </w:rPr>
        <w:t>d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-12"/>
          <w:w w:val="116"/>
          <w:position w:val="0"/>
        </w:rPr>
        <w:t>'</w:t>
      </w:r>
      <w:r>
        <w:rPr>
          <w:rFonts w:ascii="Times New Roman" w:hAnsi="Times New Roman" w:cs="Times New Roman" w:eastAsia="Times New Roman"/>
          <w:sz w:val="17"/>
          <w:szCs w:val="17"/>
          <w:color w:val="646464"/>
          <w:spacing w:val="0"/>
          <w:w w:val="80"/>
          <w:position w:val="0"/>
        </w:rPr>
        <w:t>,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103"/>
          <w:position w:val="0"/>
        </w:rPr>
        <w:t>té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100"/>
          <w:position w:val="0"/>
        </w:rPr>
      </w:r>
      <w:r>
        <w:rPr>
          <w:rFonts w:ascii="Arial" w:hAnsi="Arial" w:cs="Arial" w:eastAsia="Arial"/>
          <w:sz w:val="14"/>
          <w:szCs w:val="14"/>
          <w:color w:val="525252"/>
          <w:spacing w:val="0"/>
          <w:w w:val="103"/>
          <w:position w:val="9"/>
        </w:rPr>
        <w:t>·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5" w:after="0" w:line="257" w:lineRule="exact"/>
        <w:ind w:left="1167" w:right="-20"/>
        <w:jc w:val="left"/>
        <w:tabs>
          <w:tab w:pos="3060" w:val="left"/>
          <w:tab w:pos="5780" w:val="left"/>
        </w:tabs>
        <w:rPr>
          <w:rFonts w:ascii="Times New Roman" w:hAnsi="Times New Roman" w:cs="Times New Roman" w:eastAsia="Times New Roman"/>
          <w:sz w:val="33"/>
          <w:szCs w:val="33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i/>
          <w:position w:val="3"/>
        </w:rPr>
        <w:t>Boletus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25"/>
          <w:w w:val="100"/>
          <w:i/>
          <w:position w:val="3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100"/>
          <w:i/>
          <w:position w:val="3"/>
        </w:rPr>
        <w:t>edu/is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-18"/>
          <w:w w:val="100"/>
          <w:i/>
          <w:position w:val="3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100"/>
          <w:i/>
          <w:position w:val="3"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100"/>
          <w:i/>
          <w:position w:val="3"/>
        </w:rPr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position w:val="3"/>
        </w:rPr>
        <w:t>Cèpe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24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2"/>
          <w:position w:val="3"/>
        </w:rPr>
        <w:t>d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-25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525252"/>
          <w:spacing w:val="0"/>
          <w:w w:val="100"/>
          <w:position w:val="3"/>
        </w:rPr>
        <w:t>e</w:t>
      </w:r>
      <w:r>
        <w:rPr>
          <w:rFonts w:ascii="Times New Roman" w:hAnsi="Times New Roman" w:cs="Times New Roman" w:eastAsia="Times New Roman"/>
          <w:sz w:val="17"/>
          <w:szCs w:val="17"/>
          <w:color w:val="525252"/>
          <w:spacing w:val="15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100"/>
          <w:position w:val="3"/>
        </w:rPr>
        <w:t>Bordeaux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-9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33"/>
          <w:szCs w:val="33"/>
          <w:color w:val="131313"/>
          <w:spacing w:val="0"/>
          <w:w w:val="51"/>
          <w:position w:val="-11"/>
        </w:rPr>
        <w:t>tu</w:t>
      </w:r>
      <w:r>
        <w:rPr>
          <w:rFonts w:ascii="Times New Roman" w:hAnsi="Times New Roman" w:cs="Times New Roman" w:eastAsia="Times New Roman"/>
          <w:sz w:val="33"/>
          <w:szCs w:val="33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80" w:right="260"/>
        </w:sectPr>
      </w:pPr>
      <w:rPr/>
    </w:p>
    <w:p>
      <w:pPr>
        <w:spacing w:before="0" w:after="0" w:line="174" w:lineRule="exact"/>
        <w:ind w:left="1167" w:right="-66"/>
        <w:jc w:val="left"/>
        <w:tabs>
          <w:tab w:pos="3060" w:val="left"/>
        </w:tabs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i/>
        </w:rPr>
        <w:t>Ba/elus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35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i/>
        </w:rPr>
        <w:t>pinophilus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-7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</w:rPr>
        <w:t>Cèpe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2"/>
        </w:rPr>
        <w:t>d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-25"/>
          <w:w w:val="100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3B3B3B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17"/>
          <w:szCs w:val="17"/>
          <w:color w:val="3B3B3B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5"/>
        </w:rPr>
        <w:t>pins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</w:rPr>
      </w:r>
    </w:p>
    <w:p>
      <w:pPr>
        <w:spacing w:before="31" w:after="0" w:line="240" w:lineRule="auto"/>
        <w:ind w:left="842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br w:type="column"/>
      </w:r>
      <w:r>
        <w:rPr>
          <w:rFonts w:ascii="Arial" w:hAnsi="Arial" w:cs="Arial" w:eastAsia="Arial"/>
          <w:sz w:val="18"/>
          <w:szCs w:val="18"/>
          <w:color w:val="131313"/>
          <w:spacing w:val="-21"/>
          <w:w w:val="147"/>
          <w:position w:val="-5"/>
        </w:rPr>
        <w:t>j</w:t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87"/>
          <w:position w:val="0"/>
        </w:rPr>
        <w:t>'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79" w:after="0" w:line="227" w:lineRule="exact"/>
        <w:ind w:right="-20"/>
        <w:jc w:val="left"/>
        <w:tabs>
          <w:tab w:pos="840" w:val="left"/>
        </w:tabs>
        <w:rPr>
          <w:rFonts w:ascii="Arial" w:hAnsi="Arial" w:cs="Arial" w:eastAsia="Arial"/>
          <w:sz w:val="20"/>
          <w:szCs w:val="20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74.895447pt;margin-top:8.091784pt;width:6.87312pt;height:18pt;mso-position-horizontal-relative:page;mso-position-vertical-relative:paragraph;z-index:-5123" type="#_x0000_t202" filled="f" stroked="f">
            <v:textbox inset="0,0,0,0">
              <w:txbxContent>
                <w:p>
                  <w:pPr>
                    <w:spacing w:before="0" w:after="0" w:line="360" w:lineRule="exact"/>
                    <w:ind w:right="-94"/>
                    <w:jc w:val="left"/>
                    <w:rPr>
                      <w:rFonts w:ascii="Arial" w:hAnsi="Arial" w:cs="Arial" w:eastAsia="Arial"/>
                      <w:sz w:val="36"/>
                      <w:szCs w:val="36"/>
                    </w:rPr>
                  </w:pPr>
                  <w:rPr/>
                  <w:r>
                    <w:rPr>
                      <w:rFonts w:ascii="Arial" w:hAnsi="Arial" w:cs="Arial" w:eastAsia="Arial"/>
                      <w:sz w:val="36"/>
                      <w:szCs w:val="36"/>
                      <w:color w:val="131313"/>
                      <w:spacing w:val="0"/>
                      <w:w w:val="172"/>
                    </w:rPr>
                    <w:t>l</w:t>
                  </w:r>
                  <w:r>
                    <w:rPr>
                      <w:rFonts w:ascii="Arial" w:hAnsi="Arial" w:cs="Arial" w:eastAsia="Arial"/>
                      <w:sz w:val="36"/>
                      <w:szCs w:val="36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12"/>
          <w:szCs w:val="12"/>
          <w:color w:val="131313"/>
          <w:spacing w:val="0"/>
          <w:w w:val="100"/>
          <w:position w:val="-4"/>
        </w:rPr>
        <w:t>l</w:t>
      </w:r>
      <w:r>
        <w:rPr>
          <w:rFonts w:ascii="Times New Roman" w:hAnsi="Times New Roman" w:cs="Times New Roman" w:eastAsia="Times New Roman"/>
          <w:sz w:val="12"/>
          <w:szCs w:val="12"/>
          <w:color w:val="131313"/>
          <w:spacing w:val="18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12"/>
          <w:szCs w:val="12"/>
          <w:color w:val="7B7B7B"/>
          <w:spacing w:val="0"/>
          <w:w w:val="100"/>
          <w:position w:val="-4"/>
        </w:rPr>
        <w:t>·</w:t>
      </w:r>
      <w:r>
        <w:rPr>
          <w:rFonts w:ascii="Times New Roman" w:hAnsi="Times New Roman" w:cs="Times New Roman" w:eastAsia="Times New Roman"/>
          <w:sz w:val="12"/>
          <w:szCs w:val="12"/>
          <w:color w:val="7B7B7B"/>
          <w:spacing w:val="-24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12"/>
          <w:szCs w:val="12"/>
          <w:color w:val="7B7B7B"/>
          <w:spacing w:val="0"/>
          <w:w w:val="100"/>
          <w:position w:val="-4"/>
        </w:rPr>
        <w:tab/>
      </w:r>
      <w:r>
        <w:rPr>
          <w:rFonts w:ascii="Times New Roman" w:hAnsi="Times New Roman" w:cs="Times New Roman" w:eastAsia="Times New Roman"/>
          <w:sz w:val="12"/>
          <w:szCs w:val="12"/>
          <w:color w:val="7B7B7B"/>
          <w:spacing w:val="0"/>
          <w:w w:val="100"/>
          <w:position w:val="-4"/>
        </w:rPr>
      </w:r>
      <w:r>
        <w:rPr>
          <w:rFonts w:ascii="Arial" w:hAnsi="Arial" w:cs="Arial" w:eastAsia="Arial"/>
          <w:sz w:val="20"/>
          <w:szCs w:val="20"/>
          <w:color w:val="131313"/>
          <w:spacing w:val="0"/>
          <w:w w:val="68"/>
          <w:position w:val="-1"/>
        </w:rPr>
        <w:t>Id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127" w:lineRule="exact"/>
        <w:ind w:left="5" w:right="-20"/>
        <w:jc w:val="left"/>
        <w:rPr>
          <w:rFonts w:ascii="Arial" w:hAnsi="Arial" w:cs="Arial" w:eastAsia="Arial"/>
          <w:sz w:val="15"/>
          <w:szCs w:val="15"/>
        </w:rPr>
      </w:pPr>
      <w:rPr/>
      <w:r>
        <w:rPr>
          <w:rFonts w:ascii="Arial" w:hAnsi="Arial" w:cs="Arial" w:eastAsia="Arial"/>
          <w:sz w:val="15"/>
          <w:szCs w:val="15"/>
          <w:color w:val="131313"/>
          <w:spacing w:val="0"/>
          <w:w w:val="330"/>
          <w:position w:val="1"/>
        </w:rPr>
        <w:t>!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80" w:right="260"/>
          <w:cols w:num="2" w:equalWidth="0">
            <w:col w:w="4093" w:space="917"/>
            <w:col w:w="5850"/>
          </w:cols>
        </w:sectPr>
      </w:pPr>
      <w:rPr/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80" w:right="260"/>
        </w:sectPr>
      </w:pPr>
      <w:rPr/>
    </w:p>
    <w:p>
      <w:pPr>
        <w:spacing w:before="59" w:after="0" w:line="240" w:lineRule="auto"/>
        <w:ind w:left="1086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1.19622pt;margin-top:629.043274pt;width:591.889827pt;height:.1pt;mso-position-horizontal-relative:page;mso-position-vertical-relative:page;z-index:-5126" coordorigin="24,12581" coordsize="11838,2">
            <v:shape style="position:absolute;left:24;top:12581;width:11838;height:2" coordorigin="24,12581" coordsize="11838,0" path="m24,12581l11862,12581e" filled="f" stroked="t" strokeweight=".478488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BULETRU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41" w:lineRule="exact"/>
        <w:ind w:left="1100" w:right="-20"/>
        <w:jc w:val="left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100"/>
        </w:rPr>
        <w:t>CAPINERU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11" w:after="0" w:line="277" w:lineRule="exact"/>
        <w:ind w:left="791" w:right="667"/>
        <w:jc w:val="center"/>
        <w:tabs>
          <w:tab w:pos="22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-133"/>
          <w:w w:val="100"/>
          <w:position w:val="-1"/>
        </w:rPr>
        <w:t>C</w:t>
      </w:r>
      <w:r>
        <w:rPr>
          <w:rFonts w:ascii="Times New Roman" w:hAnsi="Times New Roman" w:cs="Times New Roman" w:eastAsia="Times New Roman"/>
          <w:sz w:val="22"/>
          <w:szCs w:val="22"/>
          <w:color w:val="7B7B7B"/>
          <w:spacing w:val="0"/>
          <w:w w:val="100"/>
          <w:position w:val="-1"/>
        </w:rPr>
        <w:t>.</w:t>
      </w:r>
      <w:r>
        <w:rPr>
          <w:rFonts w:ascii="Times New Roman" w:hAnsi="Times New Roman" w:cs="Times New Roman" w:eastAsia="Times New Roman"/>
          <w:sz w:val="22"/>
          <w:szCs w:val="22"/>
          <w:color w:val="7B7B7B"/>
          <w:spacing w:val="4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100"/>
          <w:position w:val="-1"/>
        </w:rPr>
        <w:t>APINERU</w:t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52"/>
          <w:position w:val="-1"/>
        </w:rPr>
        <w:t>r:f"N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6"/>
          <w:w w:val="52"/>
          <w:position w:val="-1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53"/>
          <w:position w:val="-1"/>
        </w:rPr>
        <w:t>G-v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0" w:after="0" w:line="184" w:lineRule="exact"/>
        <w:ind w:left="1091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7"/>
        </w:rPr>
        <w:t>GHJALONNE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40" w:after="0" w:line="239" w:lineRule="auto"/>
        <w:ind w:left="1081" w:right="1174" w:firstLine="24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LEPPACURA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9"/>
        </w:rPr>
        <w:t>MONDONE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MORRU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40" w:after="0" w:line="281" w:lineRule="auto"/>
        <w:ind w:left="1096" w:right="775" w:firstLine="-5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6"/>
        </w:rPr>
        <w:t>MUCHJAGHJOLU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9"/>
        </w:rPr>
        <w:t>MUCHJINU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6"/>
        </w:rPr>
        <w:t>MURELLU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03" w:lineRule="exact"/>
        <w:ind w:left="1105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PINNACHJOLU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6" w:after="0" w:line="273" w:lineRule="auto"/>
        <w:ind w:left="1110" w:right="958" w:firstLine="-5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PINNACHJOLU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7"/>
        </w:rPr>
        <w:t>PINNACHJOLU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SPIGNOLU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7"/>
        </w:rPr>
        <w:t>SPRIGNOLU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SPRIGNU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9"/>
        </w:rPr>
        <w:t>SPRINGNOLU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11"/>
        </w:rPr>
        <w:t>TIGNIVERDE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1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12"/>
        </w:rPr>
        <w:t>TIGNONE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03" w:lineRule="exact"/>
        <w:ind w:left="1144" w:right="-7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0"/>
        </w:rPr>
        <w:t>TIGNOSA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1"/>
        </w:rPr>
        <w:t>VERDULOGNA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35" w:after="0" w:line="240" w:lineRule="auto"/>
        <w:ind w:left="187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22"/>
        </w:rPr>
        <w:t>Bol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2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22"/>
        </w:rPr>
        <w:t>t,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50" w:after="0" w:line="240" w:lineRule="auto"/>
        <w:ind w:left="23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Bolet,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Cèpe,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Tête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1"/>
        </w:rPr>
        <w:t>nègre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50" w:after="0" w:line="229" w:lineRule="exact"/>
        <w:ind w:left="-36" w:right="758"/>
        <w:jc w:val="center"/>
        <w:rPr>
          <w:rFonts w:ascii="Arial" w:hAnsi="Arial" w:cs="Arial" w:eastAsia="Arial"/>
          <w:sz w:val="11"/>
          <w:szCs w:val="1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646464"/>
          <w:spacing w:val="11"/>
          <w:w w:val="24"/>
          <w:position w:val="-1"/>
        </w:rPr>
        <w:t>_</w:t>
      </w:r>
      <w:r>
        <w:rPr>
          <w:rFonts w:ascii="Times New Roman" w:hAnsi="Times New Roman" w:cs="Times New Roman" w:eastAsia="Times New Roman"/>
          <w:sz w:val="19"/>
          <w:szCs w:val="19"/>
          <w:color w:val="282828"/>
          <w:spacing w:val="0"/>
          <w:w w:val="86"/>
          <w:position w:val="-1"/>
        </w:rPr>
        <w:t>_,._Bolet</w:t>
      </w:r>
      <w:r>
        <w:rPr>
          <w:rFonts w:ascii="Times New Roman" w:hAnsi="Times New Roman" w:cs="Times New Roman" w:eastAsia="Times New Roman"/>
          <w:sz w:val="19"/>
          <w:szCs w:val="19"/>
          <w:color w:val="282828"/>
          <w:spacing w:val="9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position w:val="-1"/>
        </w:rPr>
        <w:t>aœ,gr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77"/>
          <w:position w:val="-1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-6"/>
          <w:w w:val="77"/>
          <w:position w:val="-1"/>
        </w:rPr>
        <w:t> </w:t>
      </w:r>
      <w:r>
        <w:rPr>
          <w:rFonts w:ascii="Arial" w:hAnsi="Arial" w:cs="Arial" w:eastAsia="Arial"/>
          <w:sz w:val="11"/>
          <w:szCs w:val="11"/>
          <w:color w:val="282828"/>
          <w:spacing w:val="0"/>
          <w:w w:val="148"/>
          <w:i/>
          <w:position w:val="-1"/>
        </w:rPr>
        <w:t>1-0</w:t>
      </w:r>
      <w:r>
        <w:rPr>
          <w:rFonts w:ascii="Arial" w:hAnsi="Arial" w:cs="Arial" w:eastAsia="Arial"/>
          <w:sz w:val="11"/>
          <w:szCs w:val="11"/>
          <w:color w:val="000000"/>
          <w:spacing w:val="0"/>
          <w:w w:val="100"/>
          <w:position w:val="0"/>
        </w:rPr>
      </w:r>
    </w:p>
    <w:p>
      <w:pPr>
        <w:spacing w:before="0" w:after="0" w:line="181" w:lineRule="exact"/>
        <w:ind w:left="230" w:right="-20"/>
        <w:jc w:val="left"/>
        <w:tabs>
          <w:tab w:pos="1400" w:val="left"/>
        </w:tabs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amer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-2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</w:r>
      <w:r>
        <w:rPr>
          <w:rFonts w:ascii="Times New Roman" w:hAnsi="Times New Roman" w:cs="Times New Roman" w:eastAsia="Times New Roman"/>
          <w:sz w:val="13"/>
          <w:szCs w:val="13"/>
          <w:color w:val="131313"/>
          <w:spacing w:val="0"/>
          <w:w w:val="70"/>
          <w:position w:val="3"/>
        </w:rPr>
        <w:t>1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35" w:after="0" w:line="254" w:lineRule="auto"/>
        <w:ind w:left="234" w:right="577" w:firstLine="14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tête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282828"/>
          <w:spacing w:val="0"/>
          <w:w w:val="112"/>
        </w:rPr>
        <w:t>nègre</w:t>
      </w:r>
      <w:r>
        <w:rPr>
          <w:rFonts w:ascii="Times New Roman" w:hAnsi="Times New Roman" w:cs="Times New Roman" w:eastAsia="Times New Roman"/>
          <w:sz w:val="19"/>
          <w:szCs w:val="19"/>
          <w:color w:val="282828"/>
          <w:spacing w:val="0"/>
          <w:w w:val="11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5"/>
        </w:rPr>
        <w:t>Satan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tête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6"/>
        </w:rPr>
        <w:t>nègre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1"/>
        </w:rPr>
        <w:t>cèpe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47" w:after="0" w:line="240" w:lineRule="auto"/>
        <w:ind w:left="215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Bolet,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17"/>
        </w:rPr>
        <w:t>Corse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45" w:after="0" w:line="240" w:lineRule="auto"/>
        <w:ind w:left="24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tête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282828"/>
          <w:spacing w:val="0"/>
          <w:w w:val="106"/>
        </w:rPr>
        <w:t>nègre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11" w:after="0" w:line="240" w:lineRule="auto"/>
        <w:ind w:left="249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6"/>
        </w:rPr>
        <w:t>jaune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6" w:after="0" w:line="240" w:lineRule="auto"/>
        <w:ind w:left="25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cèpe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6"/>
        </w:rPr>
        <w:t>pins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6" w:after="0" w:line="240" w:lineRule="auto"/>
        <w:ind w:left="249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pomme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5"/>
        </w:rPr>
        <w:t>pin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35" w:after="0" w:line="265" w:lineRule="auto"/>
        <w:ind w:left="258" w:right="-53" w:firstLine="-5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Bolet,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Cèpe,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Tête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3"/>
        </w:rPr>
        <w:t>nègre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Bolet,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Cèpe,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Tête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3"/>
        </w:rPr>
        <w:t>nègre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Bolet,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Cèpe,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Tête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3"/>
        </w:rPr>
        <w:t>nègre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Bolet,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Cèpe,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Tête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4"/>
        </w:rPr>
        <w:t>nègre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4"/>
        </w:rPr>
        <w:t>Satan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8" w:after="0" w:line="240" w:lineRule="auto"/>
        <w:ind w:left="297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5"/>
        </w:rPr>
        <w:t>Satan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1" w:after="0" w:line="240" w:lineRule="auto"/>
        <w:ind w:left="297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6"/>
        </w:rPr>
        <w:t>Satan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40" w:after="0" w:line="279" w:lineRule="auto"/>
        <w:ind w:left="244" w:right="2524" w:firstLine="5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(plusieurs)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Bolctus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5"/>
        </w:rPr>
        <w:t>aereus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67" w:lineRule="exact"/>
        <w:ind w:right="-20"/>
        <w:jc w:val="left"/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282828"/>
          <w:spacing w:val="0"/>
          <w:w w:val="100"/>
          <w:i/>
          <w:position w:val="1"/>
        </w:rPr>
        <w:t>..y.</w:t>
      </w:r>
      <w:r>
        <w:rPr>
          <w:rFonts w:ascii="Times New Roman" w:hAnsi="Times New Roman" w:cs="Times New Roman" w:eastAsia="Times New Roman"/>
          <w:sz w:val="16"/>
          <w:szCs w:val="16"/>
          <w:color w:val="282828"/>
          <w:spacing w:val="17"/>
          <w:w w:val="100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  <w:position w:val="1"/>
        </w:rPr>
        <w:t>Chalciporus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-1"/>
          <w:w w:val="108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  <w:position w:val="1"/>
        </w:rPr>
        <w:t>amarellus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22"/>
          <w:w w:val="108"/>
          <w:position w:val="1"/>
        </w:rPr>
        <w:t> </w:t>
      </w:r>
      <w:r>
        <w:rPr>
          <w:rFonts w:ascii="Times New Roman" w:hAnsi="Times New Roman" w:cs="Times New Roman" w:eastAsia="Times New Roman"/>
          <w:sz w:val="29"/>
          <w:szCs w:val="29"/>
          <w:color w:val="282828"/>
          <w:spacing w:val="0"/>
          <w:w w:val="91"/>
          <w:position w:val="1"/>
        </w:rPr>
        <w:t>f.l.</w:t>
      </w:r>
      <w:r>
        <w:rPr>
          <w:rFonts w:ascii="Times New Roman" w:hAnsi="Times New Roman" w:cs="Times New Roman" w:eastAsia="Times New Roman"/>
          <w:sz w:val="29"/>
          <w:szCs w:val="29"/>
          <w:color w:val="282828"/>
          <w:spacing w:val="-26"/>
          <w:w w:val="91"/>
          <w:position w:val="1"/>
        </w:rPr>
        <w:t>.</w:t>
      </w:r>
      <w:r>
        <w:rPr>
          <w:rFonts w:ascii="Times New Roman" w:hAnsi="Times New Roman" w:cs="Times New Roman" w:eastAsia="Times New Roman"/>
          <w:sz w:val="14"/>
          <w:szCs w:val="14"/>
          <w:color w:val="282828"/>
          <w:spacing w:val="-14"/>
          <w:w w:val="157"/>
          <w:position w:val="-5"/>
        </w:rPr>
        <w:t>1</w:t>
      </w:r>
      <w:r>
        <w:rPr>
          <w:rFonts w:ascii="Times New Roman" w:hAnsi="Times New Roman" w:cs="Times New Roman" w:eastAsia="Times New Roman"/>
          <w:sz w:val="16"/>
          <w:szCs w:val="16"/>
          <w:color w:val="282828"/>
          <w:spacing w:val="-33"/>
          <w:w w:val="102"/>
          <w:position w:val="1"/>
        </w:rPr>
        <w:t>;</w:t>
      </w:r>
      <w:r>
        <w:rPr>
          <w:rFonts w:ascii="Times New Roman" w:hAnsi="Times New Roman" w:cs="Times New Roman" w:eastAsia="Times New Roman"/>
          <w:sz w:val="16"/>
          <w:szCs w:val="16"/>
          <w:color w:val="646464"/>
          <w:spacing w:val="-32"/>
          <w:w w:val="116"/>
          <w:position w:val="1"/>
        </w:rPr>
        <w:t>·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125"/>
          <w:position w:val="1"/>
        </w:rPr>
        <w:t>·w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-10"/>
          <w:w w:val="125"/>
          <w:position w:val="1"/>
        </w:rPr>
        <w:t>v</w:t>
      </w:r>
      <w:r>
        <w:rPr>
          <w:rFonts w:ascii="Times New Roman" w:hAnsi="Times New Roman" w:cs="Times New Roman" w:eastAsia="Times New Roman"/>
          <w:sz w:val="16"/>
          <w:szCs w:val="16"/>
          <w:color w:val="3B3B3B"/>
          <w:spacing w:val="0"/>
          <w:w w:val="110"/>
          <w:position w:val="1"/>
        </w:rPr>
        <w:t>•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168" w:lineRule="exact"/>
        <w:ind w:left="258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282828"/>
          <w:spacing w:val="0"/>
          <w:w w:val="106"/>
          <w:position w:val="1"/>
        </w:rPr>
        <w:t>Chalciponts</w:t>
      </w:r>
      <w:r>
        <w:rPr>
          <w:rFonts w:ascii="Times New Roman" w:hAnsi="Times New Roman" w:cs="Times New Roman" w:eastAsia="Times New Roman"/>
          <w:sz w:val="19"/>
          <w:szCs w:val="19"/>
          <w:color w:val="282828"/>
          <w:spacing w:val="29"/>
          <w:w w:val="106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6"/>
          <w:position w:val="1"/>
        </w:rPr>
        <w:t>am:Jrcllus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11" w:after="0" w:line="240" w:lineRule="auto"/>
        <w:ind w:left="273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Bolctus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7"/>
        </w:rPr>
        <w:t>aereus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35" w:after="0" w:line="240" w:lineRule="auto"/>
        <w:ind w:left="258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Bolctus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7"/>
        </w:rPr>
        <w:t>satanas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" w:after="0" w:line="240" w:lineRule="auto"/>
        <w:ind w:left="158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3B3B3B"/>
          <w:spacing w:val="0"/>
          <w:w w:val="73"/>
        </w:rPr>
        <w:t>·</w:t>
      </w:r>
      <w:r>
        <w:rPr>
          <w:rFonts w:ascii="Times New Roman" w:hAnsi="Times New Roman" w:cs="Times New Roman" w:eastAsia="Times New Roman"/>
          <w:sz w:val="19"/>
          <w:szCs w:val="19"/>
          <w:color w:val="3B3B3B"/>
          <w:spacing w:val="0"/>
          <w:w w:val="7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3B3B3B"/>
          <w:spacing w:val="18"/>
          <w:w w:val="7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6"/>
        </w:rPr>
        <w:t>aercus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6" w:after="0" w:line="240" w:lineRule="auto"/>
        <w:ind w:left="263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(plusieurs)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64" w:after="0" w:line="240" w:lineRule="auto"/>
        <w:ind w:left="239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w w:val="120"/>
        </w:rPr>
        <w:t>Lé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-17"/>
          <w:w w:val="12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color w:val="3B3B3B"/>
          <w:spacing w:val="-25"/>
          <w:w w:val="93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-15"/>
          <w:w w:val="12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color w:val="3B3B3B"/>
          <w:spacing w:val="-12"/>
          <w:w w:val="116"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14"/>
        </w:rPr>
        <w:t>inum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cor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282828"/>
          <w:spacing w:val="0"/>
          <w:w w:val="120"/>
        </w:rPr>
        <w:t>sicum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50" w:after="0" w:line="263" w:lineRule="auto"/>
        <w:ind w:left="263" w:right="2146" w:firstLine="5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Bolctus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7"/>
        </w:rPr>
        <w:t>aereus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Bolcl-us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citrinus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5"/>
        </w:rPr>
        <w:t>pinophilus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5" w:after="0" w:line="240" w:lineRule="auto"/>
        <w:ind w:left="278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6"/>
        </w:rPr>
        <w:t>Strobilomyces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-8"/>
          <w:w w:val="10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6"/>
        </w:rPr>
        <w:t>strobilaccus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6" w:after="0" w:line="264" w:lineRule="auto"/>
        <w:ind w:left="273" w:right="236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6"/>
        </w:rPr>
        <w:t>aereus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6"/>
        </w:rPr>
        <w:t>aercus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7"/>
        </w:rPr>
        <w:t>aereus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Bolctus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aereus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10"/>
        </w:rPr>
        <w:t>satanas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1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Bolctus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10"/>
        </w:rPr>
        <w:t>satanas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1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Boletus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10"/>
        </w:rPr>
        <w:t>satanas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823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282828"/>
          <w:spacing w:val="0"/>
          <w:w w:val="100"/>
          <w:i/>
        </w:rPr>
        <w:t>Pierre</w:t>
      </w:r>
      <w:r>
        <w:rPr>
          <w:rFonts w:ascii="Times New Roman" w:hAnsi="Times New Roman" w:cs="Times New Roman" w:eastAsia="Times New Roman"/>
          <w:sz w:val="15"/>
          <w:szCs w:val="15"/>
          <w:color w:val="282828"/>
          <w:spacing w:val="2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131313"/>
          <w:spacing w:val="0"/>
          <w:w w:val="100"/>
          <w:i/>
        </w:rPr>
        <w:t>TREANTON'</w:t>
      </w:r>
      <w:r>
        <w:rPr>
          <w:rFonts w:ascii="Times New Roman" w:hAnsi="Times New Roman" w:cs="Times New Roman" w:eastAsia="Times New Roman"/>
          <w:sz w:val="15"/>
          <w:szCs w:val="15"/>
          <w:color w:val="131313"/>
          <w:spacing w:val="0"/>
          <w:w w:val="100"/>
          <w:i/>
        </w:rPr>
        <w:t>    </w:t>
      </w:r>
      <w:r>
        <w:rPr>
          <w:rFonts w:ascii="Times New Roman" w:hAnsi="Times New Roman" w:cs="Times New Roman" w:eastAsia="Times New Roman"/>
          <w:sz w:val="15"/>
          <w:szCs w:val="15"/>
          <w:color w:val="131313"/>
          <w:spacing w:val="25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color w:val="282828"/>
          <w:spacing w:val="0"/>
          <w:w w:val="72"/>
          <w:i/>
        </w:rPr>
        <w:t>.2Q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80" w:right="260"/>
          <w:cols w:num="3" w:equalWidth="0">
            <w:col w:w="3529" w:space="107"/>
            <w:col w:w="2372" w:space="853"/>
            <w:col w:w="3999"/>
          </w:cols>
        </w:sectPr>
      </w:pPr>
      <w:rPr/>
    </w:p>
    <w:p>
      <w:pPr>
        <w:spacing w:before="41" w:after="0" w:line="240" w:lineRule="auto"/>
        <w:ind w:left="131" w:right="-20"/>
        <w:jc w:val="left"/>
        <w:tabs>
          <w:tab w:pos="4060" w:val="left"/>
          <w:tab w:pos="842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26.631048pt;margin-top:8.123499pt;width:545.576613pt;height:237.074845pt;mso-position-horizontal-relative:page;mso-position-vertical-relative:paragraph;z-index:-5118" coordorigin="533,162" coordsize="10912,4741">
            <v:group style="position:absolute;left:542;top:4861;width:10892;height:2" coordorigin="542,4861" coordsize="10892,2">
              <v:shape style="position:absolute;left:542;top:4861;width:10892;height:2" coordorigin="542,4861" coordsize="10892,0" path="m542,4861l11435,4861e" filled="f" stroked="t" strokeweight=".959677pt" strokecolor="#000000">
                <v:path arrowok="t"/>
              </v:shape>
            </v:group>
            <v:group style="position:absolute;left:569;top:746;width:2;height:4151" coordorigin="569,746" coordsize="2,4151">
              <v:shape style="position:absolute;left:569;top:746;width:2;height:4151" coordorigin="569,746" coordsize="0,4151" path="m569,4897l569,746e" filled="f" stroked="t" strokeweight=".719758pt" strokecolor="#000000">
                <v:path arrowok="t"/>
              </v:shape>
            </v:group>
            <v:group style="position:absolute;left:11298;top:170;width:2;height:4703" coordorigin="11298,170" coordsize="2,4703">
              <v:shape style="position:absolute;left:11298;top:170;width:2;height:4703" coordorigin="11298,170" coordsize="0,4703" path="m11298,4873l11298,170e" filled="f" stroked="t" strokeweight=".719758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61.899193pt;margin-top:8.243423pt;width:.1pt;height:123.096609pt;mso-position-horizontal-relative:page;mso-position-vertical-relative:paragraph;z-index:-5116" coordorigin="1238,165" coordsize="2,2462">
            <v:shape style="position:absolute;left:1238;top:165;width:2;height:2462" coordorigin="1238,165" coordsize="0,2462" path="m1238,2627l1238,165e" filled="f" stroked="t" strokeweight=".719758pt" strokecolor="#000000">
              <v:path arrowok="t"/>
            </v:shape>
          </v:group>
          <w10:wrap type="none"/>
        </w:pict>
      </w:r>
      <w:r>
        <w:rPr/>
        <w:pict>
          <v:group style="position:absolute;margin-left:438.212708pt;margin-top:7.523631pt;width:1.319555pt;height:124.896144pt;mso-position-horizontal-relative:page;mso-position-vertical-relative:paragraph;z-index:-5109" coordorigin="8764,150" coordsize="26,2498">
            <v:group style="position:absolute;left:8781;top:160;width:2;height:921" coordorigin="8781,160" coordsize="2,921">
              <v:shape style="position:absolute;left:8781;top:160;width:2;height:921" coordorigin="8781,160" coordsize="0,921" path="m8781,1081l8781,160e" filled="f" stroked="t" strokeweight=".959677pt" strokecolor="#000000">
                <v:path arrowok="t"/>
              </v:shape>
            </v:group>
            <v:group style="position:absolute;left:8771;top:1139;width:2;height:1416" coordorigin="8771,1139" coordsize="2,1416">
              <v:shape style="position:absolute;left:8771;top:1139;width:2;height:1416" coordorigin="8771,1139" coordsize="0,1416" path="m8771,2555l8771,1139e" filled="f" stroked="t" strokeweight=".719758pt" strokecolor="#000000">
                <v:path arrowok="t"/>
              </v:shape>
            </v:group>
            <v:group style="position:absolute;left:8781;top:1139;width:2;height:1502" coordorigin="8781,1139" coordsize="2,1502">
              <v:shape style="position:absolute;left:8781;top:1139;width:2;height:1502" coordorigin="8781,1139" coordsize="0,1502" path="m8781,2641l8781,1139e" filled="f" stroked="t" strokeweight=".719758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37"/>
          <w:szCs w:val="37"/>
          <w:color w:val="070707"/>
          <w:w w:val="57"/>
          <w:position w:val="-2"/>
        </w:rPr>
        <w:t>11.1.</w:t>
      </w:r>
      <w:r>
        <w:rPr>
          <w:rFonts w:ascii="Times New Roman" w:hAnsi="Times New Roman" w:cs="Times New Roman" w:eastAsia="Times New Roman"/>
          <w:sz w:val="37"/>
          <w:szCs w:val="37"/>
          <w:color w:val="070707"/>
          <w:spacing w:val="-65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37"/>
          <w:szCs w:val="37"/>
          <w:color w:val="424242"/>
          <w:spacing w:val="0"/>
          <w:w w:val="51"/>
          <w:position w:val="-2"/>
        </w:rPr>
        <w:t>5.</w:t>
      </w:r>
      <w:r>
        <w:rPr>
          <w:rFonts w:ascii="Times New Roman" w:hAnsi="Times New Roman" w:cs="Times New Roman" w:eastAsia="Times New Roman"/>
          <w:sz w:val="37"/>
          <w:szCs w:val="37"/>
          <w:color w:val="424242"/>
          <w:spacing w:val="0"/>
          <w:w w:val="51"/>
          <w:position w:val="-2"/>
        </w:rPr>
        <w:t>  </w:t>
      </w:r>
      <w:r>
        <w:rPr>
          <w:rFonts w:ascii="Times New Roman" w:hAnsi="Times New Roman" w:cs="Times New Roman" w:eastAsia="Times New Roman"/>
          <w:sz w:val="37"/>
          <w:szCs w:val="37"/>
          <w:color w:val="424242"/>
          <w:spacing w:val="16"/>
          <w:w w:val="51"/>
          <w:position w:val="-2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5"/>
          <w:position w:val="4"/>
        </w:rPr>
        <w:t>XEROCOMUS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0"/>
          <w:w w:val="53"/>
          <w:position w:val="0"/>
        </w:rPr>
        <w:t>1</w:t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0"/>
          <w:w w:val="53"/>
          <w:position w:val="0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13"/>
          <w:w w:val="53"/>
          <w:position w:val="0"/>
        </w:rPr>
        <w:t> </w:t>
      </w:r>
      <w:r>
        <w:rPr>
          <w:rFonts w:ascii="Arial" w:hAnsi="Arial" w:cs="Arial" w:eastAsia="Arial"/>
          <w:sz w:val="14"/>
          <w:szCs w:val="14"/>
          <w:color w:val="333333"/>
          <w:spacing w:val="0"/>
          <w:w w:val="53"/>
          <w:position w:val="0"/>
        </w:rPr>
        <w:t>&lt;&lt;</w:t>
      </w:r>
      <w:r>
        <w:rPr>
          <w:rFonts w:ascii="Arial" w:hAnsi="Arial" w:cs="Arial" w:eastAsia="Arial"/>
          <w:sz w:val="14"/>
          <w:szCs w:val="14"/>
          <w:color w:val="333333"/>
          <w:spacing w:val="0"/>
          <w:w w:val="53"/>
          <w:position w:val="0"/>
        </w:rPr>
        <w:t>  </w:t>
      </w:r>
      <w:r>
        <w:rPr>
          <w:rFonts w:ascii="Arial" w:hAnsi="Arial" w:cs="Arial" w:eastAsia="Arial"/>
          <w:sz w:val="14"/>
          <w:szCs w:val="14"/>
          <w:color w:val="333333"/>
          <w:spacing w:val="3"/>
          <w:w w:val="53"/>
          <w:position w:val="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0"/>
          <w:position w:val="0"/>
        </w:rPr>
        <w:t>CAPINERU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-1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28"/>
          <w:position w:val="0"/>
        </w:rPr>
        <w:t>»-Tête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-3"/>
          <w:w w:val="128"/>
          <w:position w:val="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0"/>
          <w:position w:val="0"/>
        </w:rPr>
        <w:t>dç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3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0"/>
          <w:position w:val="0"/>
        </w:rPr>
        <w:t>nègre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13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0"/>
          <w:position w:val="0"/>
        </w:rPr>
        <w:t>(un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-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0"/>
          <w:position w:val="0"/>
        </w:rPr>
        <w:t>des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0"/>
          <w:position w:val="-1"/>
        </w:rPr>
        <w:t>SEROCOMU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130" w:lineRule="exact"/>
        <w:ind w:left="4137" w:right="5868"/>
        <w:jc w:val="center"/>
        <w:rPr>
          <w:rFonts w:ascii="Times New Roman" w:hAnsi="Times New Roman" w:cs="Times New Roman" w:eastAsia="Times New Roman"/>
          <w:sz w:val="12"/>
          <w:szCs w:val="12"/>
        </w:rPr>
      </w:pPr>
      <w:rPr/>
      <w:r>
        <w:rPr>
          <w:rFonts w:ascii="Times New Roman" w:hAnsi="Times New Roman" w:cs="Times New Roman" w:eastAsia="Times New Roman"/>
          <w:sz w:val="12"/>
          <w:szCs w:val="12"/>
          <w:color w:val="333333"/>
          <w:w w:val="164"/>
        </w:rPr>
        <w:t>X</w:t>
      </w:r>
      <w:r>
        <w:rPr>
          <w:rFonts w:ascii="Times New Roman" w:hAnsi="Times New Roman" w:cs="Times New Roman" w:eastAsia="Times New Roman"/>
          <w:sz w:val="12"/>
          <w:szCs w:val="12"/>
          <w:color w:val="333333"/>
          <w:spacing w:val="-8"/>
          <w:w w:val="164"/>
        </w:rPr>
        <w:t>l</w:t>
      </w:r>
      <w:r>
        <w:rPr>
          <w:rFonts w:ascii="Times New Roman" w:hAnsi="Times New Roman" w:cs="Times New Roman" w:eastAsia="Times New Roman"/>
          <w:sz w:val="12"/>
          <w:szCs w:val="12"/>
          <w:color w:val="070707"/>
          <w:spacing w:val="0"/>
          <w:w w:val="134"/>
        </w:rPr>
        <w:t>'I'Ol'OillliS)</w:t>
      </w:r>
      <w:r>
        <w:rPr>
          <w:rFonts w:ascii="Times New Roman" w:hAnsi="Times New Roman" w:cs="Times New Roman" w:eastAsia="Times New Roman"/>
          <w:sz w:val="12"/>
          <w:szCs w:val="12"/>
          <w:color w:val="000000"/>
          <w:spacing w:val="0"/>
          <w:w w:val="100"/>
        </w:rPr>
      </w:r>
    </w:p>
    <w:p>
      <w:pPr>
        <w:jc w:val="center"/>
        <w:spacing w:after="0"/>
        <w:sectPr>
          <w:pgSz w:w="11900" w:h="16840"/>
          <w:pgMar w:top="300" w:bottom="280" w:left="440" w:right="420"/>
        </w:sectPr>
      </w:pPr>
      <w:rPr/>
    </w:p>
    <w:p>
      <w:pPr>
        <w:spacing w:before="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26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070707"/>
          <w:spacing w:val="0"/>
          <w:w w:val="53"/>
        </w:rPr>
        <w:t>1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70" w:right="-7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5"/>
        </w:rPr>
        <w:t>1.1.10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63" w:after="0" w:line="240" w:lineRule="auto"/>
        <w:ind w:left="158" w:right="-20"/>
        <w:jc w:val="left"/>
        <w:tabs>
          <w:tab w:pos="204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7"/>
          <w:szCs w:val="17"/>
          <w:color w:val="1C1C1C"/>
          <w:spacing w:val="0"/>
          <w:w w:val="100"/>
          <w:i/>
        </w:rPr>
        <w:t>Xerocomus</w:t>
      </w:r>
      <w:r>
        <w:rPr>
          <w:rFonts w:ascii="Times New Roman" w:hAnsi="Times New Roman" w:cs="Times New Roman" w:eastAsia="Times New Roman"/>
          <w:sz w:val="17"/>
          <w:szCs w:val="17"/>
          <w:color w:val="1C1C1C"/>
          <w:spacing w:val="37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C1C1C"/>
          <w:spacing w:val="0"/>
          <w:w w:val="100"/>
          <w:i/>
        </w:rPr>
        <w:t>badius</w:t>
      </w:r>
      <w:r>
        <w:rPr>
          <w:rFonts w:ascii="Times New Roman" w:hAnsi="Times New Roman" w:cs="Times New Roman" w:eastAsia="Times New Roman"/>
          <w:sz w:val="17"/>
          <w:szCs w:val="17"/>
          <w:color w:val="1C1C1C"/>
          <w:spacing w:val="-1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C1C1C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1C1C1C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80"/>
        </w:rPr>
        <w:t>Uolet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24"/>
          <w:w w:val="8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0"/>
        </w:rPr>
        <w:t>bai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5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C1C1C"/>
          <w:spacing w:val="0"/>
          <w:w w:val="105"/>
        </w:rPr>
        <w:t>SUILLUS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5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40" w:lineRule="auto"/>
        <w:ind w:left="274" w:right="-72"/>
        <w:jc w:val="left"/>
        <w:tabs>
          <w:tab w:pos="214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1C1C1C"/>
          <w:spacing w:val="0"/>
          <w:w w:val="100"/>
          <w:i/>
        </w:rPr>
        <w:t>Sui/lus</w:t>
      </w:r>
      <w:r>
        <w:rPr>
          <w:rFonts w:ascii="Times New Roman" w:hAnsi="Times New Roman" w:cs="Times New Roman" w:eastAsia="Times New Roman"/>
          <w:sz w:val="17"/>
          <w:szCs w:val="17"/>
          <w:color w:val="1C1C1C"/>
          <w:spacing w:val="8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0"/>
          <w:w w:val="100"/>
          <w:i/>
        </w:rPr>
        <w:t>luteus</w:t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-18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84"/>
          <w:position w:val="-4"/>
        </w:rPr>
        <w:t>Bolet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23"/>
          <w:w w:val="84"/>
          <w:position w:val="-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  <w:position w:val="-4"/>
        </w:rPr>
        <w:t>jaune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2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240" w:lineRule="auto"/>
        <w:ind w:left="1833" w:right="-20"/>
        <w:jc w:val="left"/>
        <w:tabs>
          <w:tab w:pos="38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93.181458pt;margin-top:.735104pt;width:14.211361pt;height:36pt;mso-position-horizontal-relative:page;mso-position-vertical-relative:paragraph;z-index:-5107" type="#_x0000_t202" filled="f" stroked="f">
            <v:textbox inset="0,0,0,0">
              <w:txbxContent>
                <w:p>
                  <w:pPr>
                    <w:spacing w:before="0" w:after="0" w:line="720" w:lineRule="exact"/>
                    <w:ind w:right="-148"/>
                    <w:jc w:val="left"/>
                    <w:rPr>
                      <w:rFonts w:ascii="Arial" w:hAnsi="Arial" w:cs="Arial" w:eastAsia="Arial"/>
                      <w:sz w:val="72"/>
                      <w:szCs w:val="72"/>
                    </w:rPr>
                  </w:pPr>
                  <w:rPr/>
                  <w:r>
                    <w:rPr>
                      <w:rFonts w:ascii="Arial" w:hAnsi="Arial" w:cs="Arial" w:eastAsia="Arial"/>
                      <w:sz w:val="72"/>
                      <w:szCs w:val="72"/>
                      <w:color w:val="1C1C1C"/>
                      <w:spacing w:val="0"/>
                      <w:w w:val="71"/>
                      <w:position w:val="-1"/>
                    </w:rPr>
                    <w:t>1</w:t>
                  </w:r>
                  <w:r>
                    <w:rPr>
                      <w:rFonts w:ascii="Arial" w:hAnsi="Arial" w:cs="Arial" w:eastAsia="Arial"/>
                      <w:sz w:val="72"/>
                      <w:szCs w:val="72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14"/>
          <w:szCs w:val="14"/>
          <w:color w:val="070707"/>
          <w:spacing w:val="0"/>
          <w:w w:val="52"/>
          <w:position w:val="-9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70707"/>
          <w:spacing w:val="0"/>
          <w:w w:val="100"/>
          <w:position w:val="-9"/>
        </w:rPr>
        <w:tab/>
      </w:r>
      <w:r>
        <w:rPr>
          <w:rFonts w:ascii="Times New Roman" w:hAnsi="Times New Roman" w:cs="Times New Roman" w:eastAsia="Times New Roman"/>
          <w:sz w:val="14"/>
          <w:szCs w:val="14"/>
          <w:color w:val="070707"/>
          <w:spacing w:val="0"/>
          <w:w w:val="100"/>
          <w:position w:val="-9"/>
        </w:rPr>
      </w:r>
      <w:r>
        <w:rPr>
          <w:rFonts w:ascii="Times New Roman" w:hAnsi="Times New Roman" w:cs="Times New Roman" w:eastAsia="Times New Roman"/>
          <w:sz w:val="25"/>
          <w:szCs w:val="25"/>
          <w:color w:val="1C1C1C"/>
          <w:spacing w:val="0"/>
          <w:w w:val="52"/>
          <w:position w:val="0"/>
        </w:rPr>
        <w:t>...,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85" w:after="0" w:line="283" w:lineRule="exact"/>
        <w:ind w:left="1799" w:right="-20"/>
        <w:jc w:val="left"/>
        <w:tabs>
          <w:tab w:pos="392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0"/>
          <w:w w:val="51"/>
          <w:i/>
          <w:position w:val="7"/>
        </w:rPr>
        <w:t>L</w:t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0"/>
          <w:w w:val="100"/>
          <w:i/>
          <w:position w:val="7"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0"/>
          <w:w w:val="100"/>
          <w:i/>
          <w:position w:val="7"/>
        </w:rPr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5"/>
          <w:position w:val="-5"/>
        </w:rPr>
        <w:t>SUlLLU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882" w:lineRule="exact"/>
        <w:ind w:right="-20"/>
        <w:jc w:val="left"/>
        <w:tabs>
          <w:tab w:pos="820" w:val="left"/>
          <w:tab w:pos="1760" w:val="left"/>
        </w:tabs>
        <w:rPr>
          <w:rFonts w:ascii="Arial" w:hAnsi="Arial" w:cs="Arial" w:eastAsia="Arial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35"/>
          <w:szCs w:val="35"/>
          <w:color w:val="070707"/>
          <w:spacing w:val="0"/>
          <w:w w:val="51"/>
          <w:position w:val="-16"/>
        </w:rPr>
        <w:t>®</w:t>
      </w:r>
      <w:r>
        <w:rPr>
          <w:rFonts w:ascii="Times New Roman" w:hAnsi="Times New Roman" w:cs="Times New Roman" w:eastAsia="Times New Roman"/>
          <w:sz w:val="35"/>
          <w:szCs w:val="35"/>
          <w:color w:val="070707"/>
          <w:spacing w:val="0"/>
          <w:w w:val="100"/>
          <w:position w:val="-16"/>
        </w:rPr>
        <w:tab/>
      </w:r>
      <w:r>
        <w:rPr>
          <w:rFonts w:ascii="Times New Roman" w:hAnsi="Times New Roman" w:cs="Times New Roman" w:eastAsia="Times New Roman"/>
          <w:sz w:val="35"/>
          <w:szCs w:val="35"/>
          <w:color w:val="070707"/>
          <w:spacing w:val="0"/>
          <w:w w:val="100"/>
          <w:position w:val="-16"/>
        </w:rPr>
      </w:r>
      <w:r>
        <w:rPr>
          <w:rFonts w:ascii="Arial" w:hAnsi="Arial" w:cs="Arial" w:eastAsia="Arial"/>
          <w:sz w:val="144"/>
          <w:szCs w:val="144"/>
          <w:color w:val="424242"/>
          <w:spacing w:val="0"/>
          <w:w w:val="13"/>
          <w:position w:val="-42"/>
        </w:rPr>
        <w:t>.</w:t>
      </w:r>
      <w:r>
        <w:rPr>
          <w:rFonts w:ascii="Arial" w:hAnsi="Arial" w:cs="Arial" w:eastAsia="Arial"/>
          <w:sz w:val="144"/>
          <w:szCs w:val="144"/>
          <w:color w:val="424242"/>
          <w:spacing w:val="0"/>
          <w:w w:val="100"/>
          <w:position w:val="-42"/>
        </w:rPr>
        <w:tab/>
      </w:r>
      <w:r>
        <w:rPr>
          <w:rFonts w:ascii="Arial" w:hAnsi="Arial" w:cs="Arial" w:eastAsia="Arial"/>
          <w:sz w:val="144"/>
          <w:szCs w:val="144"/>
          <w:color w:val="424242"/>
          <w:spacing w:val="0"/>
          <w:w w:val="100"/>
          <w:position w:val="-42"/>
        </w:rPr>
      </w:r>
      <w:r>
        <w:rPr>
          <w:rFonts w:ascii="Arial" w:hAnsi="Arial" w:cs="Arial" w:eastAsia="Arial"/>
          <w:sz w:val="17"/>
          <w:szCs w:val="17"/>
          <w:color w:val="070707"/>
          <w:spacing w:val="0"/>
          <w:w w:val="53"/>
          <w:position w:val="-14"/>
        </w:rPr>
        <w:t>1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20"/>
          <w:cols w:num="3" w:equalWidth="0">
            <w:col w:w="796" w:space="189"/>
            <w:col w:w="2963" w:space="588"/>
            <w:col w:w="6504"/>
          </w:cols>
        </w:sectPr>
      </w:pPr>
      <w:rPr/>
    </w:p>
    <w:p>
      <w:pPr>
        <w:spacing w:before="1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246" w:right="-7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70707"/>
          <w:w w:val="111"/>
          <w:i/>
        </w:rPr>
        <w:t>1.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-17"/>
          <w:w w:val="111"/>
          <w:i/>
        </w:rPr>
        <w:t>1</w:t>
      </w:r>
      <w:r>
        <w:rPr>
          <w:rFonts w:ascii="Times New Roman" w:hAnsi="Times New Roman" w:cs="Times New Roman" w:eastAsia="Times New Roman"/>
          <w:sz w:val="20"/>
          <w:szCs w:val="20"/>
          <w:color w:val="424242"/>
          <w:spacing w:val="0"/>
          <w:w w:val="145"/>
          <w:i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301" w:lineRule="exact"/>
        <w:ind w:right="-20"/>
        <w:jc w:val="right"/>
        <w:rPr>
          <w:rFonts w:ascii="Arial" w:hAnsi="Arial" w:cs="Arial" w:eastAsia="Arial"/>
          <w:sz w:val="31"/>
          <w:szCs w:val="31"/>
        </w:rPr>
      </w:pPr>
      <w:rPr/>
      <w:r>
        <w:rPr/>
        <w:br w:type="column"/>
      </w:r>
      <w:r>
        <w:rPr>
          <w:rFonts w:ascii="Arial" w:hAnsi="Arial" w:cs="Arial" w:eastAsia="Arial"/>
          <w:sz w:val="31"/>
          <w:szCs w:val="31"/>
          <w:color w:val="070707"/>
          <w:spacing w:val="0"/>
          <w:w w:val="176"/>
          <w:position w:val="-1"/>
        </w:rPr>
        <w:t>i</w:t>
      </w:r>
      <w:r>
        <w:rPr>
          <w:rFonts w:ascii="Arial" w:hAnsi="Arial" w:cs="Arial" w:eastAsia="Arial"/>
          <w:sz w:val="31"/>
          <w:szCs w:val="31"/>
          <w:color w:val="000000"/>
          <w:spacing w:val="0"/>
          <w:w w:val="100"/>
          <w:position w:val="0"/>
        </w:rPr>
      </w:r>
    </w:p>
    <w:p>
      <w:pPr>
        <w:spacing w:before="0" w:after="0" w:line="178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64.778229pt;margin-top:8.898603pt;width:61.899193pt;height:.1pt;mso-position-horizontal-relative:page;mso-position-vertical-relative:paragraph;z-index:-5108" coordorigin="1296,178" coordsize="1238,2">
            <v:shape style="position:absolute;left:1296;top:178;width:1238;height:2" coordorigin="1296,178" coordsize="1238,0" path="m1296,178l2534,178e" filled="f" stroked="t" strokeweight=".719758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-6"/>
          <w:w w:val="92"/>
          <w:i/>
          <w:position w:val="1"/>
        </w:rPr>
        <w:t>1</w:t>
      </w:r>
      <w:r>
        <w:rPr>
          <w:rFonts w:ascii="Arial" w:hAnsi="Arial" w:cs="Arial" w:eastAsia="Arial"/>
          <w:sz w:val="10"/>
          <w:szCs w:val="10"/>
          <w:color w:val="070707"/>
          <w:spacing w:val="-22"/>
          <w:w w:val="101"/>
          <w:i/>
          <w:position w:val="6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10"/>
          <w:i/>
          <w:position w:val="1"/>
        </w:rPr>
        <w:t>.4XÙ.ktCEAE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/>
        <w:br w:type="column"/>
      </w:r>
      <w:r>
        <w:rPr>
          <w:sz w:val="22"/>
          <w:szCs w:val="22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PASSILACffi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3333"/>
          <w:spacing w:val="0"/>
          <w:w w:val="67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20"/>
          <w:cols w:num="3" w:equalWidth="0">
            <w:col w:w="580" w:space="286"/>
            <w:col w:w="3836" w:space="3727"/>
            <w:col w:w="2611"/>
          </w:cols>
        </w:sectPr>
      </w:pPr>
      <w:rPr/>
    </w:p>
    <w:p>
      <w:pPr>
        <w:spacing w:before="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33" w:after="0" w:line="169" w:lineRule="exact"/>
        <w:ind w:left="237" w:right="-20"/>
        <w:jc w:val="left"/>
        <w:tabs>
          <w:tab w:pos="842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58.872986pt;margin-top:10.118483pt;width:37.783971pt;height:27.5pt;mso-position-horizontal-relative:page;mso-position-vertical-relative:paragraph;z-index:-5106" type="#_x0000_t202" filled="f" stroked="f">
            <v:textbox inset="0,0,0,0">
              <w:txbxContent>
                <w:p>
                  <w:pPr>
                    <w:spacing w:before="0" w:after="0" w:line="550" w:lineRule="exact"/>
                    <w:ind w:right="-123"/>
                    <w:jc w:val="left"/>
                    <w:tabs>
                      <w:tab w:pos="400" w:val="left"/>
                    </w:tabs>
                    <w:rPr>
                      <w:rFonts w:ascii="Times New Roman" w:hAnsi="Times New Roman" w:cs="Times New Roman" w:eastAsia="Times New Roman"/>
                      <w:sz w:val="9"/>
                      <w:szCs w:val="9"/>
                    </w:rPr>
                  </w:pPr>
                  <w:rPr/>
                  <w:r>
                    <w:rPr>
                      <w:rFonts w:ascii="Arial" w:hAnsi="Arial" w:cs="Arial" w:eastAsia="Arial"/>
                      <w:sz w:val="28"/>
                      <w:szCs w:val="28"/>
                      <w:color w:val="070707"/>
                      <w:spacing w:val="0"/>
                      <w:w w:val="55"/>
                      <w:position w:val="3"/>
                    </w:rPr>
                    <w:t>..</w:t>
                  </w:r>
                  <w:r>
                    <w:rPr>
                      <w:rFonts w:ascii="Arial" w:hAnsi="Arial" w:cs="Arial" w:eastAsia="Arial"/>
                      <w:sz w:val="28"/>
                      <w:szCs w:val="28"/>
                      <w:color w:val="070707"/>
                      <w:spacing w:val="0"/>
                      <w:w w:val="100"/>
                      <w:position w:val="3"/>
                    </w:rPr>
                    <w:tab/>
                  </w:r>
                  <w:r>
                    <w:rPr>
                      <w:rFonts w:ascii="Arial" w:hAnsi="Arial" w:cs="Arial" w:eastAsia="Arial"/>
                      <w:sz w:val="28"/>
                      <w:szCs w:val="28"/>
                      <w:color w:val="070707"/>
                      <w:spacing w:val="0"/>
                      <w:w w:val="100"/>
                      <w:position w:val="3"/>
                    </w:rPr>
                  </w:r>
                  <w:r>
                    <w:rPr>
                      <w:rFonts w:ascii="Times New Roman" w:hAnsi="Times New Roman" w:cs="Times New Roman" w:eastAsia="Times New Roman"/>
                      <w:sz w:val="17"/>
                      <w:szCs w:val="17"/>
                      <w:color w:val="070707"/>
                      <w:spacing w:val="0"/>
                      <w:w w:val="83"/>
                      <w:position w:val="3"/>
                    </w:rPr>
                    <w:t>,'-</w:t>
                  </w:r>
                  <w:r>
                    <w:rPr>
                      <w:rFonts w:ascii="Times New Roman" w:hAnsi="Times New Roman" w:cs="Times New Roman" w:eastAsia="Times New Roman"/>
                      <w:sz w:val="17"/>
                      <w:szCs w:val="17"/>
                      <w:color w:val="070707"/>
                      <w:spacing w:val="-42"/>
                      <w:w w:val="83"/>
                      <w:position w:val="3"/>
                    </w:rPr>
                    <w:t>"</w:t>
                  </w:r>
                  <w:r>
                    <w:rPr>
                      <w:rFonts w:ascii="Arial" w:hAnsi="Arial" w:cs="Arial" w:eastAsia="Arial"/>
                      <w:sz w:val="55"/>
                      <w:szCs w:val="55"/>
                      <w:color w:val="1C1C1C"/>
                      <w:spacing w:val="-91"/>
                      <w:w w:val="131"/>
                      <w:position w:val="-1"/>
                    </w:rPr>
                    <w:t>.</w:t>
                  </w:r>
                  <w:r>
                    <w:rPr>
                      <w:rFonts w:ascii="Arial" w:hAnsi="Arial" w:cs="Arial" w:eastAsia="Arial"/>
                      <w:sz w:val="8"/>
                      <w:szCs w:val="8"/>
                      <w:color w:val="1C1C1C"/>
                      <w:spacing w:val="0"/>
                      <w:w w:val="57"/>
                      <w:position w:val="3"/>
                    </w:rPr>
                    <w:t>......</w:t>
                  </w:r>
                  <w:r>
                    <w:rPr>
                      <w:rFonts w:ascii="Arial" w:hAnsi="Arial" w:cs="Arial" w:eastAsia="Arial"/>
                      <w:sz w:val="8"/>
                      <w:szCs w:val="8"/>
                      <w:color w:val="1C1C1C"/>
                      <w:spacing w:val="0"/>
                      <w:w w:val="100"/>
                      <w:position w:val="3"/>
                    </w:rPr>
                    <w:t> </w:t>
                  </w:r>
                  <w:r>
                    <w:rPr>
                      <w:rFonts w:ascii="Arial" w:hAnsi="Arial" w:cs="Arial" w:eastAsia="Arial"/>
                      <w:sz w:val="9"/>
                      <w:szCs w:val="9"/>
                      <w:color w:val="1C1C1C"/>
                      <w:spacing w:val="-26"/>
                      <w:w w:val="160"/>
                      <w:position w:val="-1"/>
                    </w:rPr>
                    <w:t>.</w:t>
                  </w:r>
                  <w:r>
                    <w:rPr>
                      <w:rFonts w:ascii="Times New Roman" w:hAnsi="Times New Roman" w:cs="Times New Roman" w:eastAsia="Times New Roman"/>
                      <w:sz w:val="9"/>
                      <w:szCs w:val="9"/>
                      <w:color w:val="070707"/>
                      <w:spacing w:val="0"/>
                      <w:w w:val="96"/>
                      <w:position w:val="3"/>
                    </w:rPr>
                    <w:t>\</w:t>
                  </w:r>
                  <w:r>
                    <w:rPr>
                      <w:rFonts w:ascii="Times New Roman" w:hAnsi="Times New Roman" w:cs="Times New Roman" w:eastAsia="Times New Roman"/>
                      <w:sz w:val="9"/>
                      <w:szCs w:val="9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2"/>
          <w:szCs w:val="22"/>
          <w:color w:val="1C1C1C"/>
          <w:spacing w:val="0"/>
          <w:w w:val="58"/>
          <w:position w:val="-8"/>
        </w:rPr>
        <w:t>l.Z.l.</w:t>
      </w:r>
      <w:r>
        <w:rPr>
          <w:rFonts w:ascii="Courier New" w:hAnsi="Courier New" w:cs="Courier New" w:eastAsia="Courier New"/>
          <w:sz w:val="22"/>
          <w:szCs w:val="22"/>
          <w:color w:val="1C1C1C"/>
          <w:spacing w:val="0"/>
          <w:w w:val="58"/>
          <w:position w:val="-8"/>
        </w:rPr>
        <w:t> </w:t>
      </w:r>
      <w:r>
        <w:rPr>
          <w:rFonts w:ascii="Courier New" w:hAnsi="Courier New" w:cs="Courier New" w:eastAsia="Courier New"/>
          <w:sz w:val="22"/>
          <w:szCs w:val="22"/>
          <w:color w:val="1C1C1C"/>
          <w:spacing w:val="16"/>
          <w:w w:val="58"/>
          <w:position w:val="-8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  <w:position w:val="-8"/>
        </w:rPr>
        <w:t>PAXlLLUS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7"/>
          <w:w w:val="100"/>
          <w:position w:val="-8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  <w:position w:val="-8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  <w:position w:val="-5"/>
        </w:rPr>
        <w:t>PASSILU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20"/>
        </w:sectPr>
      </w:pPr>
      <w:rPr/>
    </w:p>
    <w:p>
      <w:pPr>
        <w:spacing w:before="0" w:after="0" w:line="494" w:lineRule="exact"/>
        <w:ind w:left="1187" w:right="-20"/>
        <w:jc w:val="left"/>
        <w:tabs>
          <w:tab w:pos="3080" w:val="left"/>
          <w:tab w:pos="4420" w:val="left"/>
        </w:tabs>
        <w:rPr>
          <w:rFonts w:ascii="Arial" w:hAnsi="Arial" w:cs="Arial" w:eastAsia="Arial"/>
          <w:sz w:val="71"/>
          <w:szCs w:val="71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16.933472pt;margin-top:24.679432pt;width:3.192pt;height:8pt;mso-position-horizontal-relative:page;mso-position-vertical-relative:paragraph;z-index:-5105" type="#_x0000_t202" filled="f" stroked="f">
            <v:textbox inset="0,0,0,0">
              <w:txbxContent>
                <w:p>
                  <w:pPr>
                    <w:spacing w:before="0" w:after="0" w:line="160" w:lineRule="exact"/>
                    <w:ind w:right="-64"/>
                    <w:jc w:val="left"/>
                    <w:rPr>
                      <w:rFonts w:ascii="Arial" w:hAnsi="Arial" w:cs="Arial" w:eastAsia="Arial"/>
                      <w:sz w:val="16"/>
                      <w:szCs w:val="16"/>
                    </w:rPr>
                  </w:pPr>
                  <w:rPr/>
                  <w:r>
                    <w:rPr>
                      <w:rFonts w:ascii="Arial" w:hAnsi="Arial" w:cs="Arial" w:eastAsia="Arial"/>
                      <w:sz w:val="16"/>
                      <w:szCs w:val="16"/>
                      <w:color w:val="070707"/>
                      <w:spacing w:val="0"/>
                      <w:w w:val="210"/>
                    </w:rPr>
                    <w:t>'</w:t>
                  </w:r>
                  <w:r>
                    <w:rPr>
                      <w:rFonts w:ascii="Arial" w:hAnsi="Arial" w:cs="Arial" w:eastAsia="Arial"/>
                      <w:sz w:val="16"/>
                      <w:szCs w:val="16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0"/>
          <w:w w:val="100"/>
          <w:i/>
          <w:position w:val="11"/>
        </w:rPr>
        <w:t>Paxillus</w:t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8"/>
          <w:w w:val="100"/>
          <w:i/>
          <w:position w:val="1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0"/>
          <w:w w:val="100"/>
          <w:i/>
          <w:position w:val="11"/>
        </w:rPr>
        <w:t>involutus</w:t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1"/>
          <w:w w:val="100"/>
          <w:i/>
          <w:position w:val="1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0"/>
          <w:w w:val="100"/>
          <w:i/>
          <w:position w:val="11"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0"/>
          <w:w w:val="100"/>
          <w:i/>
          <w:position w:val="11"/>
        </w:rPr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86"/>
          <w:position w:val="10"/>
        </w:rPr>
        <w:t>Paxille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-8"/>
          <w:w w:val="86"/>
          <w:position w:val="1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86"/>
          <w:position w:val="10"/>
        </w:rPr>
        <w:t>enr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-3"/>
          <w:w w:val="86"/>
          <w:position w:val="10"/>
        </w:rPr>
        <w:t>m</w:t>
      </w:r>
      <w:r>
        <w:rPr>
          <w:rFonts w:ascii="Times New Roman" w:hAnsi="Times New Roman" w:cs="Times New Roman" w:eastAsia="Times New Roman"/>
          <w:sz w:val="20"/>
          <w:szCs w:val="20"/>
          <w:color w:val="757575"/>
          <w:spacing w:val="9"/>
          <w:w w:val="86"/>
          <w:position w:val="10"/>
        </w:rPr>
        <w:t>: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86"/>
          <w:position w:val="10"/>
        </w:rPr>
        <w:t>lé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-12"/>
          <w:w w:val="86"/>
          <w:position w:val="1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0"/>
          <w:position w:val="10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0"/>
          <w:position w:val="10"/>
        </w:rPr>
      </w:r>
      <w:r>
        <w:rPr>
          <w:rFonts w:ascii="Arial" w:hAnsi="Arial" w:cs="Arial" w:eastAsia="Arial"/>
          <w:sz w:val="71"/>
          <w:szCs w:val="71"/>
          <w:color w:val="424242"/>
          <w:spacing w:val="0"/>
          <w:w w:val="41"/>
          <w:position w:val="-23"/>
        </w:rPr>
        <w:t>·</w:t>
      </w:r>
      <w:r>
        <w:rPr>
          <w:rFonts w:ascii="Arial" w:hAnsi="Arial" w:cs="Arial" w:eastAsia="Arial"/>
          <w:sz w:val="71"/>
          <w:szCs w:val="71"/>
          <w:color w:val="000000"/>
          <w:spacing w:val="0"/>
          <w:w w:val="100"/>
          <w:position w:val="0"/>
        </w:rPr>
      </w:r>
    </w:p>
    <w:p>
      <w:pPr>
        <w:spacing w:before="4" w:after="0" w:line="489" w:lineRule="exact"/>
        <w:ind w:right="-20"/>
        <w:jc w:val="left"/>
        <w:rPr>
          <w:rFonts w:ascii="Arial" w:hAnsi="Arial" w:cs="Arial" w:eastAsia="Arial"/>
          <w:sz w:val="31"/>
          <w:szCs w:val="3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43"/>
          <w:szCs w:val="43"/>
          <w:color w:val="1C1C1C"/>
          <w:spacing w:val="-45"/>
          <w:w w:val="84"/>
          <w:position w:val="-1"/>
        </w:rPr>
        <w:t>-</w:t>
      </w:r>
      <w:r>
        <w:rPr>
          <w:rFonts w:ascii="Arial" w:hAnsi="Arial" w:cs="Arial" w:eastAsia="Arial"/>
          <w:sz w:val="31"/>
          <w:szCs w:val="31"/>
          <w:color w:val="1C1C1C"/>
          <w:spacing w:val="0"/>
          <w:w w:val="53"/>
          <w:position w:val="-5"/>
        </w:rPr>
        <w:t>..</w:t>
      </w:r>
      <w:r>
        <w:rPr>
          <w:rFonts w:ascii="Arial" w:hAnsi="Arial" w:cs="Arial" w:eastAsia="Arial"/>
          <w:sz w:val="31"/>
          <w:szCs w:val="31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20"/>
          <w:cols w:num="2" w:equalWidth="0">
            <w:col w:w="5494" w:space="266"/>
            <w:col w:w="5280"/>
          </w:cols>
        </w:sectPr>
      </w:pPr>
      <w:rPr/>
    </w:p>
    <w:p>
      <w:pPr>
        <w:spacing w:before="47" w:after="0" w:line="240" w:lineRule="auto"/>
        <w:ind w:left="227" w:right="-20"/>
        <w:jc w:val="left"/>
        <w:tabs>
          <w:tab w:pos="860" w:val="left"/>
          <w:tab w:pos="840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Arial" w:hAnsi="Arial" w:cs="Arial" w:eastAsia="Arial"/>
          <w:sz w:val="18"/>
          <w:szCs w:val="18"/>
          <w:color w:val="070707"/>
          <w:spacing w:val="0"/>
          <w:w w:val="100"/>
          <w:i/>
        </w:rPr>
        <w:t>1.3.</w:t>
      </w:r>
      <w:r>
        <w:rPr>
          <w:rFonts w:ascii="Arial" w:hAnsi="Arial" w:cs="Arial" w:eastAsia="Arial"/>
          <w:sz w:val="18"/>
          <w:szCs w:val="18"/>
          <w:color w:val="070707"/>
          <w:spacing w:val="4"/>
          <w:w w:val="100"/>
          <w:i/>
        </w:rPr>
        <w:t> </w:t>
      </w:r>
      <w:r>
        <w:rPr>
          <w:rFonts w:ascii="Arial" w:hAnsi="Arial" w:cs="Arial" w:eastAsia="Arial"/>
          <w:sz w:val="18"/>
          <w:szCs w:val="18"/>
          <w:color w:val="070707"/>
          <w:spacing w:val="0"/>
          <w:w w:val="100"/>
          <w:i/>
        </w:rPr>
        <w:tab/>
      </w:r>
      <w:r>
        <w:rPr>
          <w:rFonts w:ascii="Arial" w:hAnsi="Arial" w:cs="Arial" w:eastAsia="Arial"/>
          <w:sz w:val="18"/>
          <w:szCs w:val="18"/>
          <w:color w:val="070707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12"/>
          <w:i/>
          <w:position w:val="1"/>
        </w:rPr>
        <w:t>COMPHIJJIACEAE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-6"/>
          <w:w w:val="112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  <w:i/>
          <w:position w:val="1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  <w:i/>
          <w:position w:val="1"/>
        </w:rPr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12"/>
          <w:position w:val="2"/>
        </w:rPr>
        <w:t>GONFIDIACffi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17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58" w:lineRule="exact"/>
        <w:ind w:left="232" w:right="-20"/>
        <w:jc w:val="left"/>
        <w:tabs>
          <w:tab w:pos="840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Arial" w:hAnsi="Arial" w:cs="Arial" w:eastAsia="Arial"/>
          <w:sz w:val="22"/>
          <w:szCs w:val="22"/>
          <w:color w:val="070707"/>
          <w:spacing w:val="0"/>
          <w:w w:val="84"/>
          <w:position w:val="-1"/>
        </w:rPr>
        <w:t>1.3</w:t>
      </w:r>
      <w:r>
        <w:rPr>
          <w:rFonts w:ascii="Arial" w:hAnsi="Arial" w:cs="Arial" w:eastAsia="Arial"/>
          <w:sz w:val="22"/>
          <w:szCs w:val="22"/>
          <w:color w:val="070707"/>
          <w:spacing w:val="10"/>
          <w:w w:val="84"/>
          <w:position w:val="-1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84"/>
          <w:position w:val="-1"/>
        </w:rPr>
        <w:t>1.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84"/>
          <w:position w:val="-1"/>
        </w:rPr>
        <w:t>  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11"/>
          <w:w w:val="84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7"/>
          <w:position w:val="-1"/>
        </w:rPr>
        <w:t>GOMPHIDIUS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  <w:position w:val="2"/>
        </w:rPr>
        <w:t>GONFIDIU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20"/>
        </w:sectPr>
      </w:pPr>
      <w:rPr/>
    </w:p>
    <w:p>
      <w:pPr>
        <w:spacing w:before="66" w:after="0" w:line="271" w:lineRule="exact"/>
        <w:ind w:left="217" w:right="-76"/>
        <w:jc w:val="left"/>
        <w:tabs>
          <w:tab w:pos="860" w:val="left"/>
        </w:tabs>
        <w:rPr>
          <w:rFonts w:ascii="Arial" w:hAnsi="Arial" w:cs="Arial" w:eastAsia="Arial"/>
          <w:sz w:val="24"/>
          <w:szCs w:val="24"/>
        </w:rPr>
      </w:pPr>
      <w:rPr/>
      <w:r>
        <w:rPr/>
        <w:pict>
          <v:group style="position:absolute;margin-left:27.710686pt;margin-top:3.278025pt;width:.1pt;height:90.942719pt;mso-position-horizontal-relative:page;mso-position-vertical-relative:paragraph;z-index:-5117" coordorigin="554,66" coordsize="2,1819">
            <v:shape style="position:absolute;left:554;top:66;width:2;height:1819" coordorigin="554,66" coordsize="0,1819" path="m554,1884l554,66e" filled="f" stroked="t" strokeweight=".959677pt" strokecolor="#000000">
              <v:path arrowok="t"/>
            </v:shape>
          </v:group>
          <w10:wrap type="none"/>
        </w:pict>
      </w:r>
      <w:r>
        <w:rPr/>
        <w:pict>
          <v:group style="position:absolute;margin-left:60.219757pt;margin-top:2.798116pt;width:.1pt;height:91.182673pt;mso-position-horizontal-relative:page;mso-position-vertical-relative:paragraph;z-index:-5115" coordorigin="1204,56" coordsize="2,1824">
            <v:shape style="position:absolute;left:1204;top:56;width:2;height:1824" coordorigin="1204,56" coordsize="0,1824" path="m1204,1880l1204,56e" filled="f" stroked="t" strokeweight=".959677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4"/>
          <w:szCs w:val="24"/>
          <w:color w:val="070707"/>
          <w:spacing w:val="0"/>
          <w:w w:val="100"/>
          <w:position w:val="-1"/>
        </w:rPr>
        <w:t>2.</w:t>
        <w:tab/>
      </w:r>
      <w:r>
        <w:rPr>
          <w:rFonts w:ascii="Arial" w:hAnsi="Arial" w:cs="Arial" w:eastAsia="Arial"/>
          <w:sz w:val="24"/>
          <w:szCs w:val="24"/>
          <w:color w:val="070707"/>
          <w:spacing w:val="0"/>
          <w:w w:val="103"/>
          <w:position w:val="-1"/>
        </w:rPr>
        <w:t>RUSSULALES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33" w:after="0" w:line="240" w:lineRule="auto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070707"/>
          <w:spacing w:val="0"/>
          <w:w w:val="52"/>
        </w:rPr>
        <w:t>1</w:t>
      </w:r>
      <w:r>
        <w:rPr>
          <w:rFonts w:ascii="Times New Roman" w:hAnsi="Times New Roman" w:cs="Times New Roman" w:eastAsia="Times New Roman"/>
          <w:sz w:val="21"/>
          <w:szCs w:val="21"/>
          <w:color w:val="070707"/>
          <w:spacing w:val="0"/>
          <w:w w:val="5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70707"/>
          <w:spacing w:val="13"/>
          <w:w w:val="52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RUSSULALE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20"/>
          <w:cols w:num="2" w:equalWidth="0">
            <w:col w:w="2504" w:space="5808"/>
            <w:col w:w="2728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8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32" w:after="0" w:line="274" w:lineRule="exact"/>
        <w:ind w:left="193" w:right="-20"/>
        <w:jc w:val="left"/>
        <w:tabs>
          <w:tab w:pos="840" w:val="left"/>
          <w:tab w:pos="840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225.164322pt;margin-top:-47.752434pt;width:.1pt;height:88.783129pt;mso-position-horizontal-relative:page;mso-position-vertical-relative:paragraph;z-index:-5114" coordorigin="4503,-955" coordsize="2,1776">
            <v:shape style="position:absolute;left:4503;top:-955;width:2;height:1776" coordorigin="4503,-955" coordsize="0,1776" path="m4503,821l4503,-955e" filled="f" stroked="t" strokeweight=".719758pt" strokecolor="#000000">
              <v:path arrowok="t"/>
            </v:shape>
          </v:group>
          <w10:wrap type="none"/>
        </w:pict>
      </w:r>
      <w:r>
        <w:rPr/>
        <w:pict>
          <v:group style="position:absolute;margin-left:565.130066pt;margin-top:-35.994671pt;width:.1pt;height:75.105728pt;mso-position-horizontal-relative:page;mso-position-vertical-relative:paragraph;z-index:-5113" coordorigin="11303,-720" coordsize="2,1502">
            <v:shape style="position:absolute;left:11303;top:-720;width:2;height:1502" coordorigin="11303,-720" coordsize="0,1502" path="m11303,782l11303,-720e" filled="f" stroked="t" strokeweight=".959677pt" strokecolor="#000000">
              <v:path arrowok="t"/>
            </v:shape>
          </v:group>
          <w10:wrap type="none"/>
        </w:pict>
      </w:r>
      <w:r>
        <w:rPr/>
        <w:pict>
          <v:group style="position:absolute;margin-left:438.452606pt;margin-top:-34.554943pt;width:.1pt;height:74.62582pt;mso-position-horizontal-relative:page;mso-position-vertical-relative:paragraph;z-index:-5112" coordorigin="8769,-691" coordsize="2,1493">
            <v:shape style="position:absolute;left:8769;top:-691;width:2;height:1493" coordorigin="8769,-691" coordsize="0,1493" path="m8769,801l8769,-691e" filled="f" stroked="t" strokeweight=".959677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9"/>
          <w:szCs w:val="19"/>
          <w:color w:val="070707"/>
          <w:spacing w:val="0"/>
          <w:w w:val="100"/>
          <w:i/>
          <w:position w:val="-2"/>
        </w:rPr>
        <w:t>2.1.</w:t>
      </w:r>
      <w:r>
        <w:rPr>
          <w:rFonts w:ascii="Arial" w:hAnsi="Arial" w:cs="Arial" w:eastAsia="Arial"/>
          <w:sz w:val="19"/>
          <w:szCs w:val="19"/>
          <w:color w:val="070707"/>
          <w:spacing w:val="-8"/>
          <w:w w:val="100"/>
          <w:i/>
          <w:position w:val="-2"/>
        </w:rPr>
        <w:t> </w:t>
      </w:r>
      <w:r>
        <w:rPr>
          <w:rFonts w:ascii="Arial" w:hAnsi="Arial" w:cs="Arial" w:eastAsia="Arial"/>
          <w:sz w:val="19"/>
          <w:szCs w:val="19"/>
          <w:color w:val="070707"/>
          <w:spacing w:val="0"/>
          <w:w w:val="100"/>
          <w:i/>
          <w:position w:val="-2"/>
        </w:rPr>
        <w:tab/>
      </w:r>
      <w:r>
        <w:rPr>
          <w:rFonts w:ascii="Arial" w:hAnsi="Arial" w:cs="Arial" w:eastAsia="Arial"/>
          <w:sz w:val="19"/>
          <w:szCs w:val="19"/>
          <w:color w:val="070707"/>
          <w:spacing w:val="0"/>
          <w:w w:val="100"/>
          <w:i/>
          <w:position w:val="-2"/>
        </w:rPr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11"/>
          <w:i/>
          <w:position w:val="-2"/>
        </w:rPr>
        <w:t>RUSSULACEAE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-2"/>
          <w:w w:val="111"/>
          <w:i/>
          <w:position w:val="-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  <w:i/>
          <w:position w:val="-2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  <w:i/>
          <w:position w:val="-2"/>
        </w:rPr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11"/>
          <w:position w:val="3"/>
        </w:rPr>
        <w:t>RUSSULACF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1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20"/>
        </w:sectPr>
      </w:pPr>
      <w:rPr/>
    </w:p>
    <w:p>
      <w:pPr>
        <w:spacing w:before="92" w:after="0" w:line="226" w:lineRule="exact"/>
        <w:ind w:left="189" w:right="-7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  <w:position w:val="-1"/>
        </w:rPr>
        <w:t>2.1.1.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  <w:position w:val="-1"/>
        </w:rPr>
        <w:t>  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13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2"/>
          <w:position w:val="-1"/>
        </w:rPr>
        <w:t>RUSSULA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34" w:after="0" w:line="240" w:lineRule="auto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RUSSULA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20"/>
          <w:cols w:num="2" w:equalWidth="0">
            <w:col w:w="1780" w:space="6638"/>
            <w:col w:w="2622"/>
          </w:cols>
        </w:sectPr>
      </w:pPr>
      <w:rPr/>
    </w:p>
    <w:p>
      <w:pPr>
        <w:spacing w:before="2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20"/>
        </w:sectPr>
      </w:pPr>
      <w:rPr/>
    </w:p>
    <w:p>
      <w:pPr>
        <w:spacing w:before="39" w:after="0" w:line="240" w:lineRule="auto"/>
        <w:ind w:left="1105" w:right="-70"/>
        <w:jc w:val="left"/>
        <w:tabs>
          <w:tab w:pos="296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position:absolute;margin-left:157.440002pt;margin-top:21.92255pt;width:16.32pt;height:32.639999pt;mso-position-horizontal-relative:page;mso-position-vertical-relative:paragraph;z-index:-5122" type="#_x0000_t75">
            <v:imagedata r:id="rId13" o:title=""/>
          </v:shape>
        </w:pict>
      </w:r>
      <w:r>
        <w:rPr/>
        <w:pict>
          <v:shape style="position:absolute;margin-left:201.600006pt;margin-top:20.962545pt;width:10.56pt;height:30.719999pt;mso-position-horizontal-relative:page;mso-position-vertical-relative:paragraph;z-index:-5121" type="#_x0000_t75">
            <v:imagedata r:id="rId14" o:title=""/>
          </v:shape>
        </w:pict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0"/>
          <w:w w:val="100"/>
          <w:i/>
        </w:rPr>
        <w:t>Russula</w:t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2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0"/>
          <w:w w:val="100"/>
          <w:i/>
        </w:rPr>
        <w:t>virescens</w:t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-1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88"/>
        </w:rPr>
        <w:t>Russule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1"/>
          <w:w w:val="88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90"/>
        </w:rPr>
        <w:t>verd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3"/>
          <w:w w:val="9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424242"/>
          <w:spacing w:val="2"/>
          <w:w w:val="74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93"/>
        </w:rPr>
        <w:t>ante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50" w:lineRule="exact"/>
        <w:jc w:val="left"/>
        <w:rPr>
          <w:sz w:val="15"/>
          <w:szCs w:val="15"/>
        </w:rPr>
      </w:pPr>
      <w:rPr/>
      <w:r>
        <w:rPr/>
        <w:br w:type="column"/>
      </w:r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82" w:lineRule="auto"/>
        <w:ind w:left="5" w:right="-53" w:firstLine="-5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MORIGLIA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4"/>
        </w:rPr>
        <w:t>ROSSULATA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3"/>
        </w:rPr>
        <w:t>RUSSULA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199" w:lineRule="exact"/>
        <w:ind w:left="10" w:right="-62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3"/>
        </w:rPr>
        <w:t>RUSSULATA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76" w:lineRule="auto"/>
        <w:ind w:right="-5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</w:rPr>
        <w:t>Russule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8"/>
        </w:rPr>
        <w:t>charbonnière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</w:rPr>
        <w:t>Russule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37"/>
        </w:rPr>
        <w:t>(miè)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3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</w:rPr>
        <w:t>Russule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10"/>
        </w:rPr>
        <w:t>(vraie)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1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</w:rPr>
        <w:t>Russule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9"/>
        </w:rPr>
        <w:t>(vraie)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/>
        <w:br w:type="column"/>
      </w:r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65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10"/>
        </w:rPr>
        <w:t>Russulacyanoxanfr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60" w:after="0" w:line="252" w:lineRule="auto"/>
        <w:ind w:left="5" w:right="827" w:firstLine="5"/>
        <w:jc w:val="both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00" w:h="16840"/>
          <w:pgMar w:top="1000" w:bottom="0" w:left="440" w:right="420"/>
          <w:cols w:num="4" w:equalWidth="0">
            <w:col w:w="4376" w:space="150"/>
            <w:col w:w="1168" w:space="1581"/>
            <w:col w:w="1739" w:space="305"/>
            <w:col w:w="1721"/>
          </w:cols>
        </w:sectPr>
      </w:pPr>
      <w:rPr/>
    </w:p>
    <w:p>
      <w:pPr>
        <w:spacing w:before="1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20"/>
        </w:sectPr>
      </w:pPr>
      <w:rPr/>
    </w:p>
    <w:p>
      <w:pPr>
        <w:spacing w:before="6" w:after="0" w:line="240" w:lineRule="auto"/>
        <w:ind w:left="117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42"/>
          <w:szCs w:val="42"/>
          <w:color w:val="070707"/>
          <w:w w:val="58"/>
        </w:rPr>
        <w:t>12.1.2.,</w:t>
      </w:r>
      <w:r>
        <w:rPr>
          <w:rFonts w:ascii="Times New Roman" w:hAnsi="Times New Roman" w:cs="Times New Roman" w:eastAsia="Times New Roman"/>
          <w:sz w:val="42"/>
          <w:szCs w:val="42"/>
          <w:color w:val="070707"/>
          <w:spacing w:val="-68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LACTARIUS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3333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92" w:lineRule="exact"/>
        <w:ind w:left="1172" w:right="-66"/>
        <w:jc w:val="left"/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1C1C1C"/>
          <w:spacing w:val="0"/>
          <w:w w:val="100"/>
          <w:i/>
          <w:position w:val="-1"/>
        </w:rPr>
        <w:t>Lactaâus</w:t>
      </w:r>
      <w:r>
        <w:rPr>
          <w:rFonts w:ascii="Times New Roman" w:hAnsi="Times New Roman" w:cs="Times New Roman" w:eastAsia="Times New Roman"/>
          <w:sz w:val="17"/>
          <w:szCs w:val="17"/>
          <w:color w:val="1C1C1C"/>
          <w:spacing w:val="32"/>
          <w:w w:val="100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C1C1C"/>
          <w:spacing w:val="0"/>
          <w:w w:val="103"/>
          <w:i/>
          <w:position w:val="-1"/>
        </w:rPr>
        <w:t>sanguifluus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8" w:after="0" w:line="150" w:lineRule="exact"/>
        <w:jc w:val="left"/>
        <w:rPr>
          <w:sz w:val="15"/>
          <w:szCs w:val="15"/>
        </w:rPr>
      </w:pPr>
      <w:rPr/>
      <w:r>
        <w:rPr/>
        <w:br w:type="column"/>
      </w:r>
      <w:r>
        <w:rPr>
          <w:sz w:val="15"/>
          <w:szCs w:val="15"/>
        </w:rPr>
      </w:r>
    </w:p>
    <w:p>
      <w:pPr>
        <w:spacing w:before="0" w:after="0" w:line="240" w:lineRule="auto"/>
        <w:ind w:left="1128" w:right="-7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070707"/>
          <w:spacing w:val="0"/>
          <w:w w:val="100"/>
        </w:rPr>
        <w:t>«</w:t>
      </w:r>
      <w:r>
        <w:rPr>
          <w:rFonts w:ascii="Arial" w:hAnsi="Arial" w:cs="Arial" w:eastAsia="Arial"/>
          <w:sz w:val="20"/>
          <w:szCs w:val="20"/>
          <w:color w:val="070707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95"/>
        </w:rPr>
        <w:t>LAZZULA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18"/>
          <w:w w:val="95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33"/>
        </w:rPr>
        <w:t>&gt;&gt;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33"/>
        </w:rPr>
        <w:t>  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4"/>
          <w:w w:val="33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190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-45"/>
          <w:w w:val="19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Lactarius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1"/>
        </w:rPr>
        <w:t>deliciosus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300" w:lineRule="atLeast"/>
        <w:ind w:right="2023" w:firstLine="1041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70707"/>
          <w:spacing w:val="0"/>
          <w:w w:val="52"/>
          <w:position w:val="-9"/>
        </w:rPr>
        <w:t>1</w:t>
      </w:r>
      <w:r>
        <w:rPr>
          <w:rFonts w:ascii="Times New Roman" w:hAnsi="Times New Roman" w:cs="Times New Roman" w:eastAsia="Times New Roman"/>
          <w:sz w:val="21"/>
          <w:szCs w:val="21"/>
          <w:color w:val="070707"/>
          <w:spacing w:val="4"/>
          <w:w w:val="52"/>
          <w:position w:val="-9"/>
        </w:rPr>
        <w:t> </w:t>
      </w:r>
      <w:r>
        <w:rPr>
          <w:rFonts w:ascii="Arial" w:hAnsi="Arial" w:cs="Arial" w:eastAsia="Arial"/>
          <w:sz w:val="17"/>
          <w:szCs w:val="17"/>
          <w:color w:val="1C1C1C"/>
          <w:spacing w:val="0"/>
          <w:w w:val="73"/>
          <w:position w:val="0"/>
        </w:rPr>
        <w:t>&lt;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7"/>
          <w:position w:val="0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4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7"/>
          <w:position w:val="0"/>
        </w:rPr>
        <w:t>ZZULA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7"/>
          <w:position w:val="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88"/>
          <w:position w:val="0"/>
        </w:rPr>
        <w:t>Lactaire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-5"/>
          <w:w w:val="88"/>
          <w:position w:val="0"/>
        </w:rPr>
        <w:t> </w:t>
      </w:r>
      <w:r>
        <w:rPr>
          <w:rFonts w:ascii="Arial" w:hAnsi="Arial" w:cs="Arial" w:eastAsia="Arial"/>
          <w:sz w:val="15"/>
          <w:szCs w:val="15"/>
          <w:color w:val="1C1C1C"/>
          <w:spacing w:val="0"/>
          <w:w w:val="100"/>
          <w:position w:val="0"/>
        </w:rPr>
        <w:t>sang</w:t>
      </w:r>
      <w:r>
        <w:rPr>
          <w:rFonts w:ascii="Arial" w:hAnsi="Arial" w:cs="Arial" w:eastAsia="Arial"/>
          <w:sz w:val="15"/>
          <w:szCs w:val="15"/>
          <w:color w:val="1C1C1C"/>
          <w:spacing w:val="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33333"/>
          <w:spacing w:val="-2"/>
          <w:w w:val="82"/>
          <w:position w:val="0"/>
        </w:rPr>
        <w:t>1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81"/>
          <w:position w:val="0"/>
        </w:rPr>
        <w:t>in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98" w:after="0" w:line="240" w:lineRule="auto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8"/>
          <w:szCs w:val="28"/>
          <w:color w:val="070707"/>
          <w:w w:val="52"/>
        </w:rPr>
        <w:t>1</w:t>
      </w:r>
      <w:r>
        <w:rPr>
          <w:rFonts w:ascii="Times New Roman" w:hAnsi="Times New Roman" w:cs="Times New Roman" w:eastAsia="Times New Roman"/>
          <w:sz w:val="28"/>
          <w:szCs w:val="28"/>
          <w:color w:val="070707"/>
          <w:spacing w:val="-37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4"/>
        </w:rPr>
        <w:t>LAITARIU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20"/>
          <w:cols w:num="3" w:equalWidth="0">
            <w:col w:w="2677" w:space="366"/>
            <w:col w:w="4161" w:space="1137"/>
            <w:col w:w="2699"/>
          </w:cols>
        </w:sectPr>
      </w:pPr>
      <w:rPr/>
    </w:p>
    <w:p>
      <w:pPr>
        <w:spacing w:before="57" w:after="0" w:line="214" w:lineRule="exact"/>
        <w:ind w:left="2895" w:right="-70"/>
        <w:jc w:val="left"/>
        <w:tabs>
          <w:tab w:pos="440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66.743958pt;margin-top:4.161960pt;width:.3648pt;height:12pt;mso-position-horizontal-relative:page;mso-position-vertical-relative:paragraph;z-index:-5104" type="#_x0000_t202" filled="f" stroked="f">
            <v:textbox inset="0,0,0,0">
              <w:txbxContent>
                <w:p>
                  <w:pPr>
                    <w:spacing w:before="0" w:after="0" w:line="240" w:lineRule="exact"/>
                    <w:ind w:right="-76"/>
                    <w:jc w:val="left"/>
                    <w:rPr>
                      <w:rFonts w:ascii="Arial" w:hAnsi="Arial" w:cs="Arial" w:eastAsia="Arial"/>
                      <w:sz w:val="24"/>
                      <w:szCs w:val="24"/>
                    </w:rPr>
                  </w:pPr>
                  <w:rPr/>
                  <w:r>
                    <w:rPr>
                      <w:rFonts w:ascii="Arial" w:hAnsi="Arial" w:cs="Arial" w:eastAsia="Arial"/>
                      <w:sz w:val="24"/>
                      <w:szCs w:val="24"/>
                      <w:color w:val="070707"/>
                      <w:spacing w:val="-36"/>
                      <w:w w:val="80"/>
                    </w:rPr>
                    <w:t>'</w:t>
                  </w:r>
                  <w:r>
                    <w:rPr>
                      <w:rFonts w:ascii="Arial" w:hAnsi="Arial" w:cs="Arial" w:eastAsia="Arial"/>
                      <w:sz w:val="24"/>
                      <w:szCs w:val="24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10"/>
          <w:szCs w:val="10"/>
          <w:color w:val="070707"/>
          <w:spacing w:val="0"/>
          <w:w w:val="55"/>
          <w:position w:val="-3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070707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10"/>
          <w:szCs w:val="10"/>
          <w:color w:val="070707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95"/>
          <w:position w:val="-2"/>
        </w:rPr>
        <w:t>LATTAGI-UOLU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83" w:lineRule="exact"/>
        <w:ind w:left="2862" w:right="2836"/>
        <w:jc w:val="center"/>
        <w:rPr>
          <w:rFonts w:ascii="Arial" w:hAnsi="Arial" w:cs="Arial" w:eastAsia="Arial"/>
          <w:sz w:val="11"/>
          <w:szCs w:val="11"/>
        </w:rPr>
      </w:pPr>
      <w:rPr/>
      <w:r>
        <w:rPr>
          <w:rFonts w:ascii="Arial" w:hAnsi="Arial" w:cs="Arial" w:eastAsia="Arial"/>
          <w:sz w:val="11"/>
          <w:szCs w:val="11"/>
          <w:color w:val="1C1C1C"/>
          <w:spacing w:val="0"/>
          <w:w w:val="66"/>
          <w:position w:val="-1"/>
        </w:rPr>
        <w:t>1</w:t>
      </w:r>
      <w:r>
        <w:rPr>
          <w:rFonts w:ascii="Arial" w:hAnsi="Arial" w:cs="Arial" w:eastAsia="Arial"/>
          <w:sz w:val="11"/>
          <w:szCs w:val="11"/>
          <w:color w:val="000000"/>
          <w:spacing w:val="0"/>
          <w:w w:val="100"/>
          <w:position w:val="0"/>
        </w:rPr>
      </w:r>
    </w:p>
    <w:p>
      <w:pPr>
        <w:spacing w:before="0" w:after="0" w:line="180" w:lineRule="exact"/>
        <w:ind w:right="407"/>
        <w:jc w:val="righ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10"/>
          <w:position w:val="1"/>
        </w:rPr>
        <w:t>LAITARIU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7" w:after="0" w:line="259" w:lineRule="auto"/>
        <w:ind w:left="4406" w:right="439" w:firstLine="-10"/>
        <w:jc w:val="both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70707"/>
          <w:spacing w:val="0"/>
          <w:w w:val="94"/>
        </w:rPr>
        <w:t>LAZZULA</w:t>
      </w:r>
      <w:r>
        <w:rPr>
          <w:rFonts w:ascii="Times New Roman" w:hAnsi="Times New Roman" w:cs="Times New Roman" w:eastAsia="Times New Roman"/>
          <w:sz w:val="21"/>
          <w:szCs w:val="21"/>
          <w:color w:val="070707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70707"/>
          <w:spacing w:val="0"/>
          <w:w w:val="94"/>
        </w:rPr>
        <w:t>PAZZULA</w:t>
      </w:r>
      <w:r>
        <w:rPr>
          <w:rFonts w:ascii="Times New Roman" w:hAnsi="Times New Roman" w:cs="Times New Roman" w:eastAsia="Times New Roman"/>
          <w:sz w:val="21"/>
          <w:szCs w:val="21"/>
          <w:color w:val="070707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3"/>
        </w:rPr>
        <w:t>TASGA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53" w:after="0" w:line="240" w:lineRule="auto"/>
        <w:ind w:left="5" w:right="712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6"/>
        </w:rPr>
        <w:t>Lactaire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31" w:after="0" w:line="240" w:lineRule="auto"/>
        <w:ind w:right="715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C1C1C"/>
          <w:spacing w:val="0"/>
          <w:w w:val="107"/>
        </w:rPr>
        <w:t>Lactaire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1" w:after="0" w:line="276" w:lineRule="auto"/>
        <w:ind w:left="19" w:right="-53" w:firstLine="-14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</w:rPr>
        <w:t>Lactaire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3"/>
        </w:rPr>
        <w:t>délicietL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C1C1C"/>
          <w:spacing w:val="0"/>
          <w:w w:val="100"/>
        </w:rPr>
        <w:t>Lactaire</w:t>
      </w:r>
      <w:r>
        <w:rPr>
          <w:rFonts w:ascii="Times New Roman" w:hAnsi="Times New Roman" w:cs="Times New Roman" w:eastAsia="Times New Roman"/>
          <w:sz w:val="19"/>
          <w:szCs w:val="19"/>
          <w:color w:val="1C1C1C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3"/>
        </w:rPr>
        <w:t>délicietL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</w:rPr>
        <w:t>Lactaire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9"/>
        </w:rPr>
        <w:t>taché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53" w:after="0" w:line="274" w:lineRule="auto"/>
        <w:ind w:right="118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color w:val="1C1C1C"/>
          <w:spacing w:val="0"/>
          <w:w w:val="105"/>
        </w:rPr>
        <w:t>(plusieurs)</w:t>
      </w:r>
      <w:r>
        <w:rPr>
          <w:rFonts w:ascii="Times New Roman" w:hAnsi="Times New Roman" w:cs="Times New Roman" w:eastAsia="Times New Roman"/>
          <w:sz w:val="19"/>
          <w:szCs w:val="19"/>
          <w:color w:val="1C1C1C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C1C1C"/>
          <w:spacing w:val="0"/>
          <w:w w:val="105"/>
        </w:rPr>
        <w:t>(plusieurs)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05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89"/>
        </w:rPr>
        <w:t>L&lt;J.ctarius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2"/>
          <w:w w:val="8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5"/>
        </w:rPr>
        <w:t>dcliciosus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40" w:after="0" w:line="240" w:lineRule="auto"/>
        <w:ind w:left="2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</w:rPr>
        <w:t>Lactarius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5"/>
        </w:rPr>
        <w:t>dcliciosus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06" w:lineRule="exact"/>
        <w:ind w:left="38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24242"/>
          <w:spacing w:val="0"/>
          <w:w w:val="117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20"/>
          <w:cols w:num="3" w:equalWidth="0">
            <w:col w:w="5815" w:space="1331"/>
            <w:col w:w="1428" w:space="371"/>
            <w:col w:w="2095"/>
          </w:cols>
        </w:sectPr>
      </w:pPr>
      <w:rPr/>
    </w:p>
    <w:p>
      <w:pPr>
        <w:spacing w:before="3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6" w:after="0" w:line="304" w:lineRule="exact"/>
        <w:ind w:left="232" w:right="-20"/>
        <w:jc w:val="left"/>
        <w:tabs>
          <w:tab w:pos="860" w:val="left"/>
          <w:tab w:pos="846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437.76001pt;margin-top:-74.127029pt;width:89.279999pt;height:126.45583pt;mso-position-horizontal-relative:page;mso-position-vertical-relative:paragraph;z-index:-5119" coordorigin="8755,-1483" coordsize="1786,2529">
            <v:shape style="position:absolute;left:8755;top:-1024;width:1786;height:346" type="#_x0000_t75">
              <v:imagedata r:id="rId15" o:title=""/>
            </v:shape>
            <v:group style="position:absolute;left:8807;top:-1473;width:2;height:2510" coordorigin="8807,-1473" coordsize="2,2510">
              <v:shape style="position:absolute;left:8807;top:-1473;width:2;height:2510" coordorigin="8807,-1473" coordsize="0,2510" path="m8807,1037l8807,-1473e" filled="f" stroked="t" strokeweight=".959677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26.603836pt;margin-top:-70.767738pt;width:.1pt;height:124.776289pt;mso-position-horizontal-relative:page;mso-position-vertical-relative:paragraph;z-index:-5111" coordorigin="4532,-1415" coordsize="2,2496">
            <v:shape style="position:absolute;left:4532;top:-1415;width:2;height:2496" coordorigin="4532,-1415" coordsize="0,2496" path="m4532,1080l4532,-1415e" filled="f" stroked="t" strokeweight=".719758pt" strokecolor="#000000">
              <v:path arrowok="t"/>
            </v:shape>
          </v:group>
          <w10:wrap type="none"/>
        </w:pict>
      </w:r>
      <w:r>
        <w:rPr/>
        <w:pict>
          <v:group style="position:absolute;margin-left:567.64917pt;margin-top:-75.566826pt;width:.1pt;height:125.016244pt;mso-position-horizontal-relative:page;mso-position-vertical-relative:paragraph;z-index:-5110" coordorigin="11353,-1511" coordsize="2,2500">
            <v:shape style="position:absolute;left:11353;top:-1511;width:2;height:2500" coordorigin="11353,-1511" coordsize="0,2500" path="m11353,989l11353,-1511e" filled="f" stroked="t" strokeweight=".959677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8"/>
          <w:szCs w:val="18"/>
          <w:color w:val="070707"/>
          <w:spacing w:val="0"/>
          <w:w w:val="100"/>
          <w:i/>
          <w:position w:val="-2"/>
        </w:rPr>
        <w:t>3.1.</w:t>
      </w:r>
      <w:r>
        <w:rPr>
          <w:rFonts w:ascii="Arial" w:hAnsi="Arial" w:cs="Arial" w:eastAsia="Arial"/>
          <w:sz w:val="18"/>
          <w:szCs w:val="18"/>
          <w:color w:val="070707"/>
          <w:spacing w:val="4"/>
          <w:w w:val="100"/>
          <w:i/>
          <w:position w:val="-2"/>
        </w:rPr>
        <w:t> </w:t>
      </w:r>
      <w:r>
        <w:rPr>
          <w:rFonts w:ascii="Arial" w:hAnsi="Arial" w:cs="Arial" w:eastAsia="Arial"/>
          <w:sz w:val="18"/>
          <w:szCs w:val="18"/>
          <w:color w:val="070707"/>
          <w:spacing w:val="0"/>
          <w:w w:val="100"/>
          <w:i/>
          <w:position w:val="-2"/>
        </w:rPr>
        <w:tab/>
      </w:r>
      <w:r>
        <w:rPr>
          <w:rFonts w:ascii="Arial" w:hAnsi="Arial" w:cs="Arial" w:eastAsia="Arial"/>
          <w:sz w:val="18"/>
          <w:szCs w:val="18"/>
          <w:color w:val="070707"/>
          <w:spacing w:val="0"/>
          <w:w w:val="100"/>
          <w:i/>
          <w:position w:val="-2"/>
        </w:rPr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17"/>
          <w:i/>
          <w:position w:val="-2"/>
        </w:rPr>
        <w:t>HYGROPHORACE/!E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  <w:i/>
          <w:position w:val="-2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  <w:i/>
          <w:position w:val="-2"/>
        </w:rPr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  <w:position w:val="6"/>
        </w:rPr>
        <w:t>IGROFORACEf\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3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20"/>
        </w:sectPr>
      </w:pPr>
      <w:rPr/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14" w:lineRule="exact"/>
        <w:ind w:left="232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  <w:position w:val="-2"/>
        </w:rPr>
        <w:t>3.1.2.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  <w:position w:val="-2"/>
        </w:rPr>
        <w:t>  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7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6"/>
          <w:position w:val="-2"/>
        </w:rPr>
        <w:t>HYGROCYBE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237" w:lineRule="exact"/>
        <w:ind w:left="232" w:right="-78"/>
        <w:jc w:val="left"/>
        <w:tabs>
          <w:tab w:pos="418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  <w:position w:val="-1"/>
        </w:rPr>
        <w:t>3.1.3.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  <w:position w:val="-1"/>
        </w:rPr>
        <w:t>  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12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9"/>
          <w:position w:val="-1"/>
        </w:rPr>
        <w:t>HYGROPHOl\US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  <w:position w:val="-1"/>
        </w:rPr>
      </w:r>
      <w:r>
        <w:rPr>
          <w:rFonts w:ascii="Arial" w:hAnsi="Arial" w:cs="Arial" w:eastAsia="Arial"/>
          <w:sz w:val="18"/>
          <w:szCs w:val="18"/>
          <w:color w:val="1C1C1C"/>
          <w:spacing w:val="0"/>
          <w:w w:val="100"/>
          <w:position w:val="4"/>
        </w:rPr>
        <w:t>«</w:t>
      </w:r>
      <w:r>
        <w:rPr>
          <w:rFonts w:ascii="Arial" w:hAnsi="Arial" w:cs="Arial" w:eastAsia="Arial"/>
          <w:sz w:val="18"/>
          <w:szCs w:val="18"/>
          <w:color w:val="1C1C1C"/>
          <w:spacing w:val="14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93"/>
          <w:position w:val="4"/>
        </w:rPr>
        <w:t>ALBJTROZZU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93"/>
          <w:position w:val="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24"/>
          <w:w w:val="93"/>
          <w:position w:val="4"/>
        </w:rPr>
        <w:t> </w:t>
      </w:r>
      <w:r>
        <w:rPr>
          <w:rFonts w:ascii="Arial" w:hAnsi="Arial" w:cs="Arial" w:eastAsia="Arial"/>
          <w:sz w:val="18"/>
          <w:szCs w:val="18"/>
          <w:color w:val="1C1C1C"/>
          <w:spacing w:val="0"/>
          <w:w w:val="93"/>
          <w:position w:val="4"/>
        </w:rPr>
        <w:t>&gt;&gt;(au</w:t>
      </w:r>
      <w:r>
        <w:rPr>
          <w:rFonts w:ascii="Arial" w:hAnsi="Arial" w:cs="Arial" w:eastAsia="Arial"/>
          <w:sz w:val="18"/>
          <w:szCs w:val="18"/>
          <w:color w:val="1C1C1C"/>
          <w:spacing w:val="-4"/>
          <w:w w:val="93"/>
          <w:position w:val="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  <w:position w:val="4"/>
        </w:rPr>
        <w:t>pied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-11"/>
          <w:w w:val="100"/>
          <w:position w:val="4"/>
        </w:rPr>
        <w:t> </w:t>
      </w:r>
      <w:r>
        <w:rPr>
          <w:rFonts w:ascii="Arial" w:hAnsi="Arial" w:cs="Arial" w:eastAsia="Arial"/>
          <w:sz w:val="18"/>
          <w:szCs w:val="18"/>
          <w:color w:val="070707"/>
          <w:spacing w:val="0"/>
          <w:w w:val="100"/>
          <w:position w:val="4"/>
        </w:rPr>
        <w:t>des</w:t>
      </w:r>
      <w:r>
        <w:rPr>
          <w:rFonts w:ascii="Arial" w:hAnsi="Arial" w:cs="Arial" w:eastAsia="Arial"/>
          <w:sz w:val="18"/>
          <w:szCs w:val="18"/>
          <w:color w:val="070707"/>
          <w:spacing w:val="-9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10"/>
          <w:position w:val="4"/>
        </w:rPr>
        <w:t>arbousiers)-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34" w:after="0" w:line="240" w:lineRule="auto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!GROCIE}E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0" w:lineRule="auto"/>
        <w:ind w:left="5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!GROFORU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20"/>
          <w:cols w:num="2" w:equalWidth="0">
            <w:col w:w="7882" w:space="588"/>
            <w:col w:w="2570"/>
          </w:cols>
        </w:sectPr>
      </w:pPr>
      <w:rPr/>
    </w:p>
    <w:p>
      <w:pPr>
        <w:spacing w:before="3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20"/>
        </w:sectPr>
      </w:pPr>
      <w:rPr/>
    </w:p>
    <w:p>
      <w:pPr>
        <w:spacing w:before="15" w:after="0" w:line="220" w:lineRule="exact"/>
        <w:jc w:val="left"/>
        <w:rPr>
          <w:sz w:val="22"/>
          <w:szCs w:val="22"/>
        </w:rPr>
      </w:pPr>
      <w:rPr/>
      <w:r>
        <w:rPr/>
        <w:pict>
          <v:group style="position:absolute;margin-left:.479838pt;margin-top:603.965332pt;width:185.76016pt;height:125.136063pt;mso-position-horizontal-relative:page;mso-position-vertical-relative:page;z-index:-5120" coordorigin="10,12079" coordsize="3715,2503">
            <v:shape style="position:absolute;left:499;top:12538;width:3226;height:538" type="#_x0000_t75">
              <v:imagedata r:id="rId16" o:title=""/>
            </v:shape>
            <v:group style="position:absolute;left:576;top:12099;width:2;height:2472" coordorigin="576,12099" coordsize="2,2472">
              <v:shape style="position:absolute;left:576;top:12099;width:2;height:2472" coordorigin="576,12099" coordsize="0,2472" path="m576,14570l576,12099e" filled="f" stroked="t" strokeweight="1.199597pt" strokecolor="#000000">
                <v:path arrowok="t"/>
              </v:shape>
            </v:group>
            <v:group style="position:absolute;left:14;top:12583;width:1300;height:2" coordorigin="14,12583" coordsize="1300,2">
              <v:shape style="position:absolute;left:14;top:12583;width:1300;height:2" coordorigin="14,12583" coordsize="1300,0" path="m14,12583l1315,12583e" filled="f" stroked="t" strokeweight=".479839pt" strokecolor="#000000">
                <v:path arrowok="t"/>
              </v:shape>
            </v:group>
            <v:group style="position:absolute;left:1228;top:12089;width:2;height:2462" coordorigin="1228,12089" coordsize="2,2462">
              <v:shape style="position:absolute;left:1228;top:12089;width:2;height:2462" coordorigin="1228,12089" coordsize="0,2462" path="m1228,14551l1228,12089e" filled="f" stroked="t" strokeweight=".959677pt" strokecolor="#000000">
                <v:path arrowok="t"/>
              </v:shape>
            </v:group>
            <w10:wrap type="none"/>
          </v:group>
        </w:pict>
      </w:r>
      <w:r>
        <w:rPr>
          <w:sz w:val="22"/>
          <w:szCs w:val="22"/>
        </w:rPr>
      </w:r>
    </w:p>
    <w:p>
      <w:pPr>
        <w:spacing w:before="0" w:after="0" w:line="261" w:lineRule="auto"/>
        <w:ind w:left="4522" w:right="185" w:firstLine="-5"/>
        <w:jc w:val="both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ALBITRELLA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4"/>
        </w:rPr>
        <w:t>ARBITRELLA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70707"/>
          <w:spacing w:val="0"/>
          <w:w w:val="100"/>
        </w:rPr>
        <w:t>ALBITROZZU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95" w:lineRule="exact"/>
        <w:ind w:right="-20"/>
        <w:jc w:val="righ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1C1C1C"/>
          <w:spacing w:val="0"/>
          <w:w w:val="66"/>
        </w:rPr>
        <w:t>E:i:J.</w:t>
      </w:r>
      <w:r>
        <w:rPr>
          <w:rFonts w:ascii="Times New Roman" w:hAnsi="Times New Roman" w:cs="Times New Roman" w:eastAsia="Times New Roman"/>
          <w:sz w:val="15"/>
          <w:szCs w:val="15"/>
          <w:color w:val="1C1C1C"/>
          <w:spacing w:val="0"/>
          <w:w w:val="66"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1C1C1C"/>
          <w:spacing w:val="23"/>
          <w:w w:val="6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C1C1C"/>
          <w:spacing w:val="0"/>
          <w:w w:val="66"/>
        </w:rPr>
        <w:t>,-::,A</w:t>
      </w:r>
      <w:r>
        <w:rPr>
          <w:rFonts w:ascii="Times New Roman" w:hAnsi="Times New Roman" w:cs="Times New Roman" w:eastAsia="Times New Roman"/>
          <w:sz w:val="19"/>
          <w:szCs w:val="19"/>
          <w:color w:val="1C1C1C"/>
          <w:spacing w:val="-3"/>
          <w:w w:val="66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C1C1C"/>
          <w:spacing w:val="9"/>
          <w:w w:val="105"/>
          <w:i/>
        </w:rPr>
        <w:t>b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0"/>
          <w:w w:val="71"/>
          <w:i/>
        </w:rPr>
        <w:t>rt.o</w:t>
      </w:r>
      <w:r>
        <w:rPr>
          <w:rFonts w:ascii="Times New Roman" w:hAnsi="Times New Roman" w:cs="Times New Roman" w:eastAsia="Times New Roman"/>
          <w:sz w:val="20"/>
          <w:szCs w:val="20"/>
          <w:color w:val="1C1C1C"/>
          <w:spacing w:val="-1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C1C1C"/>
          <w:spacing w:val="0"/>
          <w:w w:val="54"/>
          <w:i/>
        </w:rPr>
        <w:t>L7....&lt;J</w:t>
      </w:r>
      <w:r>
        <w:rPr>
          <w:rFonts w:ascii="Times New Roman" w:hAnsi="Times New Roman" w:cs="Times New Roman" w:eastAsia="Times New Roman"/>
          <w:sz w:val="17"/>
          <w:szCs w:val="17"/>
          <w:color w:val="1C1C1C"/>
          <w:spacing w:val="0"/>
          <w:w w:val="54"/>
          <w:i/>
        </w:rPr>
        <w:t>   </w:t>
      </w:r>
      <w:r>
        <w:rPr>
          <w:rFonts w:ascii="Times New Roman" w:hAnsi="Times New Roman" w:cs="Times New Roman" w:eastAsia="Times New Roman"/>
          <w:sz w:val="17"/>
          <w:szCs w:val="17"/>
          <w:color w:val="1C1C1C"/>
          <w:spacing w:val="16"/>
          <w:w w:val="54"/>
          <w:i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C1C1C"/>
          <w:spacing w:val="0"/>
          <w:w w:val="54"/>
        </w:rPr>
        <w:t>L1d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14" w:lineRule="exact"/>
        <w:ind w:right="312"/>
        <w:jc w:val="right"/>
        <w:rPr>
          <w:rFonts w:ascii="Arial" w:hAnsi="Arial" w:cs="Arial" w:eastAsia="Arial"/>
          <w:sz w:val="15"/>
          <w:szCs w:val="15"/>
        </w:rPr>
      </w:pPr>
      <w:rPr/>
      <w:r>
        <w:rPr>
          <w:rFonts w:ascii="Arial" w:hAnsi="Arial" w:cs="Arial" w:eastAsia="Arial"/>
          <w:sz w:val="16"/>
          <w:szCs w:val="16"/>
          <w:color w:val="1C1C1C"/>
          <w:spacing w:val="0"/>
          <w:w w:val="100"/>
        </w:rPr>
        <w:t>G-</w:t>
      </w:r>
      <w:r>
        <w:rPr>
          <w:rFonts w:ascii="Arial" w:hAnsi="Arial" w:cs="Arial" w:eastAsia="Arial"/>
          <w:sz w:val="16"/>
          <w:szCs w:val="16"/>
          <w:color w:val="1C1C1C"/>
          <w:spacing w:val="0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1C1C1C"/>
          <w:spacing w:val="3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70707"/>
          <w:spacing w:val="0"/>
          <w:w w:val="62"/>
        </w:rPr>
        <w:t>13</w:t>
      </w:r>
      <w:r>
        <w:rPr>
          <w:rFonts w:ascii="Arial" w:hAnsi="Arial" w:cs="Arial" w:eastAsia="Arial"/>
          <w:sz w:val="21"/>
          <w:szCs w:val="21"/>
          <w:color w:val="070707"/>
          <w:spacing w:val="1"/>
          <w:w w:val="62"/>
        </w:rPr>
        <w:t> </w:t>
      </w:r>
      <w:r>
        <w:rPr>
          <w:rFonts w:ascii="Arial" w:hAnsi="Arial" w:cs="Arial" w:eastAsia="Arial"/>
          <w:sz w:val="12"/>
          <w:szCs w:val="12"/>
          <w:color w:val="070707"/>
          <w:spacing w:val="0"/>
          <w:w w:val="62"/>
        </w:rPr>
        <w:t>1</w:t>
      </w:r>
      <w:r>
        <w:rPr>
          <w:rFonts w:ascii="Arial" w:hAnsi="Arial" w:cs="Arial" w:eastAsia="Arial"/>
          <w:sz w:val="12"/>
          <w:szCs w:val="12"/>
          <w:color w:val="070707"/>
          <w:spacing w:val="0"/>
          <w:w w:val="62"/>
        </w:rPr>
        <w:t> </w:t>
      </w:r>
      <w:r>
        <w:rPr>
          <w:rFonts w:ascii="Arial" w:hAnsi="Arial" w:cs="Arial" w:eastAsia="Arial"/>
          <w:sz w:val="12"/>
          <w:szCs w:val="12"/>
          <w:color w:val="070707"/>
          <w:spacing w:val="16"/>
          <w:w w:val="62"/>
        </w:rPr>
        <w:t> </w:t>
      </w:r>
      <w:r>
        <w:rPr>
          <w:rFonts w:ascii="Arial" w:hAnsi="Arial" w:cs="Arial" w:eastAsia="Arial"/>
          <w:sz w:val="12"/>
          <w:szCs w:val="12"/>
          <w:color w:val="070707"/>
          <w:spacing w:val="0"/>
          <w:w w:val="121"/>
        </w:rPr>
        <w:t>\)C</w:t>
      </w:r>
      <w:r>
        <w:rPr>
          <w:rFonts w:ascii="Arial" w:hAnsi="Arial" w:cs="Arial" w:eastAsia="Arial"/>
          <w:sz w:val="12"/>
          <w:szCs w:val="12"/>
          <w:color w:val="070707"/>
          <w:spacing w:val="-2"/>
          <w:w w:val="121"/>
        </w:rPr>
        <w:t>l</w:t>
      </w:r>
      <w:r>
        <w:rPr>
          <w:rFonts w:ascii="Arial" w:hAnsi="Arial" w:cs="Arial" w:eastAsia="Arial"/>
          <w:sz w:val="15"/>
          <w:szCs w:val="15"/>
          <w:color w:val="1C1C1C"/>
          <w:spacing w:val="0"/>
          <w:w w:val="116"/>
          <w:i/>
        </w:rPr>
        <w:t>"LLo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</w:rPr>
      </w:r>
    </w:p>
    <w:p>
      <w:pPr>
        <w:spacing w:before="0" w:after="0" w:line="184" w:lineRule="exact"/>
        <w:ind w:right="596"/>
        <w:jc w:val="right"/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1C1C1C"/>
          <w:spacing w:val="0"/>
          <w:w w:val="107"/>
        </w:rPr>
        <w:t>ËP..I3JIR.i1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</w:rPr>
      </w:r>
    </w:p>
    <w:p>
      <w:pPr>
        <w:spacing w:before="6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40" w:lineRule="auto"/>
        <w:ind w:left="5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C1C1C"/>
          <w:spacing w:val="0"/>
          <w:w w:val="100"/>
        </w:rPr>
        <w:t>Hygrophore</w:t>
      </w:r>
      <w:r>
        <w:rPr>
          <w:rFonts w:ascii="Times New Roman" w:hAnsi="Times New Roman" w:cs="Times New Roman" w:eastAsia="Times New Roman"/>
          <w:sz w:val="19"/>
          <w:szCs w:val="19"/>
          <w:color w:val="1C1C1C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19"/>
          <w:szCs w:val="19"/>
          <w:color w:val="1C1C1C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C1C1C"/>
          <w:spacing w:val="0"/>
          <w:w w:val="107"/>
        </w:rPr>
        <w:t>russule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31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</w:rPr>
        <w:t>Hygrophore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8"/>
        </w:rPr>
        <w:t>russule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1" w:after="0" w:line="184" w:lineRule="exact"/>
        <w:ind w:left="5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  <w:position w:val="-3"/>
        </w:rPr>
        <w:t>Hygrophore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9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8"/>
          <w:position w:val="-3"/>
        </w:rPr>
        <w:t>russule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0" w:after="0" w:line="243" w:lineRule="exact"/>
        <w:ind w:left="86" w:right="266"/>
        <w:jc w:val="center"/>
        <w:rPr>
          <w:rFonts w:ascii="Times New Roman" w:hAnsi="Times New Roman" w:cs="Times New Roman" w:eastAsia="Times New Roman"/>
          <w:sz w:val="29"/>
          <w:szCs w:val="29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070707"/>
          <w:w w:val="117"/>
        </w:rPr>
        <w:t>Y)'"</w:t>
      </w:r>
      <w:r>
        <w:rPr>
          <w:rFonts w:ascii="Times New Roman" w:hAnsi="Times New Roman" w:cs="Times New Roman" w:eastAsia="Times New Roman"/>
          <w:sz w:val="17"/>
          <w:szCs w:val="17"/>
          <w:color w:val="070707"/>
          <w:spacing w:val="-25"/>
          <w:w w:val="117"/>
        </w:rPr>
        <w:t>'</w:t>
      </w:r>
      <w:r>
        <w:rPr>
          <w:rFonts w:ascii="Times New Roman" w:hAnsi="Times New Roman" w:cs="Times New Roman" w:eastAsia="Times New Roman"/>
          <w:sz w:val="29"/>
          <w:szCs w:val="29"/>
          <w:color w:val="1C1C1C"/>
          <w:spacing w:val="0"/>
          <w:w w:val="69"/>
        </w:rPr>
        <w:t>..,rJ.,o</w:t>
      </w:r>
      <w:r>
        <w:rPr>
          <w:rFonts w:ascii="Times New Roman" w:hAnsi="Times New Roman" w:cs="Times New Roman" w:eastAsia="Times New Roman"/>
          <w:sz w:val="29"/>
          <w:szCs w:val="29"/>
          <w:color w:val="333333"/>
          <w:spacing w:val="0"/>
          <w:w w:val="47"/>
        </w:rPr>
        <w:t>·\.</w:t>
      </w:r>
      <w:r>
        <w:rPr>
          <w:rFonts w:ascii="Times New Roman" w:hAnsi="Times New Roman" w:cs="Times New Roman" w:eastAsia="Times New Roman"/>
          <w:sz w:val="29"/>
          <w:szCs w:val="29"/>
          <w:color w:val="333333"/>
          <w:spacing w:val="-7"/>
          <w:w w:val="47"/>
        </w:rPr>
        <w:t>.</w:t>
      </w:r>
      <w:r>
        <w:rPr>
          <w:rFonts w:ascii="Times New Roman" w:hAnsi="Times New Roman" w:cs="Times New Roman" w:eastAsia="Times New Roman"/>
          <w:sz w:val="29"/>
          <w:szCs w:val="29"/>
          <w:color w:val="070707"/>
          <w:spacing w:val="0"/>
          <w:w w:val="79"/>
        </w:rPr>
        <w:t>(,..;,}</w:t>
      </w:r>
      <w:r>
        <w:rPr>
          <w:rFonts w:ascii="Times New Roman" w:hAnsi="Times New Roman" w:cs="Times New Roman" w:eastAsia="Times New Roman"/>
          <w:sz w:val="29"/>
          <w:szCs w:val="29"/>
          <w:color w:val="000000"/>
          <w:spacing w:val="0"/>
          <w:w w:val="100"/>
        </w:rPr>
      </w:r>
    </w:p>
    <w:p>
      <w:pPr>
        <w:spacing w:before="0" w:after="0" w:line="206" w:lineRule="exact"/>
        <w:ind w:left="48" w:right="-73"/>
        <w:jc w:val="left"/>
        <w:tabs>
          <w:tab w:pos="1060" w:val="left"/>
        </w:tabs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70707"/>
          <w:spacing w:val="0"/>
          <w:w w:val="70"/>
          <w:position w:val="1"/>
        </w:rPr>
        <w:t>1-y</w:t>
      </w:r>
      <w:r>
        <w:rPr>
          <w:rFonts w:ascii="Times New Roman" w:hAnsi="Times New Roman" w:cs="Times New Roman" w:eastAsia="Times New Roman"/>
          <w:sz w:val="22"/>
          <w:szCs w:val="22"/>
          <w:color w:val="070707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70707"/>
          <w:spacing w:val="0"/>
          <w:w w:val="100"/>
          <w:position w:val="1"/>
        </w:rPr>
      </w:r>
      <w:r>
        <w:rPr>
          <w:rFonts w:ascii="Arial" w:hAnsi="Arial" w:cs="Arial" w:eastAsia="Arial"/>
          <w:sz w:val="12"/>
          <w:szCs w:val="12"/>
          <w:color w:val="333333"/>
          <w:spacing w:val="-28"/>
          <w:w w:val="154"/>
          <w:position w:val="1"/>
        </w:rPr>
        <w:t>·</w:t>
      </w:r>
      <w:r>
        <w:rPr>
          <w:rFonts w:ascii="Arial" w:hAnsi="Arial" w:cs="Arial" w:eastAsia="Arial"/>
          <w:sz w:val="12"/>
          <w:szCs w:val="12"/>
          <w:color w:val="070707"/>
          <w:spacing w:val="0"/>
          <w:w w:val="154"/>
          <w:position w:val="1"/>
        </w:rPr>
        <w:t>t'Lm</w:t>
      </w:r>
      <w:r>
        <w:rPr>
          <w:rFonts w:ascii="Arial" w:hAnsi="Arial" w:cs="Arial" w:eastAsia="Arial"/>
          <w:sz w:val="12"/>
          <w:szCs w:val="12"/>
          <w:color w:val="070707"/>
          <w:spacing w:val="-10"/>
          <w:w w:val="154"/>
          <w:position w:val="1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1C1C1C"/>
          <w:spacing w:val="0"/>
          <w:w w:val="154"/>
          <w:position w:val="1"/>
        </w:rPr>
        <w:t>..JL.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4" w:after="0" w:line="240" w:lineRule="auto"/>
        <w:ind w:left="50" w:right="-20"/>
        <w:jc w:val="left"/>
        <w:tabs>
          <w:tab w:pos="1520" w:val="left"/>
        </w:tabs>
        <w:rPr>
          <w:rFonts w:ascii="Arial" w:hAnsi="Arial" w:cs="Arial" w:eastAsia="Arial"/>
          <w:sz w:val="13"/>
          <w:szCs w:val="13"/>
        </w:rPr>
      </w:pPr>
      <w:rPr/>
      <w:r>
        <w:rPr>
          <w:rFonts w:ascii="Arial" w:hAnsi="Arial" w:cs="Arial" w:eastAsia="Arial"/>
          <w:sz w:val="17"/>
          <w:szCs w:val="17"/>
          <w:color w:val="070707"/>
          <w:spacing w:val="0"/>
          <w:w w:val="100"/>
        </w:rPr>
        <w:t>I';15'L</w:t>
      </w:r>
      <w:r>
        <w:rPr>
          <w:rFonts w:ascii="Arial" w:hAnsi="Arial" w:cs="Arial" w:eastAsia="Arial"/>
          <w:sz w:val="17"/>
          <w:szCs w:val="17"/>
          <w:color w:val="070707"/>
          <w:spacing w:val="0"/>
          <w:w w:val="100"/>
        </w:rPr>
        <w:tab/>
      </w:r>
      <w:r>
        <w:rPr>
          <w:rFonts w:ascii="Arial" w:hAnsi="Arial" w:cs="Arial" w:eastAsia="Arial"/>
          <w:sz w:val="17"/>
          <w:szCs w:val="17"/>
          <w:color w:val="070707"/>
          <w:spacing w:val="0"/>
          <w:w w:val="100"/>
        </w:rPr>
      </w:r>
      <w:r>
        <w:rPr>
          <w:rFonts w:ascii="Arial" w:hAnsi="Arial" w:cs="Arial" w:eastAsia="Arial"/>
          <w:sz w:val="13"/>
          <w:szCs w:val="13"/>
          <w:color w:val="070707"/>
          <w:spacing w:val="0"/>
          <w:w w:val="206"/>
        </w:rPr>
        <w:t>u.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41" w:after="0" w:line="171" w:lineRule="exact"/>
        <w:ind w:left="48" w:right="-20"/>
        <w:jc w:val="left"/>
        <w:rPr>
          <w:rFonts w:ascii="Arial" w:hAnsi="Arial" w:cs="Arial" w:eastAsia="Arial"/>
          <w:sz w:val="15"/>
          <w:szCs w:val="15"/>
        </w:rPr>
      </w:pPr>
      <w:rPr/>
      <w:r>
        <w:rPr/>
        <w:br w:type="column"/>
      </w:r>
      <w:r>
        <w:rPr>
          <w:rFonts w:ascii="Arial" w:hAnsi="Arial" w:cs="Arial" w:eastAsia="Arial"/>
          <w:sz w:val="13"/>
          <w:szCs w:val="13"/>
          <w:color w:val="757575"/>
          <w:w w:val="108"/>
        </w:rPr>
        <w:t>.</w:t>
      </w:r>
      <w:r>
        <w:rPr>
          <w:rFonts w:ascii="Arial" w:hAnsi="Arial" w:cs="Arial" w:eastAsia="Arial"/>
          <w:sz w:val="13"/>
          <w:szCs w:val="13"/>
          <w:color w:val="757575"/>
          <w:spacing w:val="3"/>
          <w:w w:val="108"/>
        </w:rPr>
        <w:t>.</w:t>
      </w:r>
      <w:r>
        <w:rPr>
          <w:rFonts w:ascii="Arial" w:hAnsi="Arial" w:cs="Arial" w:eastAsia="Arial"/>
          <w:sz w:val="15"/>
          <w:szCs w:val="15"/>
          <w:color w:val="1C1C1C"/>
          <w:spacing w:val="0"/>
          <w:w w:val="118"/>
        </w:rPr>
        <w:t>-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</w:rPr>
      </w:r>
    </w:p>
    <w:p>
      <w:pPr>
        <w:spacing w:before="0" w:after="0" w:line="193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</w:rPr>
        <w:t>Hygrophorus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8"/>
        </w:rPr>
        <w:t>russula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31" w:after="0" w:line="240" w:lineRule="auto"/>
        <w:ind w:left="5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</w:rPr>
        <w:t>Hygrophorus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10"/>
        </w:rPr>
        <w:t>russula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16" w:after="0" w:line="240" w:lineRule="auto"/>
        <w:ind w:left="1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0"/>
        </w:rPr>
        <w:t>Hygrophorus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70707"/>
          <w:spacing w:val="0"/>
          <w:w w:val="107"/>
        </w:rPr>
        <w:t>russula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1" w:after="0" w:line="179" w:lineRule="exact"/>
        <w:ind w:left="24" w:right="-20"/>
        <w:jc w:val="left"/>
        <w:rPr>
          <w:rFonts w:ascii="Times New Roman" w:hAnsi="Times New Roman" w:cs="Times New Roman" w:eastAsia="Times New Roman"/>
          <w:sz w:val="11"/>
          <w:szCs w:val="11"/>
        </w:rPr>
      </w:pPr>
      <w:rPr/>
      <w:r>
        <w:rPr>
          <w:rFonts w:ascii="Arial" w:hAnsi="Arial" w:cs="Arial" w:eastAsia="Arial"/>
          <w:sz w:val="18"/>
          <w:szCs w:val="18"/>
          <w:color w:val="1C1C1C"/>
          <w:spacing w:val="0"/>
          <w:w w:val="75"/>
          <w:i/>
          <w:position w:val="-3"/>
        </w:rPr>
        <w:t>Ll-</w:t>
      </w:r>
      <w:r>
        <w:rPr>
          <w:rFonts w:ascii="Arial" w:hAnsi="Arial" w:cs="Arial" w:eastAsia="Arial"/>
          <w:sz w:val="18"/>
          <w:szCs w:val="18"/>
          <w:color w:val="1C1C1C"/>
          <w:spacing w:val="-3"/>
          <w:w w:val="75"/>
          <w:i/>
          <w:position w:val="-3"/>
        </w:rPr>
        <w:t> </w:t>
      </w:r>
      <w:r>
        <w:rPr>
          <w:rFonts w:ascii="Arial" w:hAnsi="Arial" w:cs="Arial" w:eastAsia="Arial"/>
          <w:sz w:val="16"/>
          <w:szCs w:val="16"/>
          <w:color w:val="1C1C1C"/>
          <w:spacing w:val="0"/>
          <w:w w:val="100"/>
          <w:i/>
          <w:position w:val="-3"/>
        </w:rPr>
        <w:t>y4\0</w:t>
      </w:r>
      <w:r>
        <w:rPr>
          <w:rFonts w:ascii="Arial" w:hAnsi="Arial" w:cs="Arial" w:eastAsia="Arial"/>
          <w:sz w:val="16"/>
          <w:szCs w:val="16"/>
          <w:color w:val="1C1C1C"/>
          <w:spacing w:val="39"/>
          <w:w w:val="100"/>
          <w:i/>
          <w:position w:val="-3"/>
        </w:rPr>
        <w:t> </w:t>
      </w:r>
      <w:r>
        <w:rPr>
          <w:rFonts w:ascii="Times New Roman" w:hAnsi="Times New Roman" w:cs="Times New Roman" w:eastAsia="Times New Roman"/>
          <w:sz w:val="12"/>
          <w:szCs w:val="12"/>
          <w:color w:val="1C1C1C"/>
          <w:spacing w:val="0"/>
          <w:w w:val="144"/>
          <w:position w:val="-3"/>
        </w:rPr>
        <w:t>cJ'l.[,u)</w:t>
      </w:r>
      <w:r>
        <w:rPr>
          <w:rFonts w:ascii="Times New Roman" w:hAnsi="Times New Roman" w:cs="Times New Roman" w:eastAsia="Times New Roman"/>
          <w:sz w:val="12"/>
          <w:szCs w:val="12"/>
          <w:color w:val="1C1C1C"/>
          <w:spacing w:val="-16"/>
          <w:w w:val="144"/>
          <w:position w:val="-3"/>
        </w:rPr>
        <w:t> </w:t>
      </w:r>
      <w:r>
        <w:rPr>
          <w:rFonts w:ascii="Times New Roman" w:hAnsi="Times New Roman" w:cs="Times New Roman" w:eastAsia="Times New Roman"/>
          <w:sz w:val="11"/>
          <w:szCs w:val="11"/>
          <w:color w:val="1C1C1C"/>
          <w:spacing w:val="0"/>
          <w:w w:val="350"/>
          <w:position w:val="-3"/>
        </w:rPr>
        <w:t>'1{.</w:t>
      </w:r>
      <w:r>
        <w:rPr>
          <w:rFonts w:ascii="Times New Roman" w:hAnsi="Times New Roman" w:cs="Times New Roman" w:eastAsia="Times New Roman"/>
          <w:sz w:val="11"/>
          <w:szCs w:val="11"/>
          <w:color w:val="000000"/>
          <w:spacing w:val="0"/>
          <w:w w:val="100"/>
          <w:position w:val="0"/>
        </w:rPr>
      </w:r>
    </w:p>
    <w:p>
      <w:pPr>
        <w:spacing w:before="0" w:after="0" w:line="155" w:lineRule="exact"/>
        <w:ind w:left="14" w:right="-20"/>
        <w:jc w:val="left"/>
        <w:rPr>
          <w:rFonts w:ascii="Times New Roman" w:hAnsi="Times New Roman" w:cs="Times New Roman" w:eastAsia="Times New Roman"/>
          <w:sz w:val="9"/>
          <w:szCs w:val="9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1C1C1C"/>
          <w:spacing w:val="0"/>
          <w:w w:val="67"/>
        </w:rPr>
        <w:t>,.j.</w:t>
      </w:r>
      <w:r>
        <w:rPr>
          <w:rFonts w:ascii="Times New Roman" w:hAnsi="Times New Roman" w:cs="Times New Roman" w:eastAsia="Times New Roman"/>
          <w:sz w:val="15"/>
          <w:szCs w:val="15"/>
          <w:color w:val="1C1C1C"/>
          <w:spacing w:val="0"/>
          <w:w w:val="67"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1C1C1C"/>
          <w:spacing w:val="5"/>
          <w:w w:val="6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C1C1C"/>
          <w:spacing w:val="0"/>
          <w:w w:val="67"/>
        </w:rPr>
        <w:t>&gt;·'11-w</w:t>
      </w:r>
      <w:r>
        <w:rPr>
          <w:rFonts w:ascii="Times New Roman" w:hAnsi="Times New Roman" w:cs="Times New Roman" w:eastAsia="Times New Roman"/>
          <w:sz w:val="19"/>
          <w:szCs w:val="19"/>
          <w:color w:val="1C1C1C"/>
          <w:spacing w:val="0"/>
          <w:w w:val="67"/>
        </w:rPr>
        <w:t>  </w:t>
      </w:r>
      <w:r>
        <w:rPr>
          <w:rFonts w:ascii="Times New Roman" w:hAnsi="Times New Roman" w:cs="Times New Roman" w:eastAsia="Times New Roman"/>
          <w:sz w:val="19"/>
          <w:szCs w:val="19"/>
          <w:color w:val="1C1C1C"/>
          <w:spacing w:val="29"/>
          <w:w w:val="67"/>
        </w:rPr>
        <w:t> </w:t>
      </w:r>
      <w:r>
        <w:rPr>
          <w:rFonts w:ascii="Times New Roman" w:hAnsi="Times New Roman" w:cs="Times New Roman" w:eastAsia="Times New Roman"/>
          <w:sz w:val="9"/>
          <w:szCs w:val="9"/>
          <w:color w:val="1C1C1C"/>
          <w:spacing w:val="0"/>
          <w:w w:val="166"/>
        </w:rPr>
        <w:t>cll(N)</w:t>
      </w:r>
      <w:r>
        <w:rPr>
          <w:rFonts w:ascii="Times New Roman" w:hAnsi="Times New Roman" w:cs="Times New Roman" w:eastAsia="Times New Roman"/>
          <w:sz w:val="9"/>
          <w:szCs w:val="9"/>
          <w:color w:val="000000"/>
          <w:spacing w:val="0"/>
          <w:w w:val="100"/>
        </w:rPr>
      </w:r>
    </w:p>
    <w:p>
      <w:pPr>
        <w:spacing w:before="0" w:after="0" w:line="202" w:lineRule="exact"/>
        <w:ind w:left="19" w:right="-20"/>
        <w:jc w:val="left"/>
        <w:rPr>
          <w:rFonts w:ascii="Arial" w:hAnsi="Arial" w:cs="Arial" w:eastAsia="Arial"/>
          <w:sz w:val="13"/>
          <w:szCs w:val="13"/>
        </w:rPr>
      </w:pPr>
      <w:rPr/>
      <w:r>
        <w:rPr>
          <w:rFonts w:ascii="Arial" w:hAnsi="Arial" w:cs="Arial" w:eastAsia="Arial"/>
          <w:sz w:val="17"/>
          <w:szCs w:val="17"/>
          <w:color w:val="1C1C1C"/>
          <w:spacing w:val="-46"/>
          <w:w w:val="54"/>
          <w:i/>
          <w:position w:val="3"/>
        </w:rPr>
        <w:t>J</w:t>
      </w:r>
      <w:r>
        <w:rPr>
          <w:rFonts w:ascii="Arial" w:hAnsi="Arial" w:cs="Arial" w:eastAsia="Arial"/>
          <w:sz w:val="9"/>
          <w:szCs w:val="9"/>
          <w:color w:val="9E9E9E"/>
          <w:spacing w:val="5"/>
          <w:w w:val="107"/>
          <w:position w:val="-1"/>
        </w:rPr>
        <w:t>.</w:t>
      </w:r>
      <w:r>
        <w:rPr>
          <w:rFonts w:ascii="Arial" w:hAnsi="Arial" w:cs="Arial" w:eastAsia="Arial"/>
          <w:sz w:val="17"/>
          <w:szCs w:val="17"/>
          <w:color w:val="1C1C1C"/>
          <w:spacing w:val="-22"/>
          <w:w w:val="54"/>
          <w:i/>
          <w:position w:val="3"/>
        </w:rPr>
        <w:t>-</w:t>
      </w:r>
      <w:r>
        <w:rPr>
          <w:rFonts w:ascii="Arial" w:hAnsi="Arial" w:cs="Arial" w:eastAsia="Arial"/>
          <w:sz w:val="9"/>
          <w:szCs w:val="9"/>
          <w:color w:val="757575"/>
          <w:spacing w:val="-12"/>
          <w:w w:val="160"/>
          <w:position w:val="-1"/>
        </w:rPr>
        <w:t>.</w:t>
      </w:r>
      <w:r>
        <w:rPr>
          <w:rFonts w:ascii="Arial" w:hAnsi="Arial" w:cs="Arial" w:eastAsia="Arial"/>
          <w:sz w:val="17"/>
          <w:szCs w:val="17"/>
          <w:color w:val="1C1C1C"/>
          <w:spacing w:val="0"/>
          <w:w w:val="54"/>
          <w:i/>
          <w:position w:val="3"/>
        </w:rPr>
        <w:t>i</w:t>
      </w:r>
      <w:r>
        <w:rPr>
          <w:rFonts w:ascii="Arial" w:hAnsi="Arial" w:cs="Arial" w:eastAsia="Arial"/>
          <w:sz w:val="17"/>
          <w:szCs w:val="17"/>
          <w:color w:val="1C1C1C"/>
          <w:spacing w:val="-5"/>
          <w:w w:val="54"/>
          <w:i/>
          <w:position w:val="3"/>
        </w:rPr>
        <w:t>,</w:t>
      </w:r>
      <w:r>
        <w:rPr>
          <w:rFonts w:ascii="Arial" w:hAnsi="Arial" w:cs="Arial" w:eastAsia="Arial"/>
          <w:sz w:val="17"/>
          <w:szCs w:val="17"/>
          <w:color w:val="606060"/>
          <w:spacing w:val="-16"/>
          <w:w w:val="75"/>
          <w:i/>
          <w:position w:val="3"/>
        </w:rPr>
        <w:t>,</w:t>
      </w:r>
      <w:r>
        <w:rPr>
          <w:rFonts w:ascii="Arial" w:hAnsi="Arial" w:cs="Arial" w:eastAsia="Arial"/>
          <w:sz w:val="17"/>
          <w:szCs w:val="17"/>
          <w:color w:val="1C1C1C"/>
          <w:spacing w:val="7"/>
          <w:w w:val="88"/>
          <w:i/>
          <w:position w:val="3"/>
        </w:rPr>
        <w:t>v</w:t>
      </w:r>
      <w:r>
        <w:rPr>
          <w:rFonts w:ascii="Arial" w:hAnsi="Arial" w:cs="Arial" w:eastAsia="Arial"/>
          <w:sz w:val="17"/>
          <w:szCs w:val="17"/>
          <w:color w:val="424242"/>
          <w:spacing w:val="-15"/>
          <w:w w:val="130"/>
          <w:i/>
          <w:position w:val="3"/>
        </w:rPr>
        <w:t>,</w:t>
      </w:r>
      <w:r>
        <w:rPr>
          <w:rFonts w:ascii="Arial" w:hAnsi="Arial" w:cs="Arial" w:eastAsia="Arial"/>
          <w:sz w:val="17"/>
          <w:szCs w:val="17"/>
          <w:color w:val="1C1C1C"/>
          <w:spacing w:val="0"/>
          <w:w w:val="85"/>
          <w:i/>
          <w:position w:val="3"/>
        </w:rPr>
        <w:t>fl</w:t>
      </w:r>
      <w:r>
        <w:rPr>
          <w:rFonts w:ascii="Arial" w:hAnsi="Arial" w:cs="Arial" w:eastAsia="Arial"/>
          <w:sz w:val="17"/>
          <w:szCs w:val="17"/>
          <w:color w:val="1C1C1C"/>
          <w:spacing w:val="-7"/>
          <w:w w:val="100"/>
          <w:i/>
          <w:position w:val="3"/>
        </w:rPr>
        <w:t> </w:t>
      </w:r>
      <w:r>
        <w:rPr>
          <w:rFonts w:ascii="Arial" w:hAnsi="Arial" w:cs="Arial" w:eastAsia="Arial"/>
          <w:sz w:val="13"/>
          <w:szCs w:val="13"/>
          <w:color w:val="070707"/>
          <w:spacing w:val="-11"/>
          <w:w w:val="149"/>
          <w:position w:val="3"/>
        </w:rPr>
        <w:t>î</w:t>
      </w:r>
      <w:r>
        <w:rPr>
          <w:rFonts w:ascii="Arial" w:hAnsi="Arial" w:cs="Arial" w:eastAsia="Arial"/>
          <w:sz w:val="13"/>
          <w:szCs w:val="13"/>
          <w:color w:val="070707"/>
          <w:spacing w:val="0"/>
          <w:w w:val="149"/>
          <w:position w:val="3"/>
        </w:rPr>
        <w:t>ù</w:t>
      </w:r>
      <w:r>
        <w:rPr>
          <w:rFonts w:ascii="Arial" w:hAnsi="Arial" w:cs="Arial" w:eastAsia="Arial"/>
          <w:sz w:val="13"/>
          <w:szCs w:val="13"/>
          <w:color w:val="070707"/>
          <w:spacing w:val="-25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9E9E9E"/>
          <w:spacing w:val="9"/>
          <w:w w:val="56"/>
          <w:position w:val="-1"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color w:val="1C1C1C"/>
          <w:spacing w:val="3"/>
          <w:w w:val="103"/>
          <w:position w:val="-1"/>
        </w:rPr>
        <w:t>,</w:t>
      </w:r>
      <w:r>
        <w:rPr>
          <w:rFonts w:ascii="Arial" w:hAnsi="Arial" w:cs="Arial" w:eastAsia="Arial"/>
          <w:sz w:val="13"/>
          <w:szCs w:val="13"/>
          <w:color w:val="757575"/>
          <w:spacing w:val="0"/>
          <w:w w:val="74"/>
          <w:position w:val="3"/>
        </w:rPr>
        <w:t>.</w:t>
      </w:r>
      <w:r>
        <w:rPr>
          <w:rFonts w:ascii="Arial" w:hAnsi="Arial" w:cs="Arial" w:eastAsia="Arial"/>
          <w:sz w:val="13"/>
          <w:szCs w:val="13"/>
          <w:color w:val="757575"/>
          <w:spacing w:val="17"/>
          <w:w w:val="100"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1C1C1C"/>
          <w:spacing w:val="0"/>
          <w:w w:val="100"/>
          <w:position w:val="3"/>
        </w:rPr>
        <w:t>o'I.L&gt;"</w:t>
      </w:r>
      <w:r>
        <w:rPr>
          <w:rFonts w:ascii="Arial" w:hAnsi="Arial" w:cs="Arial" w:eastAsia="Arial"/>
          <w:sz w:val="12"/>
          <w:szCs w:val="12"/>
          <w:color w:val="1C1C1C"/>
          <w:spacing w:val="0"/>
          <w:w w:val="100"/>
          <w:position w:val="3"/>
        </w:rPr>
        <w:t> </w:t>
      </w:r>
      <w:r>
        <w:rPr>
          <w:rFonts w:ascii="Arial" w:hAnsi="Arial" w:cs="Arial" w:eastAsia="Arial"/>
          <w:sz w:val="12"/>
          <w:szCs w:val="12"/>
          <w:color w:val="1C1C1C"/>
          <w:spacing w:val="3"/>
          <w:w w:val="100"/>
          <w:position w:val="3"/>
        </w:rPr>
        <w:t> </w:t>
      </w:r>
      <w:r>
        <w:rPr>
          <w:rFonts w:ascii="Arial" w:hAnsi="Arial" w:cs="Arial" w:eastAsia="Arial"/>
          <w:sz w:val="13"/>
          <w:szCs w:val="13"/>
          <w:color w:val="1C1C1C"/>
          <w:spacing w:val="0"/>
          <w:w w:val="100"/>
          <w:position w:val="3"/>
        </w:rPr>
        <w:t>'J,L</w:t>
      </w:r>
      <w:r>
        <w:rPr>
          <w:rFonts w:ascii="Arial" w:hAnsi="Arial" w:cs="Arial" w:eastAsia="Arial"/>
          <w:sz w:val="13"/>
          <w:szCs w:val="13"/>
          <w:color w:val="1C1C1C"/>
          <w:spacing w:val="-1"/>
          <w:w w:val="100"/>
          <w:position w:val="3"/>
        </w:rPr>
        <w:t>v</w:t>
      </w:r>
      <w:r>
        <w:rPr>
          <w:rFonts w:ascii="Arial" w:hAnsi="Arial" w:cs="Arial" w:eastAsia="Arial"/>
          <w:sz w:val="13"/>
          <w:szCs w:val="13"/>
          <w:color w:val="1C1C1C"/>
          <w:spacing w:val="0"/>
          <w:w w:val="100"/>
          <w:position w:val="3"/>
        </w:rPr>
        <w:t>yJ</w:t>
      </w:r>
      <w:r>
        <w:rPr>
          <w:rFonts w:ascii="Arial" w:hAnsi="Arial" w:cs="Arial" w:eastAsia="Arial"/>
          <w:sz w:val="13"/>
          <w:szCs w:val="13"/>
          <w:color w:val="1C1C1C"/>
          <w:spacing w:val="35"/>
          <w:w w:val="100"/>
          <w:position w:val="3"/>
        </w:rPr>
        <w:t> </w:t>
      </w:r>
      <w:r>
        <w:rPr>
          <w:rFonts w:ascii="Arial" w:hAnsi="Arial" w:cs="Arial" w:eastAsia="Arial"/>
          <w:sz w:val="13"/>
          <w:szCs w:val="13"/>
          <w:color w:val="1C1C1C"/>
          <w:spacing w:val="0"/>
          <w:w w:val="94"/>
          <w:position w:val="3"/>
        </w:rPr>
        <w:t>..</w:t>
      </w:r>
      <w:r>
        <w:rPr>
          <w:rFonts w:ascii="Arial" w:hAnsi="Arial" w:cs="Arial" w:eastAsia="Arial"/>
          <w:sz w:val="13"/>
          <w:szCs w:val="13"/>
          <w:color w:val="1C1C1C"/>
          <w:spacing w:val="-31"/>
          <w:w w:val="94"/>
          <w:position w:val="3"/>
        </w:rPr>
        <w:t>,</w:t>
      </w:r>
      <w:r>
        <w:rPr>
          <w:rFonts w:ascii="Arial" w:hAnsi="Arial" w:cs="Arial" w:eastAsia="Arial"/>
          <w:sz w:val="9"/>
          <w:szCs w:val="9"/>
          <w:color w:val="606060"/>
          <w:spacing w:val="-4"/>
          <w:w w:val="160"/>
          <w:position w:val="-1"/>
        </w:rPr>
        <w:t>.</w:t>
      </w:r>
      <w:r>
        <w:rPr>
          <w:rFonts w:ascii="Arial" w:hAnsi="Arial" w:cs="Arial" w:eastAsia="Arial"/>
          <w:sz w:val="13"/>
          <w:szCs w:val="13"/>
          <w:color w:val="1C1C1C"/>
          <w:spacing w:val="0"/>
          <w:w w:val="94"/>
          <w:position w:val="3"/>
        </w:rPr>
        <w:t>...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40" w:after="0" w:line="240" w:lineRule="auto"/>
        <w:ind w:left="240" w:right="-20"/>
        <w:jc w:val="left"/>
        <w:tabs>
          <w:tab w:pos="1780" w:val="left"/>
        </w:tabs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070707"/>
          <w:spacing w:val="0"/>
          <w:w w:val="100"/>
          <w:i/>
        </w:rPr>
        <w:t>Pierre</w:t>
      </w:r>
      <w:r>
        <w:rPr>
          <w:rFonts w:ascii="Times New Roman" w:hAnsi="Times New Roman" w:cs="Times New Roman" w:eastAsia="Times New Roman"/>
          <w:sz w:val="15"/>
          <w:szCs w:val="15"/>
          <w:color w:val="070707"/>
          <w:spacing w:val="1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1C1C1C"/>
          <w:spacing w:val="0"/>
          <w:w w:val="100"/>
          <w:i/>
        </w:rPr>
        <w:t>7'RE4.Nmf.i</w:t>
      </w:r>
      <w:r>
        <w:rPr>
          <w:rFonts w:ascii="Times New Roman" w:hAnsi="Times New Roman" w:cs="Times New Roman" w:eastAsia="Times New Roman"/>
          <w:sz w:val="16"/>
          <w:szCs w:val="16"/>
          <w:color w:val="1C1C1C"/>
          <w:spacing w:val="-9"/>
          <w:w w:val="100"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1C1C1C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6"/>
          <w:szCs w:val="16"/>
          <w:color w:val="1C1C1C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6"/>
          <w:szCs w:val="16"/>
          <w:color w:val="070707"/>
          <w:spacing w:val="0"/>
          <w:w w:val="194"/>
        </w:rPr>
        <w:t>\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20"/>
          <w:cols w:num="3" w:equalWidth="0">
            <w:col w:w="6004" w:space="567"/>
            <w:col w:w="1906" w:space="560"/>
            <w:col w:w="2003"/>
          </w:cols>
        </w:sectPr>
      </w:pPr>
      <w:rPr/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23" w:lineRule="exact"/>
        <w:ind w:left="300" w:right="-70"/>
        <w:jc w:val="left"/>
        <w:tabs>
          <w:tab w:pos="96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31.909273pt;margin-top:-.229019pt;width:.1pt;height:38.632659pt;mso-position-horizontal-relative:page;mso-position-vertical-relative:paragraph;z-index:-5086" coordorigin="638,-5" coordsize="2,773">
            <v:shape style="position:absolute;left:638;top:-5;width:2;height:773" coordorigin="638,-5" coordsize="0,773" path="m638,768l638,-5e" filled="f" stroked="t" strokeweight=".959677pt" strokecolor="#000000">
              <v:path arrowok="t"/>
            </v:shape>
          </v:group>
          <w10:wrap type="none"/>
        </w:pict>
      </w:r>
      <w:r>
        <w:rPr/>
        <w:pict>
          <v:group style="position:absolute;margin-left:63.938507pt;margin-top:-3.588311pt;width:88.530242pt;height:41.99188pt;mso-position-horizontal-relative:page;mso-position-vertical-relative:paragraph;z-index:-5085" coordorigin="1279,-72" coordsize="1771,840">
            <v:group style="position:absolute;left:1286;top:269;width:1756;height:2" coordorigin="1286,269" coordsize="1756,2">
              <v:shape style="position:absolute;left:1286;top:269;width:1756;height:2" coordorigin="1286,269" coordsize="1756,0" path="m1286,269l3042,269e" filled="f" stroked="t" strokeweight=".719758pt" strokecolor="#000000">
                <v:path arrowok="t"/>
              </v:shape>
            </v:group>
            <v:group style="position:absolute;left:1291;top:-62;width:2;height:821" coordorigin="1291,-62" coordsize="2,821">
              <v:shape style="position:absolute;left:1291;top:-62;width:2;height:821" coordorigin="1291,-62" coordsize="0,821" path="m1291,758l1291,-62e" filled="f" stroked="t" strokeweight=".959677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18"/>
          <w:szCs w:val="18"/>
          <w:color w:val="3B3B3B"/>
          <w:spacing w:val="0"/>
          <w:w w:val="82"/>
          <w:i/>
          <w:position w:val="-1"/>
        </w:rPr>
        <w:t>:1</w:t>
      </w:r>
      <w:r>
        <w:rPr>
          <w:rFonts w:ascii="Arial" w:hAnsi="Arial" w:cs="Arial" w:eastAsia="Arial"/>
          <w:sz w:val="18"/>
          <w:szCs w:val="18"/>
          <w:color w:val="212121"/>
          <w:spacing w:val="0"/>
          <w:w w:val="82"/>
          <w:i/>
          <w:position w:val="-1"/>
        </w:rPr>
        <w:t>.</w:t>
      </w:r>
      <w:r>
        <w:rPr>
          <w:rFonts w:ascii="Arial" w:hAnsi="Arial" w:cs="Arial" w:eastAsia="Arial"/>
          <w:sz w:val="18"/>
          <w:szCs w:val="18"/>
          <w:color w:val="212121"/>
          <w:spacing w:val="-10"/>
          <w:w w:val="82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3B3B3B"/>
          <w:spacing w:val="7"/>
          <w:w w:val="106"/>
          <w:i/>
          <w:position w:val="-1"/>
        </w:rPr>
        <w:t>2</w:t>
      </w:r>
      <w:r>
        <w:rPr>
          <w:rFonts w:ascii="Times New Roman" w:hAnsi="Times New Roman" w:cs="Times New Roman" w:eastAsia="Times New Roman"/>
          <w:sz w:val="18"/>
          <w:szCs w:val="18"/>
          <w:color w:val="212121"/>
          <w:spacing w:val="0"/>
          <w:w w:val="162"/>
          <w:i/>
          <w:position w:val="-1"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color w:val="212121"/>
          <w:spacing w:val="0"/>
          <w:w w:val="100"/>
          <w:i/>
          <w:position w:val="-1"/>
        </w:rPr>
        <w:tab/>
      </w:r>
      <w:r>
        <w:rPr>
          <w:rFonts w:ascii="Times New Roman" w:hAnsi="Times New Roman" w:cs="Times New Roman" w:eastAsia="Times New Roman"/>
          <w:sz w:val="18"/>
          <w:szCs w:val="18"/>
          <w:color w:val="212121"/>
          <w:spacing w:val="0"/>
          <w:w w:val="100"/>
          <w:i/>
          <w:position w:val="-1"/>
        </w:rPr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7"/>
          <w:i/>
          <w:position w:val="0"/>
        </w:rPr>
        <w:t>l'LEUJ?OT,tCE.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-1"/>
          <w:w w:val="107"/>
          <w:i/>
          <w:position w:val="0"/>
        </w:rPr>
        <w:t>'</w:t>
      </w:r>
      <w:r>
        <w:rPr>
          <w:rFonts w:ascii="Times New Roman" w:hAnsi="Times New Roman" w:cs="Times New Roman" w:eastAsia="Times New Roman"/>
          <w:sz w:val="19"/>
          <w:szCs w:val="19"/>
          <w:color w:val="3B3B3B"/>
          <w:spacing w:val="-20"/>
          <w:w w:val="160"/>
          <w:i/>
          <w:position w:val="0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212121"/>
          <w:spacing w:val="0"/>
          <w:w w:val="97"/>
          <w:i/>
          <w:position w:val="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86" w:after="0" w:line="240" w:lineRule="auto"/>
        <w:ind w:right="-20"/>
        <w:jc w:val="left"/>
        <w:rPr>
          <w:rFonts w:ascii="Arial" w:hAnsi="Arial" w:cs="Arial" w:eastAsia="Arial"/>
          <w:sz w:val="18"/>
          <w:szCs w:val="18"/>
        </w:rPr>
      </w:pPr>
      <w:rPr/>
      <w:r>
        <w:rPr/>
        <w:br w:type="column"/>
      </w:r>
      <w:r>
        <w:rPr>
          <w:rFonts w:ascii="Arial" w:hAnsi="Arial" w:cs="Arial" w:eastAsia="Arial"/>
          <w:sz w:val="18"/>
          <w:szCs w:val="18"/>
          <w:color w:val="212121"/>
          <w:spacing w:val="0"/>
          <w:w w:val="100"/>
        </w:rPr>
        <w:t>PIUROTACF</w:t>
      </w:r>
      <w:r>
        <w:rPr>
          <w:rFonts w:ascii="Arial" w:hAnsi="Arial" w:cs="Arial" w:eastAsia="Arial"/>
          <w:sz w:val="18"/>
          <w:szCs w:val="18"/>
          <w:color w:val="212121"/>
          <w:spacing w:val="-12"/>
          <w:w w:val="100"/>
        </w:rPr>
        <w:t>.</w:t>
      </w:r>
      <w:r>
        <w:rPr>
          <w:rFonts w:ascii="Arial" w:hAnsi="Arial" w:cs="Arial" w:eastAsia="Arial"/>
          <w:sz w:val="18"/>
          <w:szCs w:val="18"/>
          <w:color w:val="525252"/>
          <w:spacing w:val="0"/>
          <w:w w:val="100"/>
        </w:rPr>
        <w:t>/:\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jc w:val="left"/>
        <w:spacing w:after="0"/>
        <w:sectPr>
          <w:pgSz w:w="11900" w:h="16840"/>
          <w:pgMar w:top="100" w:bottom="280" w:left="420" w:right="500"/>
          <w:cols w:num="2" w:equalWidth="0">
            <w:col w:w="2503" w:space="6050"/>
            <w:col w:w="2427"/>
          </w:cols>
        </w:sectPr>
      </w:pPr>
      <w:rPr/>
    </w:p>
    <w:p>
      <w:pPr>
        <w:spacing w:before="4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500"/>
        </w:sectPr>
      </w:pPr>
      <w:rPr/>
    </w:p>
    <w:p>
      <w:pPr>
        <w:spacing w:before="81" w:after="0" w:line="240" w:lineRule="auto"/>
        <w:ind w:left="300" w:right="-20"/>
        <w:jc w:val="left"/>
        <w:tabs>
          <w:tab w:pos="96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212121"/>
          <w:spacing w:val="0"/>
          <w:w w:val="100"/>
        </w:rPr>
        <w:t>3</w:t>
      </w:r>
      <w:r>
        <w:rPr>
          <w:rFonts w:ascii="Times New Roman" w:hAnsi="Times New Roman" w:cs="Times New Roman" w:eastAsia="Times New Roman"/>
          <w:sz w:val="19"/>
          <w:szCs w:val="19"/>
          <w:color w:val="212121"/>
          <w:spacing w:val="-4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3B3B3B"/>
          <w:spacing w:val="-7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color w:val="212121"/>
          <w:spacing w:val="0"/>
          <w:w w:val="100"/>
        </w:rPr>
        <w:t>.1.</w:t>
      </w:r>
      <w:r>
        <w:rPr>
          <w:rFonts w:ascii="Times New Roman" w:hAnsi="Times New Roman" w:cs="Times New Roman" w:eastAsia="Times New Roman"/>
          <w:sz w:val="19"/>
          <w:szCs w:val="19"/>
          <w:color w:val="21212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212121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212121"/>
          <w:spacing w:val="0"/>
          <w:w w:val="116"/>
          <w:position w:val="1"/>
        </w:rPr>
        <w:t>l'LEUROTUS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7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192" w:lineRule="exact"/>
        <w:ind w:left="1235" w:right="-66"/>
        <w:jc w:val="left"/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0"/>
          <w:w w:val="100"/>
          <w:i/>
          <w:position w:val="-1"/>
        </w:rPr>
        <w:t>Pleurotus</w:t>
      </w:r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8"/>
          <w:w w:val="100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212121"/>
          <w:spacing w:val="0"/>
          <w:w w:val="107"/>
          <w:i/>
          <w:position w:val="-1"/>
        </w:rPr>
        <w:t>comucopiae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1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right="-64"/>
        <w:jc w:val="left"/>
        <w:rPr>
          <w:rFonts w:ascii="Arial" w:hAnsi="Arial" w:cs="Arial" w:eastAsia="Arial"/>
          <w:sz w:val="16"/>
          <w:szCs w:val="16"/>
        </w:rPr>
      </w:pPr>
      <w:rPr/>
      <w:r>
        <w:rPr/>
        <w:pict>
          <v:group style="position:absolute;margin-left:230.082657pt;margin-top:-46.725807pt;width:.1pt;height:40.31234pt;mso-position-horizontal-relative:page;mso-position-vertical-relative:paragraph;z-index:-5100" coordorigin="4602,-935" coordsize="2,806">
            <v:shape style="position:absolute;left:4602;top:-935;width:2;height:806" coordorigin="4602,-935" coordsize="0,806" path="m4602,-128l4602,-935e" filled="f" stroked="t" strokeweight=".959677pt" strokecolor="#000000">
              <v:path arrowok="t"/>
            </v:shape>
          </v:group>
          <w10:wrap type="none"/>
        </w:pict>
      </w:r>
      <w:r>
        <w:rPr/>
        <w:pict>
          <v:group style="position:absolute;margin-left:444.330658pt;margin-top:-46.965759pt;width:.1pt;height:38.632659pt;mso-position-horizontal-relative:page;mso-position-vertical-relative:paragraph;z-index:-5099" coordorigin="8887,-939" coordsize="2,773">
            <v:shape style="position:absolute;left:8887;top:-939;width:2;height:773" coordorigin="8887,-939" coordsize="0,773" path="m8887,-167l8887,-939e" filled="f" stroked="t" strokeweight=".719758pt" strokecolor="#000000">
              <v:path arrowok="t"/>
            </v:shape>
          </v:group>
          <w10:wrap type="none"/>
        </w:pict>
      </w:r>
      <w:r>
        <w:rPr/>
        <w:pict>
          <v:group style="position:absolute;margin-left:567.529236pt;margin-top:-47.685623pt;width:.1pt;height:38.632659pt;mso-position-horizontal-relative:page;mso-position-vertical-relative:paragraph;z-index:-5090" coordorigin="11351,-954" coordsize="2,773">
            <v:shape style="position:absolute;left:11351;top:-954;width:2;height:773" coordorigin="11351,-954" coordsize="0,773" path="m11351,-181l11351,-954e" filled="f" stroked="t" strokeweight="1.199597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6"/>
          <w:szCs w:val="16"/>
          <w:color w:val="212121"/>
          <w:w w:val="103"/>
        </w:rPr>
        <w:t>Pleuro</w:t>
      </w:r>
      <w:r>
        <w:rPr>
          <w:rFonts w:ascii="Arial" w:hAnsi="Arial" w:cs="Arial" w:eastAsia="Arial"/>
          <w:sz w:val="16"/>
          <w:szCs w:val="16"/>
          <w:color w:val="212121"/>
          <w:spacing w:val="8"/>
          <w:w w:val="103"/>
        </w:rPr>
        <w:t>t</w:t>
      </w:r>
      <w:r>
        <w:rPr>
          <w:rFonts w:ascii="Arial" w:hAnsi="Arial" w:cs="Arial" w:eastAsia="Arial"/>
          <w:sz w:val="16"/>
          <w:szCs w:val="16"/>
          <w:color w:val="3B3B3B"/>
          <w:spacing w:val="0"/>
          <w:w w:val="94"/>
        </w:rPr>
        <w:t>e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</w:rPr>
      </w:r>
    </w:p>
    <w:p>
      <w:pPr>
        <w:spacing w:before="41" w:after="0" w:line="240" w:lineRule="auto"/>
        <w:ind w:right="-20"/>
        <w:jc w:val="left"/>
        <w:tabs>
          <w:tab w:pos="4280" w:val="left"/>
        </w:tabs>
        <w:rPr>
          <w:rFonts w:ascii="Arial" w:hAnsi="Arial" w:cs="Arial" w:eastAsia="Arial"/>
          <w:sz w:val="18"/>
          <w:szCs w:val="18"/>
        </w:rPr>
      </w:pPr>
      <w:rPr/>
      <w:r>
        <w:rPr/>
        <w:br w:type="column"/>
      </w:r>
      <w:r>
        <w:rPr>
          <w:rFonts w:ascii="Arial" w:hAnsi="Arial" w:cs="Arial" w:eastAsia="Arial"/>
          <w:sz w:val="19"/>
          <w:szCs w:val="19"/>
          <w:color w:val="212121"/>
          <w:spacing w:val="0"/>
          <w:w w:val="100"/>
        </w:rPr>
        <w:t>«</w:t>
      </w:r>
      <w:r>
        <w:rPr>
          <w:rFonts w:ascii="Arial" w:hAnsi="Arial" w:cs="Arial" w:eastAsia="Arial"/>
          <w:sz w:val="19"/>
          <w:szCs w:val="19"/>
          <w:color w:val="212121"/>
          <w:spacing w:val="-2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212121"/>
          <w:spacing w:val="0"/>
          <w:w w:val="106"/>
        </w:rPr>
        <w:t>CAIZDIOLU,</w:t>
      </w:r>
      <w:r>
        <w:rPr>
          <w:rFonts w:ascii="Arial" w:hAnsi="Arial" w:cs="Arial" w:eastAsia="Arial"/>
          <w:sz w:val="18"/>
          <w:szCs w:val="18"/>
          <w:color w:val="212121"/>
          <w:spacing w:val="0"/>
          <w:w w:val="106"/>
        </w:rPr>
        <w:t> </w:t>
      </w:r>
      <w:r>
        <w:rPr>
          <w:rFonts w:ascii="Arial" w:hAnsi="Arial" w:cs="Arial" w:eastAsia="Arial"/>
          <w:sz w:val="18"/>
          <w:szCs w:val="18"/>
          <w:color w:val="0C0C0C"/>
          <w:spacing w:val="0"/>
          <w:w w:val="100"/>
        </w:rPr>
        <w:t>FERLAGI-IJU,</w:t>
      </w:r>
      <w:r>
        <w:rPr>
          <w:rFonts w:ascii="Arial" w:hAnsi="Arial" w:cs="Arial" w:eastAsia="Arial"/>
          <w:sz w:val="18"/>
          <w:szCs w:val="18"/>
          <w:color w:val="0C0C0C"/>
          <w:spacing w:val="0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C0C0C"/>
          <w:spacing w:val="12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212121"/>
          <w:spacing w:val="0"/>
          <w:w w:val="107"/>
        </w:rPr>
        <w:t>OlZIGl-lJOL,\,</w:t>
      </w:r>
      <w:r>
        <w:rPr>
          <w:rFonts w:ascii="Arial" w:hAnsi="Arial" w:cs="Arial" w:eastAsia="Arial"/>
          <w:sz w:val="18"/>
          <w:szCs w:val="18"/>
          <w:color w:val="212121"/>
          <w:spacing w:val="-31"/>
          <w:w w:val="107"/>
        </w:rPr>
        <w:t> </w:t>
      </w:r>
      <w:r>
        <w:rPr>
          <w:rFonts w:ascii="Arial" w:hAnsi="Arial" w:cs="Arial" w:eastAsia="Arial"/>
          <w:sz w:val="18"/>
          <w:szCs w:val="18"/>
          <w:color w:val="212121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212121"/>
          <w:spacing w:val="0"/>
          <w:w w:val="107"/>
          <w:position w:val="1"/>
        </w:rPr>
        <w:t>PIUROTU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500"/>
          <w:cols w:num="3" w:equalWidth="0">
            <w:col w:w="2824" w:space="287"/>
            <w:col w:w="614" w:space="537"/>
            <w:col w:w="6718"/>
          </w:cols>
        </w:sectPr>
      </w:pPr>
      <w:rPr/>
    </w:p>
    <w:p>
      <w:pPr>
        <w:spacing w:before="1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192" w:lineRule="exact"/>
        <w:ind w:left="1240" w:right="-66"/>
        <w:jc w:val="left"/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0"/>
          <w:w w:val="100"/>
          <w:i/>
          <w:position w:val="-1"/>
        </w:rPr>
        <w:t>Pleurot</w:t>
      </w:r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3"/>
          <w:w w:val="100"/>
          <w:i/>
          <w:position w:val="-1"/>
        </w:rPr>
        <w:t>u</w:t>
      </w:r>
      <w:r>
        <w:rPr>
          <w:rFonts w:ascii="Times New Roman" w:hAnsi="Times New Roman" w:cs="Times New Roman" w:eastAsia="Times New Roman"/>
          <w:sz w:val="17"/>
          <w:szCs w:val="17"/>
          <w:color w:val="3B3B3B"/>
          <w:spacing w:val="0"/>
          <w:w w:val="100"/>
          <w:i/>
          <w:position w:val="-1"/>
        </w:rPr>
        <w:t>s</w:t>
      </w:r>
      <w:r>
        <w:rPr>
          <w:rFonts w:ascii="Times New Roman" w:hAnsi="Times New Roman" w:cs="Times New Roman" w:eastAsia="Times New Roman"/>
          <w:sz w:val="17"/>
          <w:szCs w:val="17"/>
          <w:color w:val="3B3B3B"/>
          <w:spacing w:val="3"/>
          <w:w w:val="100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212121"/>
          <w:spacing w:val="0"/>
          <w:w w:val="100"/>
          <w:i/>
          <w:position w:val="-1"/>
        </w:rPr>
        <w:t>eryngii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28" w:after="0" w:line="240" w:lineRule="auto"/>
        <w:ind w:left="88" w:right="6265"/>
        <w:jc w:val="center"/>
        <w:rPr>
          <w:rFonts w:ascii="Arial" w:hAnsi="Arial" w:cs="Arial" w:eastAsia="Arial"/>
          <w:sz w:val="16"/>
          <w:szCs w:val="16"/>
        </w:rPr>
      </w:pPr>
      <w:rPr/>
      <w:r>
        <w:rPr/>
        <w:br w:type="column"/>
      </w:r>
      <w:r>
        <w:rPr>
          <w:rFonts w:ascii="Arial" w:hAnsi="Arial" w:cs="Arial" w:eastAsia="Arial"/>
          <w:sz w:val="16"/>
          <w:szCs w:val="16"/>
          <w:color w:val="212121"/>
          <w:spacing w:val="0"/>
          <w:w w:val="100"/>
        </w:rPr>
        <w:t>corne</w:t>
      </w:r>
      <w:r>
        <w:rPr>
          <w:rFonts w:ascii="Arial" w:hAnsi="Arial" w:cs="Arial" w:eastAsia="Arial"/>
          <w:sz w:val="16"/>
          <w:szCs w:val="16"/>
          <w:color w:val="212121"/>
          <w:spacing w:val="30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212121"/>
          <w:spacing w:val="0"/>
          <w:w w:val="105"/>
        </w:rPr>
        <w:t>d'abondance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</w:rPr>
      </w:r>
    </w:p>
    <w:p>
      <w:pPr>
        <w:spacing w:before="41" w:after="0" w:line="240" w:lineRule="auto"/>
        <w:ind w:left="-32" w:right="6295"/>
        <w:jc w:val="center"/>
        <w:rPr>
          <w:rFonts w:ascii="Arial" w:hAnsi="Arial" w:cs="Arial" w:eastAsia="Arial"/>
          <w:sz w:val="16"/>
          <w:szCs w:val="16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67.669342pt;margin-top:-10.621696pt;width:293.054573pt;height:54.353557pt;mso-position-horizontal-relative:page;mso-position-vertical-relative:paragraph;z-index:-5084" type="#_x0000_t202" filled="f" stroked="f">
            <v:textbox inset="0,0,0,0">
              <w:txbxContent>
                <w:tbl>
                  <w:tblPr>
                    <w:tblW w:w="0" w:type="auto"/>
                    <w:tblLook w:val="01E0"/>
                    <w:tblLayout w:type="fixed"/>
                    <w:tblCellMar>
                      <w:left w:w="0" w:type="dxa"/>
                      <w:right w:w="0" w:type="dxa"/>
                      <w:bottom w:w="0" w:type="dxa"/>
                      <w:top w:w="0" w:type="dxa"/>
                    </w:tblCellMar>
                    <w:jc w:val="left"/>
                  </w:tblPr>
                  <w:tblGrid/>
                  <w:tr>
                    <w:trPr>
                      <w:trHeight w:val="290" w:hRule="exact"/>
                    </w:trPr>
                    <w:tc>
                      <w:tcPr>
                        <w:tcW w:w="2089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53" w:after="0" w:line="240" w:lineRule="auto"/>
                          <w:ind w:left="69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212121"/>
                            <w:spacing w:val="0"/>
                            <w:w w:val="100"/>
                          </w:rPr>
                          <w:t>CARDIOLU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146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29" w:after="0" w:line="240" w:lineRule="auto"/>
                          <w:ind w:left="694" w:right="689"/>
                          <w:jc w:val="center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212121"/>
                            <w:spacing w:val="0"/>
                            <w:w w:val="101"/>
                          </w:rPr>
                          <w:t>Pleurote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26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25" w:after="0" w:line="240" w:lineRule="auto"/>
                          <w:ind w:left="757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C0C0C"/>
                            <w:spacing w:val="0"/>
                            <w:w w:val="100"/>
                          </w:rPr>
                          <w:t>(plusieurs)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52" w:hRule="exact"/>
                    </w:trPr>
                    <w:tc>
                      <w:tcPr>
                        <w:tcW w:w="2089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27" w:after="0" w:line="224" w:lineRule="exact"/>
                          <w:ind w:left="40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212121"/>
                            <w:spacing w:val="0"/>
                            <w:w w:val="100"/>
                            <w:position w:val="-1"/>
                          </w:rPr>
                          <w:t>FERLAGHJU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2146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15" w:lineRule="exact"/>
                          <w:ind w:left="700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212121"/>
                            <w:spacing w:val="0"/>
                            <w:w w:val="102"/>
                          </w:rPr>
                          <w:t>Pleurote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26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15" w:lineRule="exact"/>
                          <w:ind w:left="733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C0C0C"/>
                            <w:spacing w:val="0"/>
                            <w:w w:val="100"/>
                          </w:rPr>
                          <w:t>(plusieurs)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50" w:hRule="exact"/>
                    </w:trPr>
                    <w:tc>
                      <w:tcPr>
                        <w:tcW w:w="2089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30" w:after="0" w:line="219" w:lineRule="exact"/>
                          <w:ind w:left="40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212121"/>
                            <w:spacing w:val="0"/>
                            <w:w w:val="100"/>
                            <w:position w:val="-1"/>
                          </w:rPr>
                          <w:t>ORIGHJOLA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2146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17" w:lineRule="exact"/>
                          <w:ind w:left="705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212121"/>
                            <w:spacing w:val="0"/>
                            <w:w w:val="101"/>
                          </w:rPr>
                          <w:t>Picurotc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26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03" w:lineRule="exact"/>
                          <w:ind w:left="738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C0C0C"/>
                            <w:spacing w:val="0"/>
                            <w:w w:val="100"/>
                          </w:rPr>
                          <w:t>(plusieurs)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96" w:hRule="exact"/>
                    </w:trPr>
                    <w:tc>
                      <w:tcPr>
                        <w:tcW w:w="2089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6" w:after="0" w:line="240" w:lineRule="auto"/>
                          <w:ind w:left="59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C0C0C"/>
                            <w:spacing w:val="0"/>
                            <w:w w:val="100"/>
                          </w:rPr>
                          <w:t>PITRACHJOLA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146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07" w:lineRule="exact"/>
                          <w:ind w:left="699" w:right="678"/>
                          <w:jc w:val="center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212121"/>
                            <w:spacing w:val="0"/>
                            <w:w w:val="102"/>
                          </w:rPr>
                          <w:t>Pleurote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26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198" w:lineRule="exact"/>
                          <w:ind w:left="757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C0C0C"/>
                            <w:spacing w:val="0"/>
                            <w:w w:val="100"/>
                          </w:rPr>
                          <w:t>(plusieurs)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</w:tbl>
                <w:p>
                  <w:pPr>
                    <w:spacing w:before="0" w:after="0" w:line="240" w:lineRule="auto"/>
                    <w:jc w:val="left"/>
                  </w:pPr>
                  <w:rPr/>
                </w:p>
              </w:txbxContent>
            </v:textbox>
          </v:shape>
        </w:pict>
      </w:r>
      <w:r>
        <w:rPr>
          <w:rFonts w:ascii="Arial" w:hAnsi="Arial" w:cs="Arial" w:eastAsia="Arial"/>
          <w:sz w:val="16"/>
          <w:szCs w:val="16"/>
          <w:color w:val="212121"/>
          <w:spacing w:val="0"/>
          <w:w w:val="100"/>
        </w:rPr>
        <w:t>PleurQte</w:t>
      </w:r>
      <w:r>
        <w:rPr>
          <w:rFonts w:ascii="Arial" w:hAnsi="Arial" w:cs="Arial" w:eastAsia="Arial"/>
          <w:sz w:val="16"/>
          <w:szCs w:val="16"/>
          <w:color w:val="212121"/>
          <w:spacing w:val="-17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0C0C0C"/>
          <w:spacing w:val="0"/>
          <w:w w:val="100"/>
        </w:rPr>
        <w:t>du</w:t>
      </w:r>
      <w:r>
        <w:rPr>
          <w:rFonts w:ascii="Arial" w:hAnsi="Arial" w:cs="Arial" w:eastAsia="Arial"/>
          <w:sz w:val="16"/>
          <w:szCs w:val="16"/>
          <w:color w:val="0C0C0C"/>
          <w:spacing w:val="5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212121"/>
          <w:spacing w:val="0"/>
          <w:w w:val="105"/>
        </w:rPr>
        <w:t>panicaut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</w:rPr>
      </w:r>
    </w:p>
    <w:p>
      <w:pPr>
        <w:jc w:val="center"/>
        <w:spacing w:after="0"/>
        <w:sectPr>
          <w:type w:val="continuous"/>
          <w:pgSz w:w="11900" w:h="16840"/>
          <w:pgMar w:top="1000" w:bottom="0" w:left="420" w:right="500"/>
          <w:cols w:num="2" w:equalWidth="0">
            <w:col w:w="2431" w:space="681"/>
            <w:col w:w="7868"/>
          </w:cols>
        </w:sectPr>
      </w:pPr>
      <w:rPr/>
    </w:p>
    <w:p>
      <w:pPr>
        <w:spacing w:before="1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500"/>
        </w:sectPr>
      </w:pPr>
      <w:rPr/>
    </w:p>
    <w:p>
      <w:pPr>
        <w:spacing w:before="30" w:after="0" w:line="240" w:lineRule="auto"/>
        <w:ind w:right="-20"/>
        <w:jc w:val="righ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/>
        <w:pict>
          <v:group style="position:absolute;margin-left:28.070564pt;margin-top:14.15606pt;width:203.211693pt;height:159.569538pt;mso-position-horizontal-relative:page;mso-position-vertical-relative:paragraph;z-index:-5101" coordorigin="561,283" coordsize="4064,3191">
            <v:group style="position:absolute;left:588;top:350;width:2;height:3115" coordorigin="588,350" coordsize="2,3115">
              <v:shape style="position:absolute;left:588;top:350;width:2;height:3115" coordorigin="588,350" coordsize="0,3115" path="m588,3465l588,350e" filled="f" stroked="t" strokeweight=".959677pt" strokecolor="#000000">
                <v:path arrowok="t"/>
              </v:shape>
            </v:group>
            <v:group style="position:absolute;left:4542;top:293;width:2;height:3105" coordorigin="4542,293" coordsize="2,3105">
              <v:shape style="position:absolute;left:4542;top:293;width:2;height:3105" coordorigin="4542,293" coordsize="0,3105" path="m4542,3398l4542,293e" filled="f" stroked="t" strokeweight=".959677pt" strokecolor="#000000">
                <v:path arrowok="t"/>
              </v:shape>
            </v:group>
            <v:group style="position:absolute;left:571;top:3407;width:4045;height:2" coordorigin="571,3407" coordsize="4045,2">
              <v:shape style="position:absolute;left:571;top:3407;width:4045;height:2" coordorigin="571,3407" coordsize="4045,0" path="m571,3407l4616,3407e" filled="f" stroked="t" strokeweight=".959677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23"/>
          <w:szCs w:val="23"/>
          <w:color w:val="212121"/>
          <w:spacing w:val="0"/>
          <w:w w:val="5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2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237" w:right="-20"/>
        <w:jc w:val="left"/>
        <w:tabs>
          <w:tab w:pos="90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3.2.6.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11"/>
          <w:position w:val="1"/>
        </w:rPr>
        <w:t>LENTINUS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0" w:after="0" w:line="221" w:lineRule="exact"/>
        <w:ind w:left="237" w:right="-20"/>
        <w:jc w:val="left"/>
        <w:tabs>
          <w:tab w:pos="90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3.2.7.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9"/>
          <w:position w:val="1"/>
        </w:rPr>
        <w:t>l'ANUS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0" w:after="0" w:line="226" w:lineRule="exact"/>
        <w:ind w:left="242" w:right="-20"/>
        <w:jc w:val="left"/>
        <w:tabs>
          <w:tab w:pos="90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3.2.1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-2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7"/>
          <w:position w:val="2"/>
        </w:rPr>
        <w:t>I'ANE.LLUS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26" w:after="0" w:line="240" w:lineRule="auto"/>
        <w:ind w:left="276" w:right="-20"/>
        <w:jc w:val="left"/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8"/>
          <w:szCs w:val="18"/>
          <w:color w:val="0C0C0C"/>
          <w:spacing w:val="0"/>
          <w:w w:val="104"/>
        </w:rPr>
        <w:t>1.</w:t>
      </w:r>
      <w:r>
        <w:rPr>
          <w:rFonts w:ascii="Times New Roman" w:hAnsi="Times New Roman" w:cs="Times New Roman" w:eastAsia="Times New Roman"/>
          <w:sz w:val="18"/>
          <w:szCs w:val="18"/>
          <w:color w:val="000000"/>
          <w:spacing w:val="0"/>
          <w:w w:val="100"/>
        </w:rPr>
      </w:r>
    </w:p>
    <w:p>
      <w:pPr>
        <w:spacing w:before="0" w:after="0" w:line="223" w:lineRule="exact"/>
        <w:ind w:left="257" w:right="-20"/>
        <w:jc w:val="left"/>
        <w:tabs>
          <w:tab w:pos="90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3.2.1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-2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13"/>
          <w:position w:val="2"/>
        </w:rPr>
        <w:t>LENTINELLUS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15" w:after="0" w:line="240" w:lineRule="auto"/>
        <w:ind w:left="257" w:right="-20"/>
        <w:jc w:val="left"/>
        <w:rPr>
          <w:rFonts w:ascii="Courier New" w:hAnsi="Courier New" w:cs="Courier New" w:eastAsia="Courier New"/>
          <w:sz w:val="22"/>
          <w:szCs w:val="22"/>
        </w:rPr>
      </w:pPr>
      <w:rPr/>
      <w:r>
        <w:rPr>
          <w:rFonts w:ascii="Courier New" w:hAnsi="Courier New" w:cs="Courier New" w:eastAsia="Courier New"/>
          <w:sz w:val="22"/>
          <w:szCs w:val="22"/>
          <w:color w:val="0C0C0C"/>
          <w:spacing w:val="0"/>
          <w:w w:val="66"/>
        </w:rPr>
        <w:t>2.</w:t>
      </w:r>
      <w:r>
        <w:rPr>
          <w:rFonts w:ascii="Courier New" w:hAnsi="Courier New" w:cs="Courier New" w:eastAsia="Courier New"/>
          <w:sz w:val="22"/>
          <w:szCs w:val="22"/>
          <w:color w:val="000000"/>
          <w:spacing w:val="0"/>
          <w:w w:val="100"/>
        </w:rPr>
      </w:r>
    </w:p>
    <w:p>
      <w:pPr>
        <w:spacing w:before="18" w:after="0" w:line="260" w:lineRule="exact"/>
        <w:jc w:val="left"/>
        <w:rPr>
          <w:sz w:val="26"/>
          <w:szCs w:val="26"/>
        </w:rPr>
      </w:pPr>
      <w:rPr/>
      <w:r>
        <w:rPr/>
        <w:br w:type="column"/>
      </w:r>
      <w:r>
        <w:rPr>
          <w:sz w:val="26"/>
          <w:szCs w:val="26"/>
        </w:rPr>
      </w:r>
    </w:p>
    <w:p>
      <w:pPr>
        <w:spacing w:before="0" w:after="0" w:line="240" w:lineRule="auto"/>
        <w:ind w:right="-67"/>
        <w:jc w:val="left"/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0C0C0C"/>
          <w:spacing w:val="0"/>
          <w:w w:val="111"/>
        </w:rPr>
        <w:t>PITI\AGIIJOLA</w:t>
      </w:r>
      <w:r>
        <w:rPr>
          <w:rFonts w:ascii="Arial" w:hAnsi="Arial" w:cs="Arial" w:eastAsia="Arial"/>
          <w:sz w:val="18"/>
          <w:szCs w:val="18"/>
          <w:color w:val="0C0C0C"/>
          <w:spacing w:val="17"/>
          <w:w w:val="111"/>
        </w:rPr>
        <w:t> </w:t>
      </w:r>
      <w:r>
        <w:rPr>
          <w:rFonts w:ascii="Arial" w:hAnsi="Arial" w:cs="Arial" w:eastAsia="Arial"/>
          <w:sz w:val="18"/>
          <w:szCs w:val="18"/>
          <w:color w:val="0C0C0C"/>
          <w:spacing w:val="0"/>
          <w:w w:val="75"/>
        </w:rPr>
        <w:t>))</w:t>
      </w:r>
      <w:r>
        <w:rPr>
          <w:rFonts w:ascii="Arial" w:hAnsi="Arial" w:cs="Arial" w:eastAsia="Arial"/>
          <w:sz w:val="18"/>
          <w:szCs w:val="18"/>
          <w:color w:val="0C0C0C"/>
          <w:spacing w:val="29"/>
          <w:w w:val="75"/>
        </w:rPr>
        <w:t> </w:t>
      </w:r>
      <w:r>
        <w:rPr>
          <w:rFonts w:ascii="Arial" w:hAnsi="Arial" w:cs="Arial" w:eastAsia="Arial"/>
          <w:sz w:val="16"/>
          <w:szCs w:val="16"/>
          <w:color w:val="0C0C0C"/>
          <w:spacing w:val="0"/>
          <w:w w:val="114"/>
        </w:rPr>
        <w:t>(Pleurote)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</w:rPr>
      </w:r>
    </w:p>
    <w:p>
      <w:pPr>
        <w:spacing w:before="57" w:after="0" w:line="685" w:lineRule="exact"/>
        <w:ind w:left="10" w:right="-20"/>
        <w:jc w:val="left"/>
        <w:rPr>
          <w:rFonts w:ascii="Arial" w:hAnsi="Arial" w:cs="Arial" w:eastAsia="Arial"/>
          <w:sz w:val="18"/>
          <w:szCs w:val="18"/>
        </w:rPr>
      </w:pPr>
      <w:rPr/>
      <w:r>
        <w:rPr/>
        <w:br w:type="column"/>
      </w:r>
      <w:r>
        <w:rPr>
          <w:rFonts w:ascii="Arial" w:hAnsi="Arial" w:cs="Arial" w:eastAsia="Arial"/>
          <w:sz w:val="62"/>
          <w:szCs w:val="62"/>
          <w:color w:val="0C0C0C"/>
          <w:spacing w:val="33"/>
          <w:w w:val="53"/>
          <w:position w:val="-3"/>
        </w:rPr>
        <w:t>l</w:t>
      </w:r>
      <w:r>
        <w:rPr>
          <w:rFonts w:ascii="Arial" w:hAnsi="Arial" w:cs="Arial" w:eastAsia="Arial"/>
          <w:sz w:val="18"/>
          <w:szCs w:val="18"/>
          <w:color w:val="0C0C0C"/>
          <w:spacing w:val="0"/>
          <w:w w:val="111"/>
          <w:position w:val="-3"/>
        </w:rPr>
        <w:t>LENTINU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  <w:position w:val="0"/>
        </w:rPr>
      </w:r>
    </w:p>
    <w:p>
      <w:pPr>
        <w:spacing w:before="0" w:after="0" w:line="156" w:lineRule="exact"/>
        <w:ind w:left="19" w:right="-20"/>
        <w:jc w:val="left"/>
        <w:rPr>
          <w:rFonts w:ascii="Arial" w:hAnsi="Arial" w:cs="Arial" w:eastAsia="Arial"/>
          <w:sz w:val="18"/>
          <w:szCs w:val="18"/>
        </w:rPr>
      </w:pPr>
      <w:rPr/>
      <w:r>
        <w:rPr/>
        <w:pict>
          <v:group style="position:absolute;margin-left:564.650208pt;margin-top:-26.513126pt;width:.1pt;height:146.372186pt;mso-position-horizontal-relative:page;mso-position-vertical-relative:paragraph;z-index:-5089" coordorigin="11293,-530" coordsize="2,2927">
            <v:shape style="position:absolute;left:11293;top:-530;width:2;height:2927" coordorigin="11293,-530" coordsize="0,2927" path="m11293,2397l11293,-530e" filled="f" stroked="t" strokeweight=".959677pt" strokecolor="#000000">
              <v:path arrowok="t"/>
            </v:shape>
          </v:group>
          <w10:wrap type="none"/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40.252014pt;margin-top:2.991977pt;width:.78689pt;height:18.5pt;mso-position-horizontal-relative:page;mso-position-vertical-relative:paragraph;z-index:-5083" type="#_x0000_t202" filled="f" stroked="f">
            <v:textbox inset="0,0,0,0">
              <w:txbxContent>
                <w:p>
                  <w:pPr>
                    <w:spacing w:before="0" w:after="0" w:line="370" w:lineRule="exact"/>
                    <w:ind w:right="-95"/>
                    <w:jc w:val="left"/>
                    <w:rPr>
                      <w:rFonts w:ascii="Times New Roman" w:hAnsi="Times New Roman" w:cs="Times New Roman" w:eastAsia="Times New Roman"/>
                      <w:sz w:val="37"/>
                      <w:szCs w:val="37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37"/>
                      <w:szCs w:val="37"/>
                      <w:color w:val="212121"/>
                      <w:spacing w:val="-73"/>
                      <w:w w:val="53"/>
                    </w:rPr>
                    <w:t>t</w:t>
                  </w:r>
                  <w:r>
                    <w:rPr>
                      <w:rFonts w:ascii="Times New Roman" w:hAnsi="Times New Roman" w:cs="Times New Roman" w:eastAsia="Times New Roman"/>
                      <w:sz w:val="37"/>
                      <w:szCs w:val="37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17"/>
          <w:szCs w:val="17"/>
          <w:color w:val="0C0C0C"/>
          <w:spacing w:val="0"/>
          <w:w w:val="53"/>
          <w:position w:val="1"/>
        </w:rPr>
        <w:t>1</w:t>
      </w:r>
      <w:r>
        <w:rPr>
          <w:rFonts w:ascii="Arial" w:hAnsi="Arial" w:cs="Arial" w:eastAsia="Arial"/>
          <w:sz w:val="17"/>
          <w:szCs w:val="17"/>
          <w:color w:val="0C0C0C"/>
          <w:spacing w:val="0"/>
          <w:w w:val="53"/>
          <w:position w:val="1"/>
        </w:rPr>
        <w:t> </w:t>
      </w:r>
      <w:r>
        <w:rPr>
          <w:rFonts w:ascii="Arial" w:hAnsi="Arial" w:cs="Arial" w:eastAsia="Arial"/>
          <w:sz w:val="17"/>
          <w:szCs w:val="17"/>
          <w:color w:val="0C0C0C"/>
          <w:spacing w:val="17"/>
          <w:w w:val="53"/>
          <w:position w:val="1"/>
        </w:rPr>
        <w:t> </w:t>
      </w:r>
      <w:r>
        <w:rPr>
          <w:rFonts w:ascii="Arial" w:hAnsi="Arial" w:cs="Arial" w:eastAsia="Arial"/>
          <w:sz w:val="18"/>
          <w:szCs w:val="18"/>
          <w:color w:val="212121"/>
          <w:spacing w:val="0"/>
          <w:w w:val="100"/>
          <w:position w:val="1"/>
        </w:rPr>
        <w:t>f&gt;t\NU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  <w:position w:val="0"/>
        </w:rPr>
      </w:r>
    </w:p>
    <w:p>
      <w:pPr>
        <w:spacing w:before="33" w:after="0" w:line="240" w:lineRule="auto"/>
        <w:ind w:left="125" w:right="-20"/>
        <w:jc w:val="left"/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0C0C0C"/>
          <w:spacing w:val="0"/>
          <w:w w:val="109"/>
        </w:rPr>
        <w:t>PANELLU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1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525252"/>
          <w:w w:val="16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525252"/>
          <w:spacing w:val="-2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LENTINELLU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9" w:right="-20"/>
        <w:jc w:val="left"/>
        <w:rPr>
          <w:rFonts w:ascii="Arial" w:hAnsi="Arial" w:cs="Arial" w:eastAsia="Arial"/>
          <w:sz w:val="10"/>
          <w:szCs w:val="10"/>
        </w:rPr>
      </w:pPr>
      <w:rPr/>
      <w:r>
        <w:rPr>
          <w:rFonts w:ascii="Arial" w:hAnsi="Arial" w:cs="Arial" w:eastAsia="Arial"/>
          <w:sz w:val="10"/>
          <w:szCs w:val="10"/>
          <w:color w:val="525252"/>
          <w:spacing w:val="0"/>
          <w:w w:val="144"/>
        </w:rPr>
        <w:t>j</w:t>
      </w:r>
      <w:r>
        <w:rPr>
          <w:rFonts w:ascii="Arial" w:hAnsi="Arial" w:cs="Arial" w:eastAsia="Arial"/>
          <w:sz w:val="10"/>
          <w:szCs w:val="10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13" w:lineRule="exact"/>
        <w:ind w:left="29" w:right="-20"/>
        <w:jc w:val="left"/>
        <w:rPr>
          <w:rFonts w:ascii="Times New Roman" w:hAnsi="Times New Roman" w:cs="Times New Roman" w:eastAsia="Times New Roman"/>
          <w:sz w:val="30"/>
          <w:szCs w:val="30"/>
        </w:rPr>
      </w:pPr>
      <w:rPr/>
      <w:r>
        <w:rPr>
          <w:rFonts w:ascii="Times New Roman" w:hAnsi="Times New Roman" w:cs="Times New Roman" w:eastAsia="Times New Roman"/>
          <w:sz w:val="30"/>
          <w:szCs w:val="30"/>
          <w:color w:val="3B3B3B"/>
          <w:spacing w:val="0"/>
          <w:w w:val="53"/>
          <w:i/>
          <w:position w:val="-3"/>
        </w:rPr>
        <w:t>!</w:t>
      </w:r>
      <w:r>
        <w:rPr>
          <w:rFonts w:ascii="Times New Roman" w:hAnsi="Times New Roman" w:cs="Times New Roman" w:eastAsia="Times New Roman"/>
          <w:sz w:val="30"/>
          <w:szCs w:val="30"/>
          <w:color w:val="000000"/>
          <w:spacing w:val="0"/>
          <w:w w:val="100"/>
          <w:position w:val="0"/>
        </w:rPr>
      </w:r>
    </w:p>
    <w:p>
      <w:pPr>
        <w:spacing w:before="0" w:after="0" w:line="75" w:lineRule="exact"/>
        <w:ind w:left="38" w:right="-20"/>
        <w:jc w:val="left"/>
        <w:rPr>
          <w:rFonts w:ascii="Arial" w:hAnsi="Arial" w:cs="Arial" w:eastAsia="Arial"/>
          <w:sz w:val="13"/>
          <w:szCs w:val="13"/>
        </w:rPr>
      </w:pPr>
      <w:rPr/>
      <w:r>
        <w:rPr>
          <w:rFonts w:ascii="Arial" w:hAnsi="Arial" w:cs="Arial" w:eastAsia="Arial"/>
          <w:sz w:val="13"/>
          <w:szCs w:val="13"/>
          <w:color w:val="7C7C7C"/>
          <w:spacing w:val="0"/>
          <w:w w:val="126"/>
          <w:position w:val="-1"/>
        </w:rPr>
        <w:t>i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500"/>
          <w:cols w:num="3" w:equalWidth="0">
            <w:col w:w="2797" w:space="1399"/>
            <w:col w:w="2349" w:space="1826"/>
            <w:col w:w="2609"/>
          </w:cols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61" w:right="-68"/>
        <w:jc w:val="left"/>
        <w:rPr>
          <w:rFonts w:ascii="Times New Roman" w:hAnsi="Times New Roman" w:cs="Times New Roman" w:eastAsia="Times New Roman"/>
          <w:sz w:val="11"/>
          <w:szCs w:val="1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83"/>
          <w:i/>
        </w:rPr>
        <w:t>J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-7"/>
          <w:w w:val="83"/>
          <w:i/>
        </w:rPr>
        <w:t> </w:t>
      </w:r>
      <w:r>
        <w:rPr>
          <w:rFonts w:ascii="Times New Roman" w:hAnsi="Times New Roman" w:cs="Times New Roman" w:eastAsia="Times New Roman"/>
          <w:sz w:val="11"/>
          <w:szCs w:val="11"/>
          <w:color w:val="0C0C0C"/>
          <w:spacing w:val="3"/>
          <w:w w:val="251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6"/>
          <w:w w:val="127"/>
        </w:rPr>
        <w:t>"</w:t>
      </w:r>
      <w:r>
        <w:rPr>
          <w:rFonts w:ascii="Times New Roman" w:hAnsi="Times New Roman" w:cs="Times New Roman" w:eastAsia="Times New Roman"/>
          <w:sz w:val="11"/>
          <w:szCs w:val="11"/>
          <w:color w:val="0C0C0C"/>
          <w:spacing w:val="0"/>
          <w:w w:val="251"/>
        </w:rPr>
        <w:t>.</w:t>
      </w:r>
      <w:r>
        <w:rPr>
          <w:rFonts w:ascii="Times New Roman" w:hAnsi="Times New Roman" w:cs="Times New Roman" w:eastAsia="Times New Roman"/>
          <w:sz w:val="11"/>
          <w:szCs w:val="11"/>
          <w:color w:val="000000"/>
          <w:spacing w:val="0"/>
          <w:w w:val="100"/>
        </w:rPr>
      </w:r>
    </w:p>
    <w:p>
      <w:pPr>
        <w:spacing w:before="79" w:after="0" w:line="240" w:lineRule="auto"/>
        <w:ind w:right="-6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color w:val="212121"/>
          <w:spacing w:val="0"/>
          <w:w w:val="114"/>
          <w:i/>
        </w:rPr>
        <w:t>'l"RJCJJOLOMATACEAE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4" w:after="0" w:line="160" w:lineRule="exact"/>
        <w:jc w:val="left"/>
        <w:rPr>
          <w:sz w:val="16"/>
          <w:szCs w:val="16"/>
        </w:rPr>
      </w:pPr>
      <w:rPr/>
      <w:r>
        <w:rPr/>
        <w:br w:type="column"/>
      </w:r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07" w:lineRule="exact"/>
        <w:ind w:right="-7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Arial" w:hAnsi="Arial" w:cs="Arial" w:eastAsia="Arial"/>
          <w:sz w:val="18"/>
          <w:szCs w:val="18"/>
          <w:color w:val="0C0C0C"/>
          <w:spacing w:val="0"/>
          <w:w w:val="100"/>
          <w:position w:val="-10"/>
        </w:rPr>
        <w:t>«</w:t>
      </w:r>
      <w:r>
        <w:rPr>
          <w:rFonts w:ascii="Arial" w:hAnsi="Arial" w:cs="Arial" w:eastAsia="Arial"/>
          <w:sz w:val="18"/>
          <w:szCs w:val="18"/>
          <w:color w:val="0C0C0C"/>
          <w:spacing w:val="5"/>
          <w:w w:val="100"/>
          <w:position w:val="-1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  <w:position w:val="-10"/>
        </w:rPr>
        <w:t>TACCA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-7"/>
          <w:w w:val="100"/>
          <w:position w:val="-10"/>
        </w:rPr>
        <w:t> </w:t>
      </w:r>
      <w:r>
        <w:rPr>
          <w:rFonts w:ascii="Arial" w:hAnsi="Arial" w:cs="Arial" w:eastAsia="Arial"/>
          <w:sz w:val="20"/>
          <w:szCs w:val="20"/>
          <w:color w:val="0C0C0C"/>
          <w:spacing w:val="0"/>
          <w:w w:val="100"/>
          <w:position w:val="-10"/>
        </w:rPr>
        <w:t>»</w:t>
      </w:r>
      <w:r>
        <w:rPr>
          <w:rFonts w:ascii="Arial" w:hAnsi="Arial" w:cs="Arial" w:eastAsia="Arial"/>
          <w:sz w:val="20"/>
          <w:szCs w:val="20"/>
          <w:color w:val="0C0C0C"/>
          <w:spacing w:val="-17"/>
          <w:w w:val="100"/>
          <w:position w:val="-1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212121"/>
          <w:spacing w:val="0"/>
          <w:w w:val="106"/>
          <w:position w:val="-10"/>
        </w:rPr>
        <w:t>-Clitocybe</w:t>
      </w:r>
      <w:r>
        <w:rPr>
          <w:rFonts w:ascii="Times New Roman" w:hAnsi="Times New Roman" w:cs="Times New Roman" w:eastAsia="Times New Roman"/>
          <w:sz w:val="20"/>
          <w:szCs w:val="20"/>
          <w:color w:val="212121"/>
          <w:spacing w:val="44"/>
          <w:w w:val="106"/>
          <w:position w:val="-1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6"/>
          <w:position w:val="-10"/>
        </w:rPr>
        <w:t>gigantea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204" w:lineRule="exact"/>
        <w:ind w:left="1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Arial" w:hAnsi="Arial" w:cs="Arial" w:eastAsia="Arial"/>
          <w:sz w:val="17"/>
          <w:szCs w:val="17"/>
          <w:color w:val="919191"/>
          <w:spacing w:val="0"/>
          <w:w w:val="59"/>
          <w:i/>
        </w:rPr>
        <w:t>i</w:t>
      </w:r>
      <w:r>
        <w:rPr>
          <w:rFonts w:ascii="Arial" w:hAnsi="Arial" w:cs="Arial" w:eastAsia="Arial"/>
          <w:sz w:val="17"/>
          <w:szCs w:val="17"/>
          <w:color w:val="919191"/>
          <w:spacing w:val="0"/>
          <w:w w:val="59"/>
          <w:i/>
        </w:rPr>
        <w:t> </w:t>
      </w:r>
      <w:r>
        <w:rPr>
          <w:rFonts w:ascii="Arial" w:hAnsi="Arial" w:cs="Arial" w:eastAsia="Arial"/>
          <w:sz w:val="17"/>
          <w:szCs w:val="17"/>
          <w:color w:val="919191"/>
          <w:spacing w:val="4"/>
          <w:w w:val="59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212121"/>
          <w:spacing w:val="0"/>
          <w:w w:val="100"/>
        </w:rPr>
        <w:t>TRICOLOMATACF.A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27" w:after="0" w:line="148" w:lineRule="exact"/>
        <w:ind w:left="5" w:right="-20"/>
        <w:jc w:val="lef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919191"/>
          <w:spacing w:val="0"/>
          <w:w w:val="52"/>
          <w:position w:val="-1"/>
        </w:rPr>
        <w:t>1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75" w:lineRule="exact"/>
        <w:ind w:left="14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7C7C7C"/>
          <w:spacing w:val="0"/>
          <w:w w:val="66"/>
          <w:position w:val="-3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116" w:lineRule="exact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Arial" w:hAnsi="Arial" w:cs="Arial" w:eastAsia="Arial"/>
          <w:sz w:val="23"/>
          <w:szCs w:val="23"/>
          <w:color w:val="919191"/>
          <w:spacing w:val="0"/>
          <w:w w:val="69"/>
          <w:position w:val="-6"/>
        </w:rPr>
        <w:t>f</w:t>
      </w:r>
      <w:r>
        <w:rPr>
          <w:rFonts w:ascii="Arial" w:hAnsi="Arial" w:cs="Arial" w:eastAsia="Arial"/>
          <w:sz w:val="23"/>
          <w:szCs w:val="23"/>
          <w:color w:val="919191"/>
          <w:spacing w:val="13"/>
          <w:w w:val="69"/>
          <w:position w:val="-6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212121"/>
          <w:spacing w:val="0"/>
          <w:w w:val="100"/>
          <w:position w:val="-6"/>
        </w:rPr>
        <w:t>CLITOCIBE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500"/>
          <w:cols w:num="4" w:equalWidth="0">
            <w:col w:w="618" w:space="306"/>
            <w:col w:w="2301" w:space="986"/>
            <w:col w:w="2706" w:space="1474"/>
            <w:col w:w="2589"/>
          </w:cols>
        </w:sectPr>
      </w:pPr>
      <w:rPr/>
    </w:p>
    <w:p>
      <w:pPr>
        <w:spacing w:before="0" w:after="0" w:line="194" w:lineRule="exact"/>
        <w:ind w:left="266" w:right="-6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3.3.5.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16"/>
        </w:rPr>
        <w:t>CLITOCYBE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9" w:after="0" w:line="160" w:lineRule="exact"/>
        <w:jc w:val="left"/>
        <w:rPr>
          <w:sz w:val="16"/>
          <w:szCs w:val="16"/>
        </w:rPr>
      </w:pPr>
      <w:rPr/>
      <w:r>
        <w:rPr/>
        <w:br w:type="column"/>
      </w:r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5" w:right="-73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2"/>
        </w:rPr>
        <w:t>TAGHJIA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33" w:after="0" w:line="214" w:lineRule="exact"/>
        <w:ind w:right="-61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7"/>
          <w:position w:val="-1"/>
        </w:rPr>
        <w:t>TAGHJIA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/>
        <w:br w:type="column"/>
      </w:r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212121"/>
          <w:spacing w:val="0"/>
          <w:w w:val="100"/>
        </w:rPr>
        <w:t>Ciitocybc</w:t>
      </w:r>
      <w:r>
        <w:rPr>
          <w:rFonts w:ascii="Times New Roman" w:hAnsi="Times New Roman" w:cs="Times New Roman" w:eastAsia="Times New Roman"/>
          <w:sz w:val="20"/>
          <w:szCs w:val="20"/>
          <w:color w:val="212121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gigantca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29" w:after="0" w:line="240" w:lineRule="auto"/>
        <w:ind w:left="5" w:right="-7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Clitocvbc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2"/>
        </w:rPr>
        <w:t>nébuleux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7" w:after="0" w:line="100" w:lineRule="exact"/>
        <w:jc w:val="left"/>
        <w:rPr>
          <w:sz w:val="10"/>
          <w:szCs w:val="10"/>
        </w:rPr>
      </w:pPr>
      <w:rPr/>
      <w:r>
        <w:rPr/>
        <w:br w:type="column"/>
      </w:r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48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93"/>
        </w:rPr>
        <w:t>Clitocybe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8"/>
          <w:w w:val="93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maxima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24" w:after="0" w:line="240" w:lineRule="auto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525252"/>
          <w:spacing w:val="0"/>
          <w:w w:val="19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525252"/>
          <w:spacing w:val="0"/>
          <w:w w:val="19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color w:val="525252"/>
          <w:spacing w:val="8"/>
          <w:w w:val="19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93"/>
        </w:rPr>
        <w:t>Clitocybe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9"/>
          <w:w w:val="93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nebularis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500"/>
          <w:cols w:num="4" w:equalWidth="0">
            <w:col w:w="2150" w:space="2627"/>
            <w:col w:w="866" w:space="1912"/>
            <w:col w:w="1534" w:space="237"/>
            <w:col w:w="1654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500"/>
        </w:sectPr>
      </w:pPr>
      <w:rPr/>
    </w:p>
    <w:p>
      <w:pPr>
        <w:spacing w:before="2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213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6.870968pt;margin-top:1.495571pt;width:4.918135pt;height:33.5pt;mso-position-horizontal-relative:page;mso-position-vertical-relative:paragraph;z-index:-5082" type="#_x0000_t202" filled="f" stroked="f">
            <v:textbox inset="0,0,0,0">
              <w:txbxContent>
                <w:p>
                  <w:pPr>
                    <w:spacing w:before="0" w:after="0" w:line="670" w:lineRule="exact"/>
                    <w:ind w:right="-140"/>
                    <w:jc w:val="left"/>
                    <w:rPr>
                      <w:rFonts w:ascii="Arial" w:hAnsi="Arial" w:cs="Arial" w:eastAsia="Arial"/>
                      <w:sz w:val="67"/>
                      <w:szCs w:val="67"/>
                    </w:rPr>
                  </w:pPr>
                  <w:rPr/>
                  <w:r>
                    <w:rPr>
                      <w:rFonts w:ascii="Arial" w:hAnsi="Arial" w:cs="Arial" w:eastAsia="Arial"/>
                      <w:sz w:val="67"/>
                      <w:szCs w:val="67"/>
                      <w:color w:val="0C0C0C"/>
                      <w:spacing w:val="0"/>
                      <w:w w:val="53"/>
                      <w:position w:val="-1"/>
                    </w:rPr>
                    <w:t>I</w:t>
                  </w:r>
                  <w:r>
                    <w:rPr>
                      <w:rFonts w:ascii="Arial" w:hAnsi="Arial" w:cs="Arial" w:eastAsia="Arial"/>
                      <w:sz w:val="67"/>
                      <w:szCs w:val="67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30"/>
          <w:szCs w:val="30"/>
          <w:color w:val="0C0C0C"/>
          <w:spacing w:val="0"/>
          <w:w w:val="79"/>
        </w:rPr>
        <w:t>J.J.G.l</w:t>
      </w:r>
      <w:r>
        <w:rPr>
          <w:rFonts w:ascii="Times New Roman" w:hAnsi="Times New Roman" w:cs="Times New Roman" w:eastAsia="Times New Roman"/>
          <w:sz w:val="30"/>
          <w:szCs w:val="30"/>
          <w:color w:val="0C0C0C"/>
          <w:spacing w:val="-1"/>
          <w:w w:val="79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AR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15"/>
        </w:rPr>
        <w:t>IL,LARIA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97" w:lineRule="exact"/>
        <w:ind w:left="218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3.3.7.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22"/>
        </w:rPr>
        <w:t>LEIIS1A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19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192" w:lineRule="exact"/>
        <w:ind w:left="1447" w:right="-66"/>
        <w:jc w:val="left"/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0"/>
          <w:w w:val="100"/>
          <w:i/>
          <w:position w:val="-1"/>
        </w:rPr>
        <w:t>Lepista</w:t>
      </w:r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20"/>
          <w:w w:val="100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0"/>
          <w:w w:val="107"/>
          <w:i/>
          <w:position w:val="-1"/>
        </w:rPr>
        <w:t>nuda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3" w:after="0" w:line="160" w:lineRule="exact"/>
        <w:jc w:val="left"/>
        <w:rPr>
          <w:sz w:val="16"/>
          <w:szCs w:val="16"/>
        </w:rPr>
      </w:pPr>
      <w:rPr/>
      <w:r>
        <w:rPr/>
        <w:br w:type="column"/>
      </w:r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64"/>
        <w:jc w:val="left"/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6"/>
          <w:szCs w:val="16"/>
          <w:color w:val="0C0C0C"/>
          <w:spacing w:val="0"/>
          <w:w w:val="101"/>
        </w:rPr>
        <w:t>Pied-bleu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</w:rPr>
      </w:r>
    </w:p>
    <w:p>
      <w:pPr>
        <w:spacing w:before="34" w:after="0" w:line="240" w:lineRule="auto"/>
        <w:ind w:left="101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ARMILLARlA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13" w:after="0" w:line="240" w:lineRule="auto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Arial" w:hAnsi="Arial" w:cs="Arial" w:eastAsia="Arial"/>
          <w:sz w:val="27"/>
          <w:szCs w:val="27"/>
          <w:color w:val="0C0C0C"/>
          <w:w w:val="54"/>
          <w:position w:val="-6"/>
        </w:rPr>
        <w:t>1</w:t>
      </w:r>
      <w:r>
        <w:rPr>
          <w:rFonts w:ascii="Arial" w:hAnsi="Arial" w:cs="Arial" w:eastAsia="Arial"/>
          <w:sz w:val="27"/>
          <w:szCs w:val="27"/>
          <w:color w:val="0C0C0C"/>
          <w:spacing w:val="-45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  <w:position w:val="0"/>
        </w:rPr>
        <w:t>LEPISTA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500"/>
          <w:cols w:num="3" w:equalWidth="0">
            <w:col w:w="2373" w:space="949"/>
            <w:col w:w="683" w:space="4355"/>
            <w:col w:w="2620"/>
          </w:cols>
        </w:sectPr>
      </w:pPr>
      <w:rPr/>
    </w:p>
    <w:p>
      <w:pPr>
        <w:spacing w:before="11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500"/>
        </w:sectPr>
      </w:pPr>
      <w:rPr/>
    </w:p>
    <w:p>
      <w:pPr>
        <w:spacing w:before="26" w:after="0" w:line="330" w:lineRule="exact"/>
        <w:ind w:left="117" w:right="-108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45"/>
          <w:szCs w:val="45"/>
          <w:color w:val="0C0C0C"/>
          <w:spacing w:val="-18"/>
          <w:w w:val="38"/>
          <w:position w:val="-16"/>
        </w:rPr>
        <w:t>\</w:t>
      </w:r>
      <w:r>
        <w:rPr>
          <w:rFonts w:ascii="Times New Roman" w:hAnsi="Times New Roman" w:cs="Times New Roman" w:eastAsia="Times New Roman"/>
          <w:sz w:val="45"/>
          <w:szCs w:val="45"/>
          <w:color w:val="0C0C0C"/>
          <w:spacing w:val="0"/>
          <w:w w:val="56"/>
          <w:position w:val="-16"/>
        </w:rPr>
        <w:t>:3.121</w:t>
      </w:r>
      <w:r>
        <w:rPr>
          <w:rFonts w:ascii="Times New Roman" w:hAnsi="Times New Roman" w:cs="Times New Roman" w:eastAsia="Times New Roman"/>
          <w:sz w:val="45"/>
          <w:szCs w:val="45"/>
          <w:color w:val="0C0C0C"/>
          <w:spacing w:val="-30"/>
          <w:w w:val="100"/>
          <w:position w:val="-16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11"/>
          <w:position w:val="-16"/>
        </w:rPr>
        <w:t>TRICHOLOMA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3" w:after="0" w:line="353" w:lineRule="exact"/>
        <w:ind w:right="-135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Arial" w:hAnsi="Arial" w:cs="Arial" w:eastAsia="Arial"/>
          <w:sz w:val="63"/>
          <w:szCs w:val="63"/>
          <w:color w:val="0C0C0C"/>
          <w:spacing w:val="-11"/>
          <w:w w:val="82"/>
          <w:position w:val="-30"/>
        </w:rPr>
        <w:t>l</w:t>
      </w:r>
      <w:r>
        <w:rPr>
          <w:rFonts w:ascii="Arial" w:hAnsi="Arial" w:cs="Arial" w:eastAsia="Arial"/>
          <w:sz w:val="20"/>
          <w:szCs w:val="20"/>
          <w:color w:val="0C0C0C"/>
          <w:spacing w:val="0"/>
          <w:w w:val="82"/>
          <w:position w:val="3"/>
        </w:rPr>
        <w:t>«</w:t>
      </w:r>
      <w:r>
        <w:rPr>
          <w:rFonts w:ascii="Arial" w:hAnsi="Arial" w:cs="Arial" w:eastAsia="Arial"/>
          <w:sz w:val="20"/>
          <w:szCs w:val="20"/>
          <w:color w:val="0C0C0C"/>
          <w:spacing w:val="19"/>
          <w:w w:val="82"/>
          <w:position w:val="3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  <w:position w:val="3"/>
        </w:rPr>
        <w:t>CASPIGNOLU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2" w:after="0" w:line="140" w:lineRule="exact"/>
        <w:jc w:val="left"/>
        <w:rPr>
          <w:sz w:val="14"/>
          <w:szCs w:val="14"/>
        </w:rPr>
      </w:pPr>
      <w:rPr/>
      <w:r>
        <w:rPr/>
        <w:br w:type="column"/>
      </w:r>
      <w:r>
        <w:rPr>
          <w:sz w:val="14"/>
          <w:szCs w:val="14"/>
        </w:rPr>
      </w:r>
    </w:p>
    <w:p>
      <w:pPr>
        <w:spacing w:before="0" w:after="0" w:line="240" w:lineRule="auto"/>
        <w:ind w:right="-58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0C0C0C"/>
          <w:spacing w:val="0"/>
          <w:w w:val="158"/>
        </w:rPr>
        <w:t>ll</w:t>
      </w:r>
      <w:r>
        <w:rPr>
          <w:rFonts w:ascii="Arial" w:hAnsi="Arial" w:cs="Arial" w:eastAsia="Arial"/>
          <w:sz w:val="12"/>
          <w:szCs w:val="12"/>
          <w:color w:val="0C0C0C"/>
          <w:spacing w:val="0"/>
          <w:w w:val="158"/>
        </w:rPr>
        <w:t> </w:t>
      </w:r>
      <w:r>
        <w:rPr>
          <w:rFonts w:ascii="Arial" w:hAnsi="Arial" w:cs="Arial" w:eastAsia="Arial"/>
          <w:sz w:val="12"/>
          <w:szCs w:val="12"/>
          <w:color w:val="0C0C0C"/>
          <w:spacing w:val="0"/>
          <w:w w:val="158"/>
        </w:rPr>
        <w:t>-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68" w:after="0" w:line="240" w:lineRule="auto"/>
        <w:ind w:right="-7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Tricholoma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caligatum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(dit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34" w:after="0" w:line="240" w:lineRule="auto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lTRICOLOMA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500"/>
          <w:cols w:num="5" w:equalWidth="0">
            <w:col w:w="2345" w:space="1731"/>
            <w:col w:w="1501" w:space="63"/>
            <w:col w:w="190" w:space="73"/>
            <w:col w:w="2142" w:space="319"/>
            <w:col w:w="2616"/>
          </w:cols>
        </w:sectPr>
      </w:pPr>
      <w:rPr/>
    </w:p>
    <w:p>
      <w:pPr>
        <w:spacing w:before="0" w:after="0" w:line="204" w:lineRule="exact"/>
        <w:ind w:left="4147" w:right="4744"/>
        <w:jc w:val="center"/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20"/>
          <w:szCs w:val="20"/>
          <w:color w:val="0C0C0C"/>
          <w:spacing w:val="-8"/>
          <w:w w:val="136"/>
        </w:rPr>
        <w:t>i</w:t>
      </w:r>
      <w:r>
        <w:rPr>
          <w:rFonts w:ascii="Times New Roman" w:hAnsi="Times New Roman" w:cs="Times New Roman" w:eastAsia="Times New Roman"/>
          <w:sz w:val="14"/>
          <w:szCs w:val="14"/>
          <w:color w:val="0C0C0C"/>
          <w:spacing w:val="0"/>
          <w:w w:val="73"/>
        </w:rPr>
        <w:t>111</w:t>
      </w:r>
      <w:r>
        <w:rPr>
          <w:rFonts w:ascii="Times New Roman" w:hAnsi="Times New Roman" w:cs="Times New Roman" w:eastAsia="Times New Roman"/>
          <w:sz w:val="14"/>
          <w:szCs w:val="14"/>
          <w:color w:val="0C0C0C"/>
          <w:spacing w:val="-25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C0C0C"/>
          <w:spacing w:val="0"/>
          <w:w w:val="97"/>
        </w:rPr>
        <w:t>proprement</w:t>
      </w:r>
      <w:r>
        <w:rPr>
          <w:rFonts w:ascii="Arial" w:hAnsi="Arial" w:cs="Arial" w:eastAsia="Arial"/>
          <w:sz w:val="18"/>
          <w:szCs w:val="18"/>
          <w:color w:val="0C0C0C"/>
          <w:spacing w:val="-24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0C0C0C"/>
          <w:spacing w:val="0"/>
          <w:w w:val="92"/>
        </w:rPr>
        <w:t>cCo</w:t>
      </w:r>
      <w:r>
        <w:rPr>
          <w:rFonts w:ascii="Arial" w:hAnsi="Arial" w:cs="Arial" w:eastAsia="Arial"/>
          <w:sz w:val="18"/>
          <w:szCs w:val="18"/>
          <w:color w:val="0C0C0C"/>
          <w:spacing w:val="-16"/>
          <w:w w:val="92"/>
        </w:rPr>
        <w:t>l</w:t>
      </w:r>
      <w:r>
        <w:rPr>
          <w:rFonts w:ascii="Arial" w:hAnsi="Arial" w:cs="Arial" w:eastAsia="Arial"/>
          <w:sz w:val="18"/>
          <w:szCs w:val="18"/>
          <w:color w:val="0C0C0C"/>
          <w:spacing w:val="0"/>
          <w:w w:val="100"/>
        </w:rPr>
        <w:t>ytome)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7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500"/>
        </w:sectPr>
      </w:pPr>
      <w:rPr/>
    </w:p>
    <w:p>
      <w:pPr>
        <w:spacing w:before="98" w:after="0" w:line="240" w:lineRule="auto"/>
        <w:ind w:left="967" w:right="-66"/>
        <w:jc w:val="left"/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0"/>
          <w:w w:val="100"/>
          <w:i/>
        </w:rPr>
        <w:t>Tricholoma</w:t>
      </w:r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212121"/>
          <w:spacing w:val="0"/>
          <w:w w:val="103"/>
          <w:i/>
        </w:rPr>
        <w:t>equestre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</w:rPr>
      </w:r>
    </w:p>
    <w:p>
      <w:pPr>
        <w:spacing w:before="35" w:after="0" w:line="259" w:lineRule="auto"/>
        <w:ind w:left="1130" w:right="217" w:firstLine="-197"/>
        <w:jc w:val="left"/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3B3B3B"/>
          <w:w w:val="33"/>
        </w:rPr>
        <w:t>-</w:t>
      </w:r>
      <w:r>
        <w:rPr>
          <w:rFonts w:ascii="Times New Roman" w:hAnsi="Times New Roman" w:cs="Times New Roman" w:eastAsia="Times New Roman"/>
          <w:sz w:val="17"/>
          <w:szCs w:val="17"/>
          <w:color w:val="3B3B3B"/>
          <w:spacing w:val="-23"/>
          <w:w w:val="100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0"/>
          <w:w w:val="104"/>
          <w:i/>
        </w:rPr>
        <w:t>Tricholoma</w:t>
      </w:r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0"/>
          <w:w w:val="104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0"/>
          <w:w w:val="100"/>
          <w:i/>
        </w:rPr>
        <w:t>portentosum</w:t>
      </w:r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0"/>
          <w:w w:val="100"/>
          <w:i/>
        </w:rPr>
        <w:t>  </w:t>
      </w:r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4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7C7C7C"/>
          <w:spacing w:val="0"/>
          <w:w w:val="27"/>
        </w:rPr>
        <w:t>_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</w:rPr>
      </w:r>
    </w:p>
    <w:p>
      <w:pPr>
        <w:spacing w:before="39" w:after="0" w:line="240" w:lineRule="auto"/>
        <w:ind w:right="-20"/>
        <w:jc w:val="left"/>
        <w:rPr>
          <w:rFonts w:ascii="Arial" w:hAnsi="Arial" w:cs="Arial" w:eastAsia="Arial"/>
          <w:sz w:val="16"/>
          <w:szCs w:val="16"/>
        </w:rPr>
      </w:pPr>
      <w:rPr/>
      <w:r>
        <w:rPr/>
        <w:br w:type="column"/>
      </w:r>
      <w:r>
        <w:rPr>
          <w:rFonts w:ascii="Arial" w:hAnsi="Arial" w:cs="Arial" w:eastAsia="Arial"/>
          <w:sz w:val="16"/>
          <w:szCs w:val="16"/>
          <w:color w:val="0C0C0C"/>
          <w:spacing w:val="0"/>
          <w:w w:val="108"/>
        </w:rPr>
        <w:t>Tricholome</w:t>
      </w:r>
      <w:r>
        <w:rPr>
          <w:rFonts w:ascii="Arial" w:hAnsi="Arial" w:cs="Arial" w:eastAsia="Arial"/>
          <w:sz w:val="16"/>
          <w:szCs w:val="16"/>
          <w:color w:val="0C0C0C"/>
          <w:spacing w:val="-7"/>
          <w:w w:val="108"/>
        </w:rPr>
        <w:t> </w:t>
      </w:r>
      <w:r>
        <w:rPr>
          <w:rFonts w:ascii="Arial" w:hAnsi="Arial" w:cs="Arial" w:eastAsia="Arial"/>
          <w:sz w:val="16"/>
          <w:szCs w:val="16"/>
          <w:color w:val="212121"/>
          <w:spacing w:val="0"/>
          <w:w w:val="100"/>
        </w:rPr>
        <w:t>équestre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</w:rPr>
      </w:r>
    </w:p>
    <w:p>
      <w:pPr>
        <w:spacing w:before="32" w:after="0" w:line="240" w:lineRule="auto"/>
        <w:ind w:left="5" w:right="-64"/>
        <w:jc w:val="left"/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6"/>
          <w:szCs w:val="16"/>
          <w:color w:val="0C0C0C"/>
          <w:spacing w:val="0"/>
          <w:w w:val="106"/>
        </w:rPr>
        <w:t>Tricholome</w:t>
      </w:r>
      <w:r>
        <w:rPr>
          <w:rFonts w:ascii="Arial" w:hAnsi="Arial" w:cs="Arial" w:eastAsia="Arial"/>
          <w:sz w:val="16"/>
          <w:szCs w:val="16"/>
          <w:color w:val="0C0C0C"/>
          <w:spacing w:val="10"/>
          <w:w w:val="106"/>
        </w:rPr>
        <w:t> </w:t>
      </w:r>
      <w:r>
        <w:rPr>
          <w:rFonts w:ascii="Arial" w:hAnsi="Arial" w:cs="Arial" w:eastAsia="Arial"/>
          <w:sz w:val="16"/>
          <w:szCs w:val="16"/>
          <w:color w:val="0C0C0C"/>
          <w:spacing w:val="0"/>
          <w:w w:val="106"/>
        </w:rPr>
        <w:t>prétentieux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</w:rPr>
      </w:r>
    </w:p>
    <w:p>
      <w:pPr>
        <w:spacing w:before="1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859" w:right="585"/>
        <w:jc w:val="center"/>
        <w:rPr>
          <w:rFonts w:ascii="Arial" w:hAnsi="Arial" w:cs="Arial" w:eastAsia="Arial"/>
          <w:sz w:val="31"/>
          <w:szCs w:val="31"/>
        </w:rPr>
      </w:pPr>
      <w:rPr/>
      <w:r>
        <w:rPr/>
        <w:pict>
          <v:shape style="position:absolute;margin-left:163.199997pt;margin-top:1.674859pt;width:9.6pt;height:55.68pt;mso-position-horizontal-relative:page;mso-position-vertical-relative:paragraph;z-index:-5103" type="#_x0000_t75">
            <v:imagedata r:id="rId17" o:title=""/>
          </v:shape>
        </w:pict>
      </w:r>
      <w:r>
        <w:rPr>
          <w:rFonts w:ascii="Arial" w:hAnsi="Arial" w:cs="Arial" w:eastAsia="Arial"/>
          <w:sz w:val="31"/>
          <w:szCs w:val="31"/>
          <w:color w:val="212121"/>
          <w:spacing w:val="0"/>
          <w:w w:val="53"/>
        </w:rPr>
        <w:t>!il)</w:t>
      </w:r>
      <w:r>
        <w:rPr>
          <w:rFonts w:ascii="Arial" w:hAnsi="Arial" w:cs="Arial" w:eastAsia="Arial"/>
          <w:sz w:val="31"/>
          <w:szCs w:val="3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4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87" w:lineRule="auto"/>
        <w:ind w:left="34" w:right="-53" w:firstLine="-34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4"/>
        </w:rPr>
        <w:t>CASPIGNOLU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2"/>
        </w:rPr>
        <w:t>SAPUNOSU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3"/>
        </w:rPr>
        <w:t>SAUNOSU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180" w:lineRule="exact"/>
        <w:ind w:left="43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443.251007pt;margin-top:27.066591pt;width:.1pt;height:48.710744pt;mso-position-horizontal-relative:page;mso-position-vertical-relative:paragraph;z-index:-5092" coordorigin="8865,541" coordsize="2,974">
            <v:shape style="position:absolute;left:8865;top:541;width:2;height:974" coordorigin="8865,541" coordsize="0,974" path="m8865,1516l8865,541e" filled="f" stroked="t" strokeweight=".959677pt" strokecolor="#000000">
              <v:path arrowok="t"/>
            </v:shape>
          </v:group>
          <w10:wrap type="none"/>
        </w:pict>
      </w:r>
      <w:r>
        <w:rPr/>
        <w:pict>
          <v:group style="position:absolute;margin-left:566.809448pt;margin-top:24.18714pt;width:.1pt;height:48.230835pt;mso-position-horizontal-relative:page;mso-position-vertical-relative:paragraph;z-index:-5088" coordorigin="11336,484" coordsize="2,965">
            <v:shape style="position:absolute;left:11336;top:484;width:2;height:965" coordorigin="11336,484" coordsize="0,965" path="m11336,1448l11336,484e" filled="f" stroked="t" strokeweight=".959677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3"/>
        </w:rPr>
        <w:t>SAVUNOSU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right="1430"/>
        <w:jc w:val="both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4"/>
        </w:rPr>
        <w:t>Caligatome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38" w:after="0" w:line="246" w:lineRule="auto"/>
        <w:ind w:left="34" w:right="-54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11"/>
        </w:rPr>
        <w:t>Tricholome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-9"/>
          <w:w w:val="11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à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odeur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4"/>
        </w:rPr>
        <w:t>savon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11"/>
        </w:rPr>
        <w:t>Tricholome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-4"/>
          <w:w w:val="11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à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odeur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3"/>
        </w:rPr>
        <w:t>savon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11"/>
        </w:rPr>
        <w:t>Tricholome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-9"/>
          <w:w w:val="11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à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odeur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3"/>
        </w:rPr>
        <w:t>savon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7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84" w:lineRule="auto"/>
        <w:ind w:left="43" w:right="122" w:firstLine="-4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Tricholoma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8"/>
        </w:rPr>
        <w:t>caligatum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Tricholoma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4"/>
        </w:rPr>
        <w:t>saponaccum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Tricholoma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4"/>
        </w:rPr>
        <w:t>saponaccum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196" w:lineRule="exact"/>
        <w:ind w:left="53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Tricholoma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4"/>
        </w:rPr>
        <w:t>saponaceum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500"/>
          <w:cols w:num="5" w:equalWidth="0">
            <w:col w:w="2438" w:space="381"/>
            <w:col w:w="1724" w:space="71"/>
            <w:col w:w="1252" w:space="250"/>
            <w:col w:w="2438" w:space="273"/>
            <w:col w:w="2153"/>
          </w:cols>
        </w:sectPr>
      </w:pPr>
      <w:rPr/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500"/>
        </w:sectPr>
      </w:pPr>
      <w:rPr/>
    </w:p>
    <w:p>
      <w:pPr>
        <w:spacing w:before="7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40" w:lineRule="auto"/>
        <w:ind w:left="276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30.709677pt;margin-top:.470724pt;width:.1pt;height:49.190653pt;mso-position-horizontal-relative:page;mso-position-vertical-relative:paragraph;z-index:-5098" coordorigin="614,9" coordsize="2,984">
            <v:shape style="position:absolute;left:614;top:9;width:2;height:984" coordorigin="614,9" coordsize="0,984" path="m614,993l614,9e" filled="f" stroked="t" strokeweight=".959677pt" strokecolor="#000000">
              <v:path arrowok="t"/>
            </v:shape>
          </v:group>
          <w10:wrap type="none"/>
        </w:pict>
      </w:r>
      <w:r>
        <w:rPr/>
        <w:pict>
          <v:group style="position:absolute;margin-left:63.21875pt;margin-top:-.249139pt;width:.1pt;height:48.950698pt;mso-position-horizontal-relative:page;mso-position-vertical-relative:paragraph;z-index:-5097" coordorigin="1264,-5" coordsize="2,979">
            <v:shape style="position:absolute;left:1264;top:-5;width:2;height:979" coordorigin="1264,-5" coordsize="0,979" path="m1264,974l1264,-5e" filled="f" stroked="t" strokeweight=".719758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3.3.23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13"/>
        </w:rPr>
        <w:t>CALOCYBE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87" w:after="0" w:line="240" w:lineRule="auto"/>
        <w:ind w:right="-74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8"/>
          <w:szCs w:val="18"/>
          <w:color w:val="212121"/>
          <w:spacing w:val="0"/>
          <w:w w:val="100"/>
        </w:rPr>
        <w:t>«</w:t>
      </w:r>
      <w:r>
        <w:rPr>
          <w:rFonts w:ascii="Times New Roman" w:hAnsi="Times New Roman" w:cs="Times New Roman" w:eastAsia="Times New Roman"/>
          <w:sz w:val="18"/>
          <w:szCs w:val="18"/>
          <w:color w:val="212121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MUZZARELLU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212121"/>
          <w:spacing w:val="0"/>
          <w:w w:val="60"/>
        </w:rPr>
        <w:t>))</w:t>
      </w:r>
      <w:r>
        <w:rPr>
          <w:rFonts w:ascii="Times New Roman" w:hAnsi="Times New Roman" w:cs="Times New Roman" w:eastAsia="Times New Roman"/>
          <w:sz w:val="20"/>
          <w:szCs w:val="20"/>
          <w:color w:val="212121"/>
          <w:spacing w:val="0"/>
          <w:w w:val="60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color w:val="212121"/>
          <w:spacing w:val="28"/>
          <w:w w:val="6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212121"/>
          <w:spacing w:val="0"/>
          <w:w w:val="100"/>
        </w:rPr>
        <w:t>Calocybe</w:t>
      </w:r>
      <w:r>
        <w:rPr>
          <w:rFonts w:ascii="Times New Roman" w:hAnsi="Times New Roman" w:cs="Times New Roman" w:eastAsia="Times New Roman"/>
          <w:sz w:val="20"/>
          <w:szCs w:val="20"/>
          <w:color w:val="212121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8"/>
        </w:rPr>
        <w:t>Gambosa: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33" w:after="0" w:line="226" w:lineRule="exact"/>
        <w:ind w:left="5" w:right="-20"/>
        <w:jc w:val="left"/>
        <w:rPr>
          <w:rFonts w:ascii="Times New Roman" w:hAnsi="Times New Roman" w:cs="Times New Roman" w:eastAsia="Times New Roman"/>
          <w:sz w:val="14"/>
          <w:szCs w:val="14"/>
        </w:rPr>
      </w:pPr>
      <w:rPr/>
      <w:r>
        <w:rPr>
          <w:rFonts w:ascii="Arial" w:hAnsi="Arial" w:cs="Arial" w:eastAsia="Arial"/>
          <w:sz w:val="20"/>
          <w:szCs w:val="20"/>
          <w:color w:val="0C0C0C"/>
          <w:spacing w:val="-1"/>
          <w:w w:val="112"/>
          <w:position w:val="-1"/>
        </w:rPr>
        <w:t>(</w:t>
      </w:r>
      <w:r>
        <w:rPr>
          <w:rFonts w:ascii="Arial" w:hAnsi="Arial" w:cs="Arial" w:eastAsia="Arial"/>
          <w:sz w:val="20"/>
          <w:szCs w:val="20"/>
          <w:color w:val="0C0C0C"/>
          <w:spacing w:val="1"/>
          <w:w w:val="105"/>
          <w:position w:val="-1"/>
        </w:rPr>
        <w:t>M</w:t>
      </w:r>
      <w:r>
        <w:rPr>
          <w:rFonts w:ascii="Times New Roman" w:hAnsi="Times New Roman" w:cs="Times New Roman" w:eastAsia="Times New Roman"/>
          <w:sz w:val="14"/>
          <w:szCs w:val="14"/>
          <w:color w:val="0C0C0C"/>
          <w:spacing w:val="0"/>
          <w:w w:val="99"/>
          <w:position w:val="-1"/>
        </w:rPr>
        <w:t>OliSS&lt;.:fOll)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34" w:after="0" w:line="240" w:lineRule="auto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CALOCIBE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500"/>
          <w:cols w:num="3" w:equalWidth="0">
            <w:col w:w="3036" w:space="1184"/>
            <w:col w:w="3455" w:space="844"/>
            <w:col w:w="2461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500"/>
        </w:sectPr>
      </w:pPr>
      <w:rPr/>
    </w:p>
    <w:p>
      <w:pPr>
        <w:spacing w:before="50" w:after="0" w:line="240" w:lineRule="auto"/>
        <w:ind w:left="1466" w:right="-66"/>
        <w:jc w:val="left"/>
        <w:rPr>
          <w:rFonts w:ascii="Times New Roman" w:hAnsi="Times New Roman" w:cs="Times New Roman" w:eastAsia="Times New Roman"/>
          <w:sz w:val="17"/>
          <w:szCs w:val="17"/>
        </w:rPr>
      </w:pPr>
      <w:rPr/>
      <w:r>
        <w:rPr/>
        <w:pict>
          <v:group style="position:absolute;margin-left:228.523178pt;margin-top:-63.710358pt;width:.1pt;height:48.950698pt;mso-position-horizontal-relative:page;mso-position-vertical-relative:paragraph;z-index:-5093" coordorigin="4570,-1274" coordsize="2,979">
            <v:shape style="position:absolute;left:4570;top:-1274;width:2;height:979" coordorigin="4570,-1274" coordsize="0,979" path="m4570,-295l4570,-1274e" filled="f" stroked="t" strokeweight=".959677pt" strokecolor="#000000">
              <v:path arrowok="t"/>
            </v:shape>
          </v:group>
          <w10:wrap type="none"/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89.489922pt;margin-top:17.700417pt;width:51.605392pt;height:36pt;mso-position-horizontal-relative:page;mso-position-vertical-relative:paragraph;z-index:-5081" type="#_x0000_t202" filled="f" stroked="f">
            <v:textbox inset="0,0,0,0">
              <w:txbxContent>
                <w:p>
                  <w:pPr>
                    <w:spacing w:before="0" w:after="0" w:line="720" w:lineRule="exact"/>
                    <w:ind w:right="-148"/>
                    <w:jc w:val="left"/>
                    <w:tabs>
                      <w:tab w:pos="880" w:val="left"/>
                    </w:tabs>
                    <w:rPr>
                      <w:rFonts w:ascii="Times New Roman" w:hAnsi="Times New Roman" w:cs="Times New Roman" w:eastAsia="Times New Roman"/>
                      <w:sz w:val="72"/>
                      <w:szCs w:val="72"/>
                    </w:rPr>
                  </w:pPr>
                  <w:rPr/>
                  <w:r>
                    <w:rPr>
                      <w:rFonts w:ascii="Arial" w:hAnsi="Arial" w:cs="Arial" w:eastAsia="Arial"/>
                      <w:sz w:val="30"/>
                      <w:szCs w:val="30"/>
                      <w:color w:val="0C0C0C"/>
                      <w:spacing w:val="-6"/>
                      <w:w w:val="48"/>
                      <w:position w:val="26"/>
                    </w:rPr>
                    <w:t>i</w:t>
                  </w:r>
                  <w:r>
                    <w:rPr>
                      <w:rFonts w:ascii="Arial" w:hAnsi="Arial" w:cs="Arial" w:eastAsia="Arial"/>
                      <w:sz w:val="30"/>
                      <w:szCs w:val="30"/>
                      <w:color w:val="0C0C0C"/>
                      <w:spacing w:val="0"/>
                      <w:w w:val="48"/>
                      <w:position w:val="26"/>
                    </w:rPr>
                    <w:t>l</w:t>
                  </w:r>
                  <w:r>
                    <w:rPr>
                      <w:rFonts w:ascii="Arial" w:hAnsi="Arial" w:cs="Arial" w:eastAsia="Arial"/>
                      <w:sz w:val="30"/>
                      <w:szCs w:val="30"/>
                      <w:color w:val="0C0C0C"/>
                      <w:spacing w:val="-39"/>
                      <w:w w:val="48"/>
                      <w:position w:val="26"/>
                    </w:rPr>
                    <w:t> </w:t>
                  </w:r>
                  <w:r>
                    <w:rPr>
                      <w:rFonts w:ascii="Arial" w:hAnsi="Arial" w:cs="Arial" w:eastAsia="Arial"/>
                      <w:sz w:val="30"/>
                      <w:szCs w:val="30"/>
                      <w:color w:val="0C0C0C"/>
                      <w:spacing w:val="0"/>
                      <w:w w:val="100"/>
                      <w:position w:val="26"/>
                    </w:rPr>
                    <w:tab/>
                  </w:r>
                  <w:r>
                    <w:rPr>
                      <w:rFonts w:ascii="Arial" w:hAnsi="Arial" w:cs="Arial" w:eastAsia="Arial"/>
                      <w:sz w:val="30"/>
                      <w:szCs w:val="30"/>
                      <w:color w:val="0C0C0C"/>
                      <w:spacing w:val="0"/>
                      <w:w w:val="100"/>
                      <w:position w:val="26"/>
                    </w:rPr>
                  </w:r>
                  <w:r>
                    <w:rPr>
                      <w:rFonts w:ascii="Times New Roman" w:hAnsi="Times New Roman" w:cs="Times New Roman" w:eastAsia="Times New Roman"/>
                      <w:sz w:val="72"/>
                      <w:szCs w:val="72"/>
                      <w:color w:val="0C0C0C"/>
                      <w:spacing w:val="0"/>
                      <w:w w:val="70"/>
                      <w:position w:val="0"/>
                    </w:rPr>
                    <w:t>î</w:t>
                  </w:r>
                  <w:r>
                    <w:rPr>
                      <w:rFonts w:ascii="Times New Roman" w:hAnsi="Times New Roman" w:cs="Times New Roman" w:eastAsia="Times New Roman"/>
                      <w:sz w:val="72"/>
                      <w:szCs w:val="72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0"/>
          <w:w w:val="100"/>
          <w:i/>
        </w:rPr>
        <w:t>Catocybe</w:t>
      </w:r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C0C0C"/>
          <w:spacing w:val="0"/>
          <w:w w:val="106"/>
          <w:i/>
        </w:rPr>
        <w:t>gumbosa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</w:rPr>
      </w:r>
    </w:p>
    <w:p>
      <w:pPr>
        <w:spacing w:before="7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130" w:lineRule="exact"/>
        <w:ind w:left="1379" w:right="-20"/>
        <w:jc w:val="left"/>
        <w:tabs>
          <w:tab w:pos="2260" w:val="left"/>
        </w:tabs>
        <w:rPr>
          <w:rFonts w:ascii="Times New Roman" w:hAnsi="Times New Roman" w:cs="Times New Roman" w:eastAsia="Times New Roman"/>
          <w:sz w:val="13"/>
          <w:szCs w:val="13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93.019722pt;margin-top:-.327450pt;width:5.73990pt;height:15.0pt;mso-position-horizontal-relative:page;mso-position-vertical-relative:paragraph;z-index:-5080" type="#_x0000_t202" filled="f" stroked="f">
            <v:textbox inset="0,0,0,0">
              <w:txbxContent>
                <w:p>
                  <w:pPr>
                    <w:spacing w:before="0" w:after="0" w:line="300" w:lineRule="exact"/>
                    <w:ind w:right="-85"/>
                    <w:jc w:val="left"/>
                    <w:rPr>
                      <w:rFonts w:ascii="Arial" w:hAnsi="Arial" w:cs="Arial" w:eastAsia="Arial"/>
                      <w:sz w:val="30"/>
                      <w:szCs w:val="30"/>
                    </w:rPr>
                  </w:pPr>
                  <w:rPr/>
                  <w:r>
                    <w:rPr>
                      <w:rFonts w:ascii="Arial" w:hAnsi="Arial" w:cs="Arial" w:eastAsia="Arial"/>
                      <w:sz w:val="30"/>
                      <w:szCs w:val="30"/>
                      <w:color w:val="0C0C0C"/>
                      <w:spacing w:val="0"/>
                      <w:w w:val="53"/>
                    </w:rPr>
                    <w:t>lJ</w:t>
                  </w:r>
                  <w:r>
                    <w:rPr>
                      <w:rFonts w:ascii="Arial" w:hAnsi="Arial" w:cs="Arial" w:eastAsia="Arial"/>
                      <w:sz w:val="30"/>
                      <w:szCs w:val="30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3"/>
          <w:szCs w:val="3"/>
          <w:color w:val="0C0C0C"/>
          <w:spacing w:val="-16"/>
          <w:w w:val="169"/>
          <w:position w:val="-2"/>
        </w:rPr>
        <w:t>I</w:t>
      </w:r>
      <w:r>
        <w:rPr>
          <w:rFonts w:ascii="Times New Roman" w:hAnsi="Times New Roman" w:cs="Times New Roman" w:eastAsia="Times New Roman"/>
          <w:sz w:val="3"/>
          <w:szCs w:val="3"/>
          <w:color w:val="525252"/>
          <w:spacing w:val="0"/>
          <w:w w:val="93"/>
          <w:position w:val="-2"/>
        </w:rPr>
        <w:t>_</w:t>
      </w:r>
      <w:r>
        <w:rPr>
          <w:rFonts w:ascii="Times New Roman" w:hAnsi="Times New Roman" w:cs="Times New Roman" w:eastAsia="Times New Roman"/>
          <w:sz w:val="3"/>
          <w:szCs w:val="3"/>
          <w:color w:val="525252"/>
          <w:spacing w:val="0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3"/>
          <w:szCs w:val="3"/>
          <w:color w:val="525252"/>
          <w:spacing w:val="3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3"/>
          <w:szCs w:val="3"/>
          <w:color w:val="212121"/>
          <w:spacing w:val="0"/>
          <w:w w:val="162"/>
          <w:position w:val="-2"/>
        </w:rPr>
        <w:t>•,</w:t>
      </w:r>
      <w:r>
        <w:rPr>
          <w:rFonts w:ascii="Times New Roman" w:hAnsi="Times New Roman" w:cs="Times New Roman" w:eastAsia="Times New Roman"/>
          <w:sz w:val="3"/>
          <w:szCs w:val="3"/>
          <w:color w:val="212121"/>
          <w:spacing w:val="0"/>
          <w:w w:val="162"/>
          <w:position w:val="-2"/>
        </w:rPr>
        <w:t>            </w:t>
      </w:r>
      <w:r>
        <w:rPr>
          <w:rFonts w:ascii="Times New Roman" w:hAnsi="Times New Roman" w:cs="Times New Roman" w:eastAsia="Times New Roman"/>
          <w:sz w:val="3"/>
          <w:szCs w:val="3"/>
          <w:color w:val="212121"/>
          <w:spacing w:val="10"/>
          <w:w w:val="162"/>
          <w:position w:val="-2"/>
        </w:rPr>
        <w:t> </w:t>
      </w:r>
      <w:r>
        <w:rPr>
          <w:rFonts w:ascii="Times New Roman" w:hAnsi="Times New Roman" w:cs="Times New Roman" w:eastAsia="Times New Roman"/>
          <w:sz w:val="11"/>
          <w:szCs w:val="11"/>
          <w:color w:val="212121"/>
          <w:spacing w:val="0"/>
          <w:w w:val="537"/>
          <w:position w:val="-2"/>
        </w:rPr>
        <w:t>.</w:t>
      </w:r>
      <w:r>
        <w:rPr>
          <w:rFonts w:ascii="Times New Roman" w:hAnsi="Times New Roman" w:cs="Times New Roman" w:eastAsia="Times New Roman"/>
          <w:sz w:val="11"/>
          <w:szCs w:val="11"/>
          <w:color w:val="212121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11"/>
          <w:szCs w:val="11"/>
          <w:color w:val="212121"/>
          <w:spacing w:val="0"/>
          <w:w w:val="100"/>
          <w:position w:val="-2"/>
        </w:rPr>
      </w:r>
      <w:r>
        <w:rPr>
          <w:rFonts w:ascii="Arial" w:hAnsi="Arial" w:cs="Arial" w:eastAsia="Arial"/>
          <w:sz w:val="10"/>
          <w:szCs w:val="10"/>
          <w:color w:val="212121"/>
          <w:spacing w:val="0"/>
          <w:w w:val="206"/>
          <w:position w:val="-2"/>
        </w:rPr>
        <w:t>l</w:t>
      </w:r>
      <w:r>
        <w:rPr>
          <w:rFonts w:ascii="Arial" w:hAnsi="Arial" w:cs="Arial" w:eastAsia="Arial"/>
          <w:sz w:val="10"/>
          <w:szCs w:val="10"/>
          <w:color w:val="212121"/>
          <w:spacing w:val="-16"/>
          <w:w w:val="206"/>
          <w:position w:val="-2"/>
        </w:rPr>
        <w:t>'</w:t>
      </w:r>
      <w:r>
        <w:rPr>
          <w:rFonts w:ascii="Times New Roman" w:hAnsi="Times New Roman" w:cs="Times New Roman" w:eastAsia="Times New Roman"/>
          <w:sz w:val="13"/>
          <w:szCs w:val="13"/>
          <w:color w:val="0C0C0C"/>
          <w:spacing w:val="0"/>
          <w:w w:val="62"/>
          <w:i/>
          <w:position w:val="-2"/>
        </w:rPr>
        <w:t>U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0" w:after="0" w:line="82" w:lineRule="exact"/>
        <w:ind w:left="1394" w:right="1353"/>
        <w:jc w:val="center"/>
        <w:rPr>
          <w:rFonts w:ascii="Times New Roman" w:hAnsi="Times New Roman" w:cs="Times New Roman" w:eastAsia="Times New Roman"/>
          <w:sz w:val="11"/>
          <w:szCs w:val="11"/>
        </w:rPr>
      </w:pPr>
      <w:rPr/>
      <w:r>
        <w:rPr>
          <w:rFonts w:ascii="Times New Roman" w:hAnsi="Times New Roman" w:cs="Times New Roman" w:eastAsia="Times New Roman"/>
          <w:sz w:val="11"/>
          <w:szCs w:val="11"/>
          <w:color w:val="212121"/>
          <w:spacing w:val="-21"/>
          <w:w w:val="50"/>
        </w:rPr>
        <w:t>1</w:t>
      </w:r>
      <w:r>
        <w:rPr>
          <w:rFonts w:ascii="Times New Roman" w:hAnsi="Times New Roman" w:cs="Times New Roman" w:eastAsia="Times New Roman"/>
          <w:sz w:val="11"/>
          <w:szCs w:val="11"/>
          <w:color w:val="000000"/>
          <w:spacing w:val="0"/>
          <w:w w:val="100"/>
        </w:rPr>
      </w:r>
    </w:p>
    <w:p>
      <w:pPr>
        <w:spacing w:before="0" w:after="0" w:line="368" w:lineRule="exact"/>
        <w:ind w:left="1380" w:right="1079"/>
        <w:jc w:val="center"/>
        <w:rPr>
          <w:rFonts w:ascii="Arial" w:hAnsi="Arial" w:cs="Arial" w:eastAsia="Arial"/>
          <w:sz w:val="37"/>
          <w:szCs w:val="37"/>
        </w:rPr>
      </w:pPr>
      <w:rPr/>
      <w:r>
        <w:rPr/>
        <w:pict>
          <v:group style="position:absolute;margin-left:80.639999pt;margin-top:18.418457pt;width:175.679993pt;height:148.567837pt;mso-position-horizontal-relative:page;mso-position-vertical-relative:paragraph;z-index:-5102" coordorigin="1613,368" coordsize="3514,2971">
            <v:shape style="position:absolute;left:1613;top:2169;width:3514;height:1171" type="#_x0000_t75">
              <v:imagedata r:id="rId18" o:title=""/>
            </v:shape>
            <v:group style="position:absolute;left:4621;top:380;width:2;height:1809" coordorigin="4621,380" coordsize="2,1809">
              <v:shape style="position:absolute;left:4621;top:380;width:2;height:1809" coordorigin="4621,380" coordsize="0,1809" path="m4621,2190l4621,380e" filled="f" stroked="t" strokeweight="1.199597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37"/>
          <w:szCs w:val="37"/>
          <w:color w:val="0C0C0C"/>
          <w:spacing w:val="0"/>
          <w:w w:val="324"/>
        </w:rPr>
        <w:t>l</w:t>
      </w:r>
      <w:r>
        <w:rPr>
          <w:rFonts w:ascii="Arial" w:hAnsi="Arial" w:cs="Arial" w:eastAsia="Arial"/>
          <w:sz w:val="37"/>
          <w:szCs w:val="37"/>
          <w:color w:val="000000"/>
          <w:spacing w:val="0"/>
          <w:w w:val="100"/>
        </w:rPr>
      </w:r>
    </w:p>
    <w:p>
      <w:pPr>
        <w:spacing w:before="39" w:after="0" w:line="240" w:lineRule="auto"/>
        <w:ind w:left="211" w:right="-20"/>
        <w:jc w:val="left"/>
        <w:rPr>
          <w:rFonts w:ascii="Arial" w:hAnsi="Arial" w:cs="Arial" w:eastAsia="Arial"/>
          <w:sz w:val="16"/>
          <w:szCs w:val="16"/>
        </w:rPr>
      </w:pPr>
      <w:rPr/>
      <w:r>
        <w:rPr/>
        <w:br w:type="column"/>
      </w:r>
      <w:r>
        <w:rPr>
          <w:rFonts w:ascii="Arial" w:hAnsi="Arial" w:cs="Arial" w:eastAsia="Arial"/>
          <w:sz w:val="16"/>
          <w:szCs w:val="16"/>
          <w:color w:val="0C0C0C"/>
          <w:spacing w:val="0"/>
          <w:w w:val="107"/>
        </w:rPr>
        <w:t>Tricholome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</w:rPr>
      </w:r>
    </w:p>
    <w:p>
      <w:pPr>
        <w:spacing w:before="36" w:after="0" w:line="143" w:lineRule="exact"/>
        <w:ind w:left="350" w:right="-20"/>
        <w:jc w:val="left"/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6"/>
          <w:szCs w:val="16"/>
          <w:color w:val="0C0C0C"/>
          <w:spacing w:val="0"/>
          <w:w w:val="100"/>
          <w:position w:val="-4"/>
        </w:rPr>
        <w:t>de</w:t>
      </w:r>
      <w:r>
        <w:rPr>
          <w:rFonts w:ascii="Arial" w:hAnsi="Arial" w:cs="Arial" w:eastAsia="Arial"/>
          <w:sz w:val="16"/>
          <w:szCs w:val="16"/>
          <w:color w:val="0C0C0C"/>
          <w:spacing w:val="3"/>
          <w:w w:val="100"/>
          <w:position w:val="-4"/>
        </w:rPr>
        <w:t> </w:t>
      </w:r>
      <w:r>
        <w:rPr>
          <w:rFonts w:ascii="Arial" w:hAnsi="Arial" w:cs="Arial" w:eastAsia="Arial"/>
          <w:sz w:val="16"/>
          <w:szCs w:val="16"/>
          <w:color w:val="0C0C0C"/>
          <w:spacing w:val="0"/>
          <w:w w:val="100"/>
          <w:position w:val="-4"/>
        </w:rPr>
        <w:t>la</w:t>
      </w:r>
      <w:r>
        <w:rPr>
          <w:rFonts w:ascii="Arial" w:hAnsi="Arial" w:cs="Arial" w:eastAsia="Arial"/>
          <w:sz w:val="16"/>
          <w:szCs w:val="16"/>
          <w:color w:val="0C0C0C"/>
          <w:spacing w:val="-6"/>
          <w:w w:val="100"/>
          <w:position w:val="-4"/>
        </w:rPr>
        <w:t> </w:t>
      </w:r>
      <w:r>
        <w:rPr>
          <w:rFonts w:ascii="Arial" w:hAnsi="Arial" w:cs="Arial" w:eastAsia="Arial"/>
          <w:sz w:val="16"/>
          <w:szCs w:val="16"/>
          <w:color w:val="0C0C0C"/>
          <w:spacing w:val="0"/>
          <w:w w:val="100"/>
          <w:position w:val="-4"/>
        </w:rPr>
        <w:t>Saint--Georges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324" w:lineRule="exact"/>
        <w:ind w:right="-94"/>
        <w:jc w:val="left"/>
        <w:tabs>
          <w:tab w:pos="140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Arial" w:hAnsi="Arial" w:cs="Arial" w:eastAsia="Arial"/>
          <w:sz w:val="25"/>
          <w:szCs w:val="25"/>
          <w:color w:val="0C0C0C"/>
          <w:spacing w:val="0"/>
          <w:w w:val="100"/>
          <w:position w:val="10"/>
        </w:rPr>
        <w:t>!</w:t>
      </w:r>
      <w:r>
        <w:rPr>
          <w:rFonts w:ascii="Arial" w:hAnsi="Arial" w:cs="Arial" w:eastAsia="Arial"/>
          <w:sz w:val="25"/>
          <w:szCs w:val="25"/>
          <w:color w:val="0C0C0C"/>
          <w:spacing w:val="0"/>
          <w:w w:val="100"/>
          <w:position w:val="10"/>
        </w:rPr>
        <w:tab/>
      </w:r>
      <w:r>
        <w:rPr>
          <w:rFonts w:ascii="Arial" w:hAnsi="Arial" w:cs="Arial" w:eastAsia="Arial"/>
          <w:sz w:val="25"/>
          <w:szCs w:val="25"/>
          <w:color w:val="0C0C0C"/>
          <w:spacing w:val="0"/>
          <w:w w:val="100"/>
          <w:position w:val="10"/>
        </w:rPr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  <w:position w:val="-2"/>
        </w:rPr>
        <w:t>MURZARELLU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14" w:after="0" w:line="240" w:lineRule="auto"/>
        <w:ind w:left="1401" w:right="-54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MUZZARELLU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1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right="-7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7"/>
        </w:rPr>
        <w:t>Mousseron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1" w:after="0" w:line="240" w:lineRule="auto"/>
        <w:ind w:right="-6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7"/>
        </w:rPr>
        <w:t>Mousseron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8" w:after="0" w:line="160" w:lineRule="exact"/>
        <w:jc w:val="left"/>
        <w:rPr>
          <w:sz w:val="16"/>
          <w:szCs w:val="16"/>
        </w:rPr>
      </w:pPr>
      <w:rPr/>
      <w:r>
        <w:rPr/>
        <w:br w:type="column"/>
      </w:r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46" w:right="622"/>
        <w:jc w:val="center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Calocybe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96"/>
        </w:rPr>
        <w:t>gambosa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5" w:after="0" w:line="240" w:lineRule="auto"/>
        <w:ind w:left="248" w:right="625"/>
        <w:jc w:val="center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569.688538pt;margin-top:12.945302pt;width:.1pt;height:118.297521pt;mso-position-horizontal-relative:page;mso-position-vertical-relative:paragraph;z-index:-5087" coordorigin="11394,259" coordsize="2,2366">
            <v:shape style="position:absolute;left:11394;top:259;width:2;height:2366" coordorigin="11394,259" coordsize="0,2366" path="m11394,2625l11394,259e" filled="f" stroked="t" strokeweight="1.199597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Calocybe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96"/>
        </w:rPr>
        <w:t>gambosa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33" w:after="0" w:line="191" w:lineRule="exact"/>
        <w:ind w:left="-35" w:right="493"/>
        <w:jc w:val="center"/>
        <w:rPr>
          <w:rFonts w:ascii="Arial" w:hAnsi="Arial" w:cs="Arial" w:eastAsia="Arial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C0C0C"/>
          <w:w w:val="89"/>
          <w:position w:val="-3"/>
        </w:rPr>
        <w:t>DE!&lt;.MULOMA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8"/>
          <w:w w:val="89"/>
          <w:position w:val="-3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98"/>
          <w:position w:val="-3"/>
        </w:rPr>
        <w:t>AC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-37"/>
          <w:w w:val="100"/>
          <w:position w:val="-3"/>
        </w:rPr>
        <w:t> </w:t>
      </w:r>
      <w:r>
        <w:rPr>
          <w:rFonts w:ascii="Arial" w:hAnsi="Arial" w:cs="Arial" w:eastAsia="Arial"/>
          <w:sz w:val="20"/>
          <w:szCs w:val="20"/>
          <w:color w:val="0C0C0C"/>
          <w:spacing w:val="-40"/>
          <w:w w:val="66"/>
          <w:i/>
          <w:position w:val="-3"/>
        </w:rPr>
        <w:t>F</w:t>
      </w:r>
      <w:r>
        <w:rPr>
          <w:rFonts w:ascii="Arial" w:hAnsi="Arial" w:cs="Arial" w:eastAsia="Arial"/>
          <w:sz w:val="20"/>
          <w:szCs w:val="20"/>
          <w:color w:val="3B3B3B"/>
          <w:spacing w:val="0"/>
          <w:w w:val="166"/>
          <w:i/>
          <w:position w:val="-3"/>
        </w:rPr>
        <w:t>i\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jc w:val="center"/>
        <w:spacing w:after="0"/>
        <w:sectPr>
          <w:type w:val="continuous"/>
          <w:pgSz w:w="11900" w:h="16840"/>
          <w:pgMar w:top="1000" w:bottom="0" w:left="420" w:right="500"/>
          <w:cols w:num="4" w:equalWidth="0">
            <w:col w:w="2841" w:space="285"/>
            <w:col w:w="2745" w:space="1411"/>
            <w:col w:w="904" w:space="377"/>
            <w:col w:w="2417"/>
          </w:cols>
        </w:sectPr>
      </w:pPr>
      <w:rPr/>
    </w:p>
    <w:p>
      <w:pPr>
        <w:spacing w:before="38" w:after="0" w:line="240" w:lineRule="auto"/>
        <w:ind w:left="309" w:right="-68"/>
        <w:jc w:val="left"/>
        <w:rPr>
          <w:rFonts w:ascii="Arial" w:hAnsi="Arial" w:cs="Arial" w:eastAsia="Arial"/>
          <w:sz w:val="19"/>
          <w:szCs w:val="19"/>
        </w:rPr>
      </w:pPr>
      <w:rPr/>
      <w:r>
        <w:rPr/>
        <w:pict>
          <v:group style="position:absolute;margin-left:33.228832pt;margin-top:2.892393pt;width:.1pt;height:85.903676pt;mso-position-horizontal-relative:page;mso-position-vertical-relative:paragraph;z-index:-5095" coordorigin="665,58" coordsize="2,1718">
            <v:shape style="position:absolute;left:665;top:58;width:2;height:1718" coordorigin="665,58" coordsize="0,1718" path="m665,1776l665,58e" filled="f" stroked="t" strokeweight="1.199597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9"/>
          <w:szCs w:val="19"/>
          <w:color w:val="0C0C0C"/>
          <w:spacing w:val="0"/>
          <w:w w:val="113"/>
          <w:i/>
        </w:rPr>
        <w:t>J.!/.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14" w:lineRule="exact"/>
        <w:ind w:right="-71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Arial" w:hAnsi="Arial" w:cs="Arial" w:eastAsia="Arial"/>
          <w:sz w:val="18"/>
          <w:szCs w:val="18"/>
          <w:color w:val="0C0C0C"/>
          <w:spacing w:val="0"/>
          <w:w w:val="107"/>
          <w:i/>
        </w:rPr>
        <w:t>DIZRJHOLOM</w:t>
      </w:r>
      <w:r>
        <w:rPr>
          <w:rFonts w:ascii="Arial" w:hAnsi="Arial" w:cs="Arial" w:eastAsia="Arial"/>
          <w:sz w:val="18"/>
          <w:szCs w:val="18"/>
          <w:color w:val="0C0C0C"/>
          <w:spacing w:val="7"/>
          <w:w w:val="107"/>
          <w:i/>
        </w:rPr>
        <w:t>A</w:t>
      </w:r>
      <w:r>
        <w:rPr>
          <w:rFonts w:ascii="Arial" w:hAnsi="Arial" w:cs="Arial" w:eastAsia="Arial"/>
          <w:sz w:val="18"/>
          <w:szCs w:val="18"/>
          <w:color w:val="0C0C0C"/>
          <w:spacing w:val="0"/>
          <w:w w:val="107"/>
          <w:i/>
        </w:rPr>
        <w:t>'l".'l</w:t>
      </w:r>
      <w:r>
        <w:rPr>
          <w:rFonts w:ascii="Arial" w:hAnsi="Arial" w:cs="Arial" w:eastAsia="Arial"/>
          <w:sz w:val="18"/>
          <w:szCs w:val="18"/>
          <w:color w:val="0C0C0C"/>
          <w:spacing w:val="-22"/>
          <w:w w:val="107"/>
          <w:i/>
        </w:rPr>
        <w:t> </w:t>
      </w:r>
      <w:r>
        <w:rPr>
          <w:rFonts w:ascii="Arial" w:hAnsi="Arial" w:cs="Arial" w:eastAsia="Arial"/>
          <w:sz w:val="18"/>
          <w:szCs w:val="18"/>
          <w:color w:val="0C0C0C"/>
          <w:spacing w:val="0"/>
          <w:w w:val="100"/>
          <w:i/>
        </w:rPr>
        <w:t>CEl!</w:t>
      </w:r>
      <w:r>
        <w:rPr>
          <w:rFonts w:ascii="Arial" w:hAnsi="Arial" w:cs="Arial" w:eastAsia="Arial"/>
          <w:sz w:val="18"/>
          <w:szCs w:val="18"/>
          <w:color w:val="0C0C0C"/>
          <w:spacing w:val="48"/>
          <w:w w:val="100"/>
          <w:i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C0C0C"/>
          <w:spacing w:val="0"/>
          <w:w w:val="75"/>
          <w:i/>
        </w:rPr>
        <w:t>E.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9" w:lineRule="exact"/>
        <w:ind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C0C0C"/>
          <w:w w:val="97"/>
          <w:position w:val="-2"/>
        </w:rPr>
        <w:t>!ORO</w: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-33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0C0C0C"/>
          <w:spacing w:val="0"/>
          <w:w w:val="78"/>
          <w:position w:val="-2"/>
        </w:rPr>
        <w:t>PU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500"/>
          <w:cols w:num="3" w:equalWidth="0">
            <w:col w:w="655" w:space="316"/>
            <w:col w:w="2273" w:space="5333"/>
            <w:col w:w="2403"/>
          </w:cols>
        </w:sectPr>
      </w:pPr>
      <w:rPr/>
    </w:p>
    <w:p>
      <w:pPr>
        <w:spacing w:before="0" w:after="0" w:line="194" w:lineRule="exact"/>
        <w:ind w:left="31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.719758pt;margin-top:629.160461pt;width:93.808468pt;height:.1pt;mso-position-horizontal-relative:page;mso-position-vertical-relative:page;z-index:-5096" coordorigin="14,12583" coordsize="1876,2">
            <v:shape style="position:absolute;left:14;top:12583;width:1876;height:2" coordorigin="14,12583" coordsize="1876,0" path="m14,12583l1891,12583e" filled="f" stroked="t" strokeweight=".479839pt" strokecolor="#000000">
              <v:path arrowok="t"/>
            </v:shape>
          </v:group>
          <w10:wrap type="none"/>
        </w:pict>
      </w:r>
      <w:r>
        <w:rPr/>
        <w:pict>
          <v:group style="position:absolute;margin-left:65.977821pt;margin-top:-27.388937pt;width:.1pt;height:94.302081pt;mso-position-horizontal-relative:page;mso-position-vertical-relative:paragraph;z-index:-5094" coordorigin="1320,-548" coordsize="2,1886">
            <v:shape style="position:absolute;left:1320;top:-548;width:2;height:1886" coordorigin="1320,-548" coordsize="0,1886" path="m1320,1338l1320,-548e" filled="f" stroked="t" strokeweight=".959677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3.4.3.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   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10"/>
        </w:rPr>
        <w:t>HYDHOPUS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7" w:after="0" w:line="240" w:lineRule="auto"/>
        <w:ind w:left="319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3.4.8.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14"/>
        </w:rPr>
        <w:t>RHODOTUS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343" w:right="-20"/>
        <w:jc w:val="left"/>
        <w:tabs>
          <w:tab w:pos="98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23"/>
          <w:i/>
        </w:rPr>
        <w:t>3.5.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1"/>
          <w:i/>
        </w:rPr>
        <w:t>j\t!A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-37"/>
          <w:w w:val="101"/>
          <w:i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59"/>
          <w:i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-20"/>
          <w:w w:val="59"/>
          <w:i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-107"/>
          <w:w w:val="118"/>
          <w:i/>
        </w:rPr>
        <w:t>4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59"/>
          <w:i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-1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18"/>
          <w:i/>
        </w:rPr>
        <w:t>SMJACEAE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7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405" w:right="-20"/>
        <w:jc w:val="left"/>
        <w:tabs>
          <w:tab w:pos="3460" w:val="left"/>
        </w:tabs>
        <w:rPr>
          <w:rFonts w:ascii="Times New Roman" w:hAnsi="Times New Roman" w:cs="Times New Roman" w:eastAsia="Times New Roman"/>
          <w:sz w:val="11"/>
          <w:szCs w:val="11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  <w:t>3.5.1.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  <w:t>MARASMIUS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-42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0C0C0C"/>
          <w:spacing w:val="0"/>
          <w:w w:val="100"/>
        </w:rPr>
      </w:r>
      <w:r>
        <w:rPr>
          <w:rFonts w:ascii="Times New Roman" w:hAnsi="Times New Roman" w:cs="Times New Roman" w:eastAsia="Times New Roman"/>
          <w:sz w:val="11"/>
          <w:szCs w:val="11"/>
          <w:color w:val="3B3B3B"/>
          <w:spacing w:val="0"/>
          <w:w w:val="52"/>
          <w:position w:val="7"/>
        </w:rPr>
        <w:t>-</w:t>
      </w:r>
      <w:r>
        <w:rPr>
          <w:rFonts w:ascii="Times New Roman" w:hAnsi="Times New Roman" w:cs="Times New Roman" w:eastAsia="Times New Roman"/>
          <w:sz w:val="11"/>
          <w:szCs w:val="11"/>
          <w:color w:val="000000"/>
          <w:spacing w:val="0"/>
          <w:w w:val="100"/>
          <w:position w:val="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right="-20"/>
        <w:jc w:val="righ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3"/>
          <w:szCs w:val="13"/>
          <w:color w:val="212121"/>
          <w:spacing w:val="0"/>
          <w:w w:val="149"/>
        </w:rPr>
        <w:t>'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</w:rPr>
      </w:r>
    </w:p>
    <w:p>
      <w:pPr>
        <w:spacing w:before="18" w:after="0" w:line="240" w:lineRule="auto"/>
        <w:ind w:left="72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color w:val="0C0C0C"/>
          <w:spacing w:val="0"/>
          <w:w w:val="101"/>
        </w:rPr>
        <w:t>RODOTU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86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446.130035pt;margin-top:-58.811111pt;width:.1pt;height:84.703904pt;mso-position-horizontal-relative:page;mso-position-vertical-relative:paragraph;z-index:-5091" coordorigin="8923,-1176" coordsize="2,1694">
            <v:shape style="position:absolute;left:8923;top:-1176;width:2;height:1694" coordorigin="8923,-1176" coordsize="0,1694" path="m8923,518l8923,-1176e" filled="f" stroked="t" strokeweight="1.199597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0"/>
          <w:szCs w:val="20"/>
          <w:color w:val="0C0C0C"/>
          <w:spacing w:val="0"/>
          <w:w w:val="100"/>
        </w:rPr>
        <w:t>MARASMIACEA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14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31" w:lineRule="exact"/>
        <w:ind w:left="58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C0C0C"/>
          <w:spacing w:val="0"/>
          <w:w w:val="100"/>
          <w:position w:val="-3"/>
        </w:rPr>
        <w:t>MARASMIU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834" w:lineRule="exact"/>
        <w:ind w:right="-43"/>
        <w:jc w:val="left"/>
        <w:tabs>
          <w:tab w:pos="660" w:val="left"/>
          <w:tab w:pos="21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Arial" w:hAnsi="Arial" w:cs="Arial" w:eastAsia="Arial"/>
          <w:sz w:val="85"/>
          <w:szCs w:val="85"/>
          <w:color w:val="0C0C0C"/>
          <w:spacing w:val="0"/>
          <w:w w:val="52"/>
          <w:position w:val="1"/>
        </w:rPr>
        <w:t>r</w:t>
      </w:r>
      <w:r>
        <w:rPr>
          <w:rFonts w:ascii="Arial" w:hAnsi="Arial" w:cs="Arial" w:eastAsia="Arial"/>
          <w:sz w:val="85"/>
          <w:szCs w:val="85"/>
          <w:color w:val="0C0C0C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85"/>
          <w:szCs w:val="85"/>
          <w:color w:val="0C0C0C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0"/>
          <w:w w:val="100"/>
          <w:i/>
          <w:position w:val="10"/>
        </w:rPr>
        <w:t>Pierre</w:t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6"/>
          <w:w w:val="100"/>
          <w:i/>
          <w:position w:val="10"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0"/>
          <w:w w:val="105"/>
          <w:i/>
          <w:position w:val="10"/>
        </w:rPr>
        <w:t>TRE4NTON</w:t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-17"/>
          <w:w w:val="105"/>
          <w:i/>
          <w:position w:val="10"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0"/>
          <w:w w:val="100"/>
          <w:i/>
          <w:position w:val="10"/>
        </w:rPr>
        <w:tab/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0"/>
          <w:w w:val="100"/>
          <w:i/>
          <w:position w:val="10"/>
        </w:rPr>
      </w:r>
      <w:r>
        <w:rPr>
          <w:rFonts w:ascii="Times New Roman" w:hAnsi="Times New Roman" w:cs="Times New Roman" w:eastAsia="Times New Roman"/>
          <w:sz w:val="23"/>
          <w:szCs w:val="23"/>
          <w:color w:val="212121"/>
          <w:spacing w:val="0"/>
          <w:w w:val="105"/>
          <w:position w:val="10"/>
        </w:rPr>
        <w:t>22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500"/>
          <w:cols w:num="2" w:equalWidth="0">
            <w:col w:w="3555" w:space="4955"/>
            <w:col w:w="2470"/>
          </w:cols>
        </w:sectPr>
      </w:pPr>
      <w:rPr/>
    </w:p>
    <w:p>
      <w:pPr>
        <w:spacing w:before="83" w:after="0" w:line="259" w:lineRule="exact"/>
        <w:ind w:left="264" w:right="-74"/>
        <w:jc w:val="left"/>
        <w:tabs>
          <w:tab w:pos="900" w:val="left"/>
        </w:tabs>
        <w:rPr>
          <w:rFonts w:ascii="Arial" w:hAnsi="Arial" w:cs="Arial" w:eastAsia="Arial"/>
          <w:sz w:val="23"/>
          <w:szCs w:val="23"/>
        </w:rPr>
      </w:pPr>
      <w:rPr/>
      <w:r>
        <w:rPr/>
        <w:pict>
          <v:group style="position:absolute;margin-left:44.483784pt;margin-top:.677786pt;width:.1pt;height:68.20604pt;mso-position-horizontal-relative:page;mso-position-vertical-relative:paragraph;z-index:-5075" coordorigin="890,14" coordsize="2,1364">
            <v:shape style="position:absolute;left:890;top:14;width:2;height:1364" coordorigin="890,14" coordsize="0,1364" path="m890,1378l890,14e" filled="f" stroked="t" strokeweight="1.17682pt" strokecolor="#000000">
              <v:path arrowok="t"/>
            </v:shape>
          </v:group>
          <w10:wrap type="none"/>
        </w:pict>
      </w:r>
      <w:r>
        <w:rPr/>
        <w:pict>
          <v:group style="position:absolute;margin-left:76.610954pt;margin-top:.202482pt;width:.1pt;height:68.681344pt;mso-position-horizontal-relative:page;mso-position-vertical-relative:paragraph;z-index:-5074" coordorigin="1532,4" coordsize="2,1374">
            <v:shape style="position:absolute;left:1532;top:4;width:2;height:1374" coordorigin="1532,4" coordsize="0,1374" path="m1532,1378l1532,4e" filled="f" stroked="t" strokeweight=".941456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3"/>
          <w:szCs w:val="23"/>
          <w:color w:val="313131"/>
          <w:spacing w:val="0"/>
          <w:w w:val="100"/>
          <w:position w:val="-1"/>
        </w:rPr>
        <w:t>4.</w:t>
      </w:r>
      <w:r>
        <w:rPr>
          <w:rFonts w:ascii="Arial" w:hAnsi="Arial" w:cs="Arial" w:eastAsia="Arial"/>
          <w:sz w:val="23"/>
          <w:szCs w:val="23"/>
          <w:color w:val="313131"/>
          <w:spacing w:val="25"/>
          <w:w w:val="100"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313131"/>
          <w:spacing w:val="0"/>
          <w:w w:val="100"/>
          <w:position w:val="-1"/>
        </w:rPr>
        <w:t>·</w:t>
      </w:r>
      <w:r>
        <w:rPr>
          <w:rFonts w:ascii="Arial" w:hAnsi="Arial" w:cs="Arial" w:eastAsia="Arial"/>
          <w:sz w:val="23"/>
          <w:szCs w:val="23"/>
          <w:color w:val="313131"/>
          <w:spacing w:val="-62"/>
          <w:w w:val="100"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313131"/>
          <w:spacing w:val="0"/>
          <w:w w:val="100"/>
          <w:position w:val="-1"/>
        </w:rPr>
        <w:tab/>
      </w:r>
      <w:r>
        <w:rPr>
          <w:rFonts w:ascii="Arial" w:hAnsi="Arial" w:cs="Arial" w:eastAsia="Arial"/>
          <w:sz w:val="23"/>
          <w:szCs w:val="23"/>
          <w:color w:val="313131"/>
          <w:spacing w:val="0"/>
          <w:w w:val="100"/>
          <w:position w:val="-1"/>
        </w:rPr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7"/>
          <w:position w:val="-1"/>
        </w:rPr>
        <w:t>PLU</w:t>
      </w:r>
      <w:r>
        <w:rPr>
          <w:rFonts w:ascii="Arial" w:hAnsi="Arial" w:cs="Arial" w:eastAsia="Arial"/>
          <w:sz w:val="23"/>
          <w:szCs w:val="23"/>
          <w:color w:val="131313"/>
          <w:spacing w:val="5"/>
          <w:w w:val="107"/>
          <w:position w:val="-1"/>
        </w:rPr>
        <w:t>T</w:t>
      </w:r>
      <w:r>
        <w:rPr>
          <w:rFonts w:ascii="Arial" w:hAnsi="Arial" w:cs="Arial" w:eastAsia="Arial"/>
          <w:sz w:val="23"/>
          <w:szCs w:val="23"/>
          <w:color w:val="313131"/>
          <w:spacing w:val="1"/>
          <w:w w:val="107"/>
          <w:position w:val="-1"/>
        </w:rPr>
        <w:t>E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14"/>
          <w:position w:val="-1"/>
        </w:rPr>
        <w:t>A</w:t>
      </w:r>
      <w:r>
        <w:rPr>
          <w:rFonts w:ascii="Arial" w:hAnsi="Arial" w:cs="Arial" w:eastAsia="Arial"/>
          <w:sz w:val="23"/>
          <w:szCs w:val="23"/>
          <w:color w:val="131313"/>
          <w:spacing w:val="-9"/>
          <w:w w:val="114"/>
          <w:position w:val="-1"/>
        </w:rPr>
        <w:t>L</w:t>
      </w:r>
      <w:r>
        <w:rPr>
          <w:rFonts w:ascii="Arial" w:hAnsi="Arial" w:cs="Arial" w:eastAsia="Arial"/>
          <w:sz w:val="23"/>
          <w:szCs w:val="23"/>
          <w:color w:val="313131"/>
          <w:spacing w:val="4"/>
          <w:w w:val="107"/>
          <w:position w:val="-1"/>
        </w:rPr>
        <w:t>E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94"/>
          <w:position w:val="-1"/>
        </w:rPr>
        <w:t>S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74" w:after="0" w:line="240" w:lineRule="auto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>PIU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1"/>
          <w:szCs w:val="21"/>
          <w:color w:val="313131"/>
          <w:spacing w:val="13"/>
          <w:w w:val="100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7"/>
          <w:w w:val="100"/>
        </w:rPr>
        <w:t>L</w:t>
      </w:r>
      <w:r>
        <w:rPr>
          <w:rFonts w:ascii="Times New Roman" w:hAnsi="Times New Roman" w:cs="Times New Roman" w:eastAsia="Times New Roman"/>
          <w:sz w:val="21"/>
          <w:szCs w:val="21"/>
          <w:color w:val="313131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pgSz w:w="11900" w:h="16840"/>
          <w:pgMar w:top="300" w:bottom="280" w:left="720" w:right="680"/>
          <w:cols w:num="2" w:equalWidth="0">
            <w:col w:w="2334" w:space="6007"/>
            <w:col w:w="2159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8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32" w:after="0" w:line="240" w:lineRule="auto"/>
        <w:ind w:left="269" w:right="-20"/>
        <w:jc w:val="left"/>
        <w:tabs>
          <w:tab w:pos="860" w:val="left"/>
          <w:tab w:pos="83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240.071198pt;margin-top:-49.386734pt;width:.1pt;height:66.542478pt;mso-position-horizontal-relative:page;mso-position-vertical-relative:paragraph;z-index:-5073" coordorigin="4801,-988" coordsize="2,1331">
            <v:shape style="position:absolute;left:4801;top:-988;width:2;height:1331" coordorigin="4801,-988" coordsize="0,1331" path="m4801,343l4801,-988e" filled="f" stroked="t" strokeweight=".941456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7"/>
          <w:szCs w:val="17"/>
          <w:color w:val="313131"/>
          <w:w w:val="70"/>
          <w:i/>
        </w:rPr>
        <w:t>tf</w:t>
      </w:r>
      <w:r>
        <w:rPr>
          <w:rFonts w:ascii="Arial" w:hAnsi="Arial" w:cs="Arial" w:eastAsia="Arial"/>
          <w:sz w:val="17"/>
          <w:szCs w:val="17"/>
          <w:color w:val="313131"/>
          <w:spacing w:val="4"/>
          <w:w w:val="70"/>
          <w:i/>
        </w:rPr>
        <w:t>.</w:t>
      </w:r>
      <w:r>
        <w:rPr>
          <w:rFonts w:ascii="Arial" w:hAnsi="Arial" w:cs="Arial" w:eastAsia="Arial"/>
          <w:sz w:val="17"/>
          <w:szCs w:val="17"/>
          <w:color w:val="131313"/>
          <w:spacing w:val="0"/>
          <w:w w:val="159"/>
          <w:i/>
        </w:rPr>
        <w:t>.!</w:t>
      </w:r>
      <w:r>
        <w:rPr>
          <w:rFonts w:ascii="Arial" w:hAnsi="Arial" w:cs="Arial" w:eastAsia="Arial"/>
          <w:sz w:val="17"/>
          <w:szCs w:val="17"/>
          <w:color w:val="131313"/>
          <w:spacing w:val="-31"/>
          <w:w w:val="100"/>
          <w:i/>
        </w:rPr>
        <w:t> </w:t>
      </w:r>
      <w:r>
        <w:rPr>
          <w:rFonts w:ascii="Arial" w:hAnsi="Arial" w:cs="Arial" w:eastAsia="Arial"/>
          <w:sz w:val="17"/>
          <w:szCs w:val="17"/>
          <w:color w:val="313131"/>
          <w:spacing w:val="0"/>
          <w:w w:val="137"/>
          <w:i/>
        </w:rPr>
        <w:t>.</w:t>
      </w:r>
      <w:r>
        <w:rPr>
          <w:rFonts w:ascii="Arial" w:hAnsi="Arial" w:cs="Arial" w:eastAsia="Arial"/>
          <w:sz w:val="17"/>
          <w:szCs w:val="17"/>
          <w:color w:val="313131"/>
          <w:spacing w:val="0"/>
          <w:w w:val="100"/>
          <w:i/>
        </w:rPr>
        <w:tab/>
      </w:r>
      <w:r>
        <w:rPr>
          <w:rFonts w:ascii="Arial" w:hAnsi="Arial" w:cs="Arial" w:eastAsia="Arial"/>
          <w:sz w:val="17"/>
          <w:szCs w:val="17"/>
          <w:color w:val="313131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-10"/>
          <w:w w:val="100"/>
          <w:i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-10"/>
          <w:w w:val="100"/>
          <w:i/>
          <w:u w:val="single" w:color="000000"/>
        </w:rPr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6"/>
          <w:w w:val="100"/>
          <w:i/>
          <w:u w:val="single" w:color="0000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6"/>
          <w:w w:val="100"/>
          <w:i/>
          <w:u w:val="single" w:color="000000"/>
        </w:rPr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6"/>
          <w:w w:val="100"/>
          <w:i/>
          <w:u w:val="single" w:color="000000"/>
        </w:rPr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0"/>
          <w:w w:val="100"/>
          <w:i/>
          <w:u w:val="single" w:color="0000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-12"/>
          <w:w w:val="100"/>
          <w:i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i/>
          <w:u w:val="single" w:color="000000"/>
        </w:rPr>
        <w:t>T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i/>
          <w:u w:val="single" w:color="000000"/>
        </w:rPr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i/>
          <w:u w:val="single" w:color="000000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11"/>
          <w:w w:val="100"/>
          <w:i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3"/>
          <w:i/>
          <w:u w:val="single" w:color="00000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3"/>
          <w:i/>
          <w:u w:val="single" w:color="000000"/>
        </w:rPr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-37"/>
          <w:w w:val="100"/>
          <w:i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-37"/>
          <w:w w:val="100"/>
          <w:i/>
          <w:u w:val="single" w:color="000000"/>
        </w:rPr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i/>
          <w:u w:val="single" w:color="000000"/>
        </w:rPr>
        <w:t>Oil'/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i/>
          <w:u w:val="single" w:color="000000"/>
        </w:rPr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i/>
          <w:u w:val="single" w:color="0000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8"/>
          <w:w w:val="100"/>
          <w:i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313131"/>
          <w:spacing w:val="0"/>
          <w:w w:val="83"/>
          <w:u w:val="single" w:color="000000"/>
        </w:rPr>
        <w:t>T.</w:t>
      </w:r>
      <w:r>
        <w:rPr>
          <w:rFonts w:ascii="Times New Roman" w:hAnsi="Times New Roman" w:cs="Times New Roman" w:eastAsia="Times New Roman"/>
          <w:sz w:val="21"/>
          <w:szCs w:val="21"/>
          <w:color w:val="313131"/>
          <w:spacing w:val="0"/>
          <w:w w:val="83"/>
          <w:u w:val="single" w:color="000000"/>
        </w:rPr>
      </w:r>
      <w:r>
        <w:rPr>
          <w:rFonts w:ascii="Times New Roman" w:hAnsi="Times New Roman" w:cs="Times New Roman" w:eastAsia="Times New Roman"/>
          <w:sz w:val="21"/>
          <w:szCs w:val="21"/>
          <w:color w:val="313131"/>
          <w:spacing w:val="0"/>
          <w:w w:val="83"/>
          <w:u w:val="single" w:color="000000"/>
        </w:rPr>
        <w:t>4</w:t>
      </w:r>
      <w:r>
        <w:rPr>
          <w:rFonts w:ascii="Times New Roman" w:hAnsi="Times New Roman" w:cs="Times New Roman" w:eastAsia="Times New Roman"/>
          <w:sz w:val="21"/>
          <w:szCs w:val="21"/>
          <w:color w:val="313131"/>
          <w:spacing w:val="0"/>
          <w:w w:val="83"/>
          <w:u w:val="single" w:color="000000"/>
        </w:rPr>
      </w:r>
      <w:r>
        <w:rPr>
          <w:rFonts w:ascii="Times New Roman" w:hAnsi="Times New Roman" w:cs="Times New Roman" w:eastAsia="Times New Roman"/>
          <w:sz w:val="21"/>
          <w:szCs w:val="21"/>
          <w:color w:val="313131"/>
          <w:spacing w:val="-29"/>
          <w:w w:val="100"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313131"/>
          <w:spacing w:val="-29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1"/>
          <w:szCs w:val="21"/>
          <w:color w:val="313131"/>
          <w:spacing w:val="-29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4"/>
          <w:w w:val="105"/>
          <w:i/>
          <w:u w:val="single" w:color="00000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4"/>
          <w:w w:val="105"/>
          <w:i/>
          <w:u w:val="single" w:color="000000"/>
        </w:rPr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0"/>
          <w:w w:val="59"/>
          <w:i/>
          <w:u w:val="single" w:color="000000"/>
        </w:rPr>
        <w:t>li-:.'</w:t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0"/>
          <w:w w:val="59"/>
          <w:i/>
          <w:u w:val="single" w:color="000000"/>
        </w:rPr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0"/>
          <w:w w:val="59"/>
          <w:i/>
          <w:u w:val="single" w:color="00000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0"/>
          <w:w w:val="59"/>
          <w:i/>
          <w:u w:val="single" w:color="000000"/>
        </w:rPr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-13"/>
          <w:w w:val="100"/>
          <w:i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-13"/>
          <w:w w:val="100"/>
          <w:i/>
          <w:u w:val="single" w:color="000000"/>
        </w:rPr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0"/>
          <w:w w:val="100"/>
          <w:i/>
          <w:u w:val="single" w:color="0000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-45"/>
          <w:w w:val="100"/>
          <w:i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83"/>
          <w:position w:val="2"/>
        </w:rPr>
        <w:t>ENTOLOM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5"/>
          <w:w w:val="83"/>
          <w:position w:val="2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2"/>
          <w:w w:val="83"/>
          <w:position w:val="2"/>
        </w:rPr>
        <w:t>T</w:t>
      </w:r>
      <w:r>
        <w:rPr>
          <w:rFonts w:ascii="Times New Roman" w:hAnsi="Times New Roman" w:cs="Times New Roman" w:eastAsia="Times New Roman"/>
          <w:sz w:val="21"/>
          <w:szCs w:val="21"/>
          <w:color w:val="313131"/>
          <w:spacing w:val="8"/>
          <w:w w:val="83"/>
          <w:position w:val="2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83"/>
          <w:position w:val="2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-4"/>
          <w:w w:val="83"/>
          <w:position w:val="2"/>
        </w:rPr>
        <w:t>F</w:t>
      </w:r>
      <w:r>
        <w:rPr>
          <w:rFonts w:ascii="Times New Roman" w:hAnsi="Times New Roman" w:cs="Times New Roman" w:eastAsia="Times New Roman"/>
          <w:sz w:val="21"/>
          <w:szCs w:val="21"/>
          <w:color w:val="505050"/>
          <w:spacing w:val="-35"/>
          <w:w w:val="83"/>
          <w:position w:val="2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-17"/>
          <w:w w:val="83"/>
          <w:position w:val="2"/>
        </w:rPr>
        <w:t>-</w:t>
      </w:r>
      <w:r>
        <w:rPr>
          <w:rFonts w:ascii="Times New Roman" w:hAnsi="Times New Roman" w:cs="Times New Roman" w:eastAsia="Times New Roman"/>
          <w:sz w:val="21"/>
          <w:szCs w:val="21"/>
          <w:color w:val="505050"/>
          <w:spacing w:val="0"/>
          <w:w w:val="83"/>
          <w:position w:val="2"/>
        </w:rPr>
        <w:t>A.</w:t>
      </w:r>
      <w:r>
        <w:rPr>
          <w:rFonts w:ascii="Times New Roman" w:hAnsi="Times New Roman" w:cs="Times New Roman" w:eastAsia="Times New Roman"/>
          <w:sz w:val="21"/>
          <w:szCs w:val="21"/>
          <w:color w:val="505050"/>
          <w:spacing w:val="0"/>
          <w:w w:val="83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505050"/>
          <w:spacing w:val="25"/>
          <w:w w:val="83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828282"/>
          <w:spacing w:val="0"/>
          <w:w w:val="62"/>
          <w:position w:val="2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94" w:after="0" w:line="240" w:lineRule="auto"/>
        <w:ind w:right="2236"/>
        <w:jc w:val="righ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313131"/>
          <w:spacing w:val="0"/>
          <w:w w:val="84"/>
          <w:i/>
        </w:rPr>
        <w:t>r.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9" w:after="0" w:line="79" w:lineRule="exact"/>
        <w:ind w:right="2245"/>
        <w:jc w:val="right"/>
        <w:rPr>
          <w:rFonts w:ascii="Times New Roman" w:hAnsi="Times New Roman" w:cs="Times New Roman" w:eastAsia="Times New Roman"/>
          <w:sz w:val="7"/>
          <w:szCs w:val="7"/>
        </w:rPr>
      </w:pPr>
      <w:rPr/>
      <w:r>
        <w:rPr>
          <w:rFonts w:ascii="Times New Roman" w:hAnsi="Times New Roman" w:cs="Times New Roman" w:eastAsia="Times New Roman"/>
          <w:sz w:val="7"/>
          <w:szCs w:val="7"/>
          <w:color w:val="505050"/>
          <w:spacing w:val="0"/>
          <w:w w:val="167"/>
          <w:i/>
        </w:rPr>
        <w:t>!</w:t>
      </w:r>
      <w:r>
        <w:rPr>
          <w:rFonts w:ascii="Times New Roman" w:hAnsi="Times New Roman" w:cs="Times New Roman" w:eastAsia="Times New Roman"/>
          <w:sz w:val="7"/>
          <w:szCs w:val="7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720" w:right="680"/>
        </w:sectPr>
      </w:pPr>
      <w:rPr/>
    </w:p>
    <w:p>
      <w:pPr>
        <w:spacing w:before="17" w:after="0" w:line="240" w:lineRule="auto"/>
        <w:ind w:left="259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448.132904pt;margin-top:-81.264481pt;width:90.615111pt;height:67.008631pt;mso-position-horizontal-relative:page;mso-position-vertical-relative:paragraph;z-index:-5072" coordorigin="8963,-1625" coordsize="1812,1340">
            <v:group style="position:absolute;left:8984;top:-1616;width:2;height:1321" coordorigin="8984,-1616" coordsize="2,1321">
              <v:shape style="position:absolute;left:8984;top:-1616;width:2;height:1321" coordorigin="8984,-1616" coordsize="0,1321" path="m8984,-295l8984,-1616e" filled="f" stroked="t" strokeweight=".941456pt" strokecolor="#000000">
                <v:path arrowok="t"/>
              </v:shape>
            </v:group>
            <v:group style="position:absolute;left:8972;top:-352;width:1793;height:2" coordorigin="8972,-352" coordsize="1793,2">
              <v:shape style="position:absolute;left:8972;top:-352;width:1793;height:2" coordorigin="8972,-352" coordsize="1793,0" path="m8972,-352l10766,-352e" filled="f" stroked="t" strokeweight=".941456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4.1.1.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9"/>
          <w:position w:val="2"/>
        </w:rPr>
        <w:t>CLITOPlLUS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3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83" w:right="-69"/>
        <w:jc w:val="left"/>
        <w:tabs>
          <w:tab w:pos="292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94"/>
          <w:i/>
          <w:position w:val="2"/>
        </w:rPr>
        <w:t>Clitopi!us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6"/>
          <w:w w:val="94"/>
          <w:i/>
          <w:position w:val="2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100"/>
          <w:i/>
          <w:position w:val="2"/>
        </w:rPr>
        <w:t>prunulus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100"/>
          <w:i/>
          <w:position w:val="2"/>
        </w:rPr>
        <w:tab/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100"/>
          <w:i/>
          <w:position w:val="2"/>
        </w:rPr>
      </w:r>
      <w:r>
        <w:rPr>
          <w:rFonts w:ascii="Arial" w:hAnsi="Arial" w:cs="Arial" w:eastAsia="Arial"/>
          <w:sz w:val="16"/>
          <w:szCs w:val="16"/>
          <w:color w:val="131313"/>
          <w:spacing w:val="0"/>
          <w:w w:val="100"/>
          <w:position w:val="0"/>
        </w:rPr>
        <w:t>Clitopile</w:t>
      </w:r>
      <w:r>
        <w:rPr>
          <w:rFonts w:ascii="Arial" w:hAnsi="Arial" w:cs="Arial" w:eastAsia="Arial"/>
          <w:sz w:val="16"/>
          <w:szCs w:val="16"/>
          <w:color w:val="131313"/>
          <w:spacing w:val="31"/>
          <w:w w:val="100"/>
          <w:position w:val="0"/>
        </w:rPr>
        <w:t> </w:t>
      </w:r>
      <w:r>
        <w:rPr>
          <w:rFonts w:ascii="Arial" w:hAnsi="Arial" w:cs="Arial" w:eastAsia="Arial"/>
          <w:sz w:val="16"/>
          <w:szCs w:val="16"/>
          <w:color w:val="131313"/>
          <w:spacing w:val="-5"/>
          <w:w w:val="100"/>
          <w:position w:val="0"/>
        </w:rPr>
        <w:t>p</w:t>
      </w:r>
      <w:r>
        <w:rPr>
          <w:rFonts w:ascii="Arial" w:hAnsi="Arial" w:cs="Arial" w:eastAsia="Arial"/>
          <w:sz w:val="16"/>
          <w:szCs w:val="16"/>
          <w:color w:val="313131"/>
          <w:spacing w:val="5"/>
          <w:w w:val="100"/>
          <w:position w:val="0"/>
        </w:rPr>
        <w:t>e</w:t>
      </w:r>
      <w:r>
        <w:rPr>
          <w:rFonts w:ascii="Arial" w:hAnsi="Arial" w:cs="Arial" w:eastAsia="Arial"/>
          <w:sz w:val="16"/>
          <w:szCs w:val="16"/>
          <w:color w:val="131313"/>
          <w:spacing w:val="0"/>
          <w:w w:val="100"/>
          <w:position w:val="0"/>
        </w:rPr>
        <w:t>tite</w:t>
      </w:r>
      <w:r>
        <w:rPr>
          <w:rFonts w:ascii="Arial" w:hAnsi="Arial" w:cs="Arial" w:eastAsia="Arial"/>
          <w:sz w:val="16"/>
          <w:szCs w:val="16"/>
          <w:color w:val="131313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16"/>
          <w:szCs w:val="16"/>
          <w:color w:val="131313"/>
          <w:spacing w:val="0"/>
          <w:w w:val="102"/>
          <w:position w:val="0"/>
        </w:rPr>
        <w:t>prune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5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00" w:lineRule="exact"/>
        <w:ind w:right="502"/>
        <w:jc w:val="right"/>
        <w:rPr>
          <w:rFonts w:ascii="Arial" w:hAnsi="Arial" w:cs="Arial" w:eastAsia="Arial"/>
          <w:sz w:val="27"/>
          <w:szCs w:val="27"/>
        </w:rPr>
      </w:pPr>
      <w:rPr/>
      <w:r>
        <w:rPr/>
        <w:pict>
          <v:group style="position:absolute;margin-left:42.483189pt;margin-top:.304928pt;width:.1pt;height:46.342083pt;mso-position-horizontal-relative:page;mso-position-vertical-relative:paragraph;z-index:-5071" coordorigin="850,6" coordsize="2,927">
            <v:shape style="position:absolute;left:850;top:6;width:2;height:927" coordorigin="850,6" coordsize="0,927" path="m850,933l850,6e" filled="f" stroked="t" strokeweight="1.17682pt" strokecolor="#000000">
              <v:path arrowok="t"/>
            </v:shape>
          </v:group>
          <w10:wrap type="none"/>
        </w:pict>
      </w:r>
      <w:r>
        <w:rPr/>
        <w:pict>
          <v:group style="position:absolute;margin-left:74.492683pt;margin-top:.542580pt;width:.1pt;height:46.104431pt;mso-position-horizontal-relative:page;mso-position-vertical-relative:paragraph;z-index:-5070" coordorigin="1490,11" coordsize="2,922">
            <v:shape style="position:absolute;left:1490;top:11;width:2;height:922" coordorigin="1490,11" coordsize="0,922" path="m1490,933l1490,11e" filled="f" stroked="t" strokeweight=".941456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7"/>
          <w:szCs w:val="27"/>
          <w:color w:val="131313"/>
          <w:spacing w:val="0"/>
          <w:w w:val="93"/>
          <w:position w:val="-1"/>
        </w:rPr>
        <w:t>1</w:t>
      </w:r>
      <w:r>
        <w:rPr>
          <w:rFonts w:ascii="Arial" w:hAnsi="Arial" w:cs="Arial" w:eastAsia="Arial"/>
          <w:sz w:val="27"/>
          <w:szCs w:val="27"/>
          <w:color w:val="000000"/>
          <w:spacing w:val="0"/>
          <w:w w:val="100"/>
          <w:position w:val="0"/>
        </w:rPr>
      </w:r>
    </w:p>
    <w:p>
      <w:pPr>
        <w:spacing w:before="0" w:after="0" w:line="203" w:lineRule="exact"/>
        <w:ind w:left="217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5"/>
          <w:w w:val="88"/>
          <w:position w:val="1"/>
        </w:rPr>
        <w:t>4</w:t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-14"/>
          <w:w w:val="161"/>
          <w:position w:val="1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4"/>
          <w:position w:val="1"/>
        </w:rPr>
        <w:t>1.2.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position w:val="1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8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  <w:position w:val="0"/>
        </w:rPr>
        <w:t>RHODOCYI3E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4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40" w:lineRule="auto"/>
        <w:ind w:left="-36" w:right="1075"/>
        <w:jc w:val="center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313131"/>
          <w:w w:val="213"/>
        </w:rPr>
        <w:t>-</w:t>
      </w:r>
      <w:r>
        <w:rPr>
          <w:rFonts w:ascii="Times New Roman" w:hAnsi="Times New Roman" w:cs="Times New Roman" w:eastAsia="Times New Roman"/>
          <w:sz w:val="21"/>
          <w:szCs w:val="21"/>
          <w:color w:val="313131"/>
          <w:spacing w:val="-3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96"/>
        </w:rPr>
        <w:t>CLITOPILU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9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37" w:lineRule="exact"/>
        <w:ind w:left="110" w:right="1164"/>
        <w:jc w:val="center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446.838409pt;margin-top:-12.06125pt;width:.1pt;height:46.104432pt;mso-position-horizontal-relative:page;mso-position-vertical-relative:paragraph;z-index:-5069" coordorigin="8937,-241" coordsize="2,922">
            <v:shape style="position:absolute;left:8937;top:-241;width:2;height:922" coordorigin="8937,-241" coordsize="0,922" path="m8937,681l8937,-241e" filled="f" stroked="t" strokeweight=".941456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91"/>
          <w:position w:val="-1"/>
        </w:rPr>
        <w:t>RODOCIBE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jc w:val="center"/>
        <w:spacing w:after="0"/>
        <w:sectPr>
          <w:type w:val="continuous"/>
          <w:pgSz w:w="11900" w:h="16840"/>
          <w:pgMar w:top="1000" w:bottom="0" w:left="720" w:right="680"/>
          <w:cols w:num="2" w:equalWidth="0">
            <w:col w:w="4427" w:space="3731"/>
            <w:col w:w="2342"/>
          </w:cols>
        </w:sectPr>
      </w:pPr>
      <w:rPr/>
    </w:p>
    <w:p>
      <w:pPr>
        <w:spacing w:before="6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20" w:right="680"/>
        </w:sectPr>
      </w:pPr>
      <w:rPr/>
    </w:p>
    <w:p>
      <w:pPr>
        <w:spacing w:before="31" w:after="0" w:line="240" w:lineRule="auto"/>
        <w:ind w:left="184" w:right="-20"/>
        <w:jc w:val="left"/>
        <w:tabs>
          <w:tab w:pos="86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-13"/>
          <w:w w:val="91"/>
        </w:rPr>
        <w:t>4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-8"/>
          <w:w w:val="178"/>
        </w:rPr>
        <w:t>.</w:t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100"/>
        </w:rPr>
        <w:t>1.3</w:t>
        <w:tab/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100"/>
        </w:rPr>
        <w:t>ENTOLOMA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3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198" w:lineRule="exact"/>
        <w:ind w:left="918" w:right="-67"/>
        <w:jc w:val="left"/>
        <w:tabs>
          <w:tab w:pos="280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98"/>
          <w:i/>
        </w:rPr>
        <w:t>Ento!oma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-12"/>
          <w:w w:val="98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100"/>
          <w:i/>
        </w:rPr>
        <w:t>!iUJdum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100"/>
          <w:i/>
        </w:rPr>
      </w:r>
      <w:r>
        <w:rPr>
          <w:rFonts w:ascii="Arial" w:hAnsi="Arial" w:cs="Arial" w:eastAsia="Arial"/>
          <w:sz w:val="16"/>
          <w:szCs w:val="16"/>
          <w:color w:val="131313"/>
          <w:spacing w:val="0"/>
          <w:w w:val="100"/>
          <w:position w:val="-1"/>
        </w:rPr>
        <w:t>Entolome</w:t>
      </w:r>
      <w:r>
        <w:rPr>
          <w:rFonts w:ascii="Arial" w:hAnsi="Arial" w:cs="Arial" w:eastAsia="Arial"/>
          <w:sz w:val="16"/>
          <w:szCs w:val="16"/>
          <w:color w:val="131313"/>
          <w:spacing w:val="20"/>
          <w:w w:val="100"/>
          <w:position w:val="-1"/>
        </w:rPr>
        <w:t> </w:t>
      </w:r>
      <w:r>
        <w:rPr>
          <w:rFonts w:ascii="Arial" w:hAnsi="Arial" w:cs="Arial" w:eastAsia="Arial"/>
          <w:sz w:val="16"/>
          <w:szCs w:val="16"/>
          <w:color w:val="131313"/>
          <w:spacing w:val="0"/>
          <w:w w:val="108"/>
          <w:position w:val="-1"/>
        </w:rPr>
        <w:t>livide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8" w:after="0" w:line="190" w:lineRule="exact"/>
        <w:jc w:val="left"/>
        <w:rPr>
          <w:sz w:val="19"/>
          <w:szCs w:val="19"/>
        </w:rPr>
      </w:pPr>
      <w:rPr/>
      <w:r>
        <w:rPr/>
        <w:br w:type="column"/>
      </w:r>
      <w:r>
        <w:rPr>
          <w:sz w:val="19"/>
          <w:szCs w:val="19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568.40387pt;margin-top:-72.900055pt;width:.1pt;height:46.104432pt;mso-position-horizontal-relative:page;mso-position-vertical-relative:paragraph;z-index:-5067" coordorigin="11368,-1458" coordsize="2,922">
            <v:shape style="position:absolute;left:11368;top:-1458;width:2;height:922" coordorigin="11368,-1458" coordsize="0,922" path="m11368,-536l11368,-1458e" filled="f" stroked="t" strokeweight="1.17682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1"/>
          <w:szCs w:val="21"/>
          <w:color w:val="727272"/>
          <w:spacing w:val="0"/>
          <w:w w:val="83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727272"/>
          <w:spacing w:val="0"/>
          <w:w w:val="8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727272"/>
          <w:spacing w:val="3"/>
          <w:w w:val="8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>ENTOL0!\1A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20" w:right="680"/>
          <w:cols w:num="2" w:equalWidth="0">
            <w:col w:w="3945" w:space="4171"/>
            <w:col w:w="2384"/>
          </w:cols>
        </w:sectPr>
      </w:pPr>
      <w:rPr/>
    </w:p>
    <w:p>
      <w:pPr>
        <w:spacing w:before="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20" w:right="680"/>
        </w:sectPr>
      </w:pPr>
      <w:rPr/>
    </w:p>
    <w:p>
      <w:pPr>
        <w:spacing w:before="55" w:after="0" w:line="240" w:lineRule="auto"/>
        <w:ind w:left="165" w:right="-67"/>
        <w:jc w:val="left"/>
        <w:tabs>
          <w:tab w:pos="80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313131"/>
          <w:w w:val="106"/>
          <w:i/>
        </w:rPr>
        <w:t>4</w:t>
      </w:r>
      <w:r>
        <w:rPr>
          <w:rFonts w:ascii="Arial" w:hAnsi="Arial" w:cs="Arial" w:eastAsia="Arial"/>
          <w:sz w:val="18"/>
          <w:szCs w:val="18"/>
          <w:color w:val="313131"/>
          <w:spacing w:val="-9"/>
          <w:w w:val="106"/>
          <w:i/>
        </w:rPr>
        <w:t>.</w:t>
      </w:r>
      <w:r>
        <w:rPr>
          <w:rFonts w:ascii="Arial" w:hAnsi="Arial" w:cs="Arial" w:eastAsia="Arial"/>
          <w:sz w:val="18"/>
          <w:szCs w:val="18"/>
          <w:color w:val="131313"/>
          <w:spacing w:val="9"/>
          <w:w w:val="104"/>
          <w:i/>
        </w:rPr>
        <w:t>2</w:t>
      </w:r>
      <w:r>
        <w:rPr>
          <w:rFonts w:ascii="Arial" w:hAnsi="Arial" w:cs="Arial" w:eastAsia="Arial"/>
          <w:sz w:val="18"/>
          <w:szCs w:val="18"/>
          <w:color w:val="313131"/>
          <w:spacing w:val="0"/>
          <w:w w:val="151"/>
          <w:i/>
        </w:rPr>
        <w:t>.</w:t>
      </w:r>
      <w:r>
        <w:rPr>
          <w:rFonts w:ascii="Arial" w:hAnsi="Arial" w:cs="Arial" w:eastAsia="Arial"/>
          <w:sz w:val="18"/>
          <w:szCs w:val="18"/>
          <w:color w:val="313131"/>
          <w:spacing w:val="0"/>
          <w:w w:val="100"/>
          <w:i/>
        </w:rPr>
        <w:tab/>
      </w:r>
      <w:r>
        <w:rPr>
          <w:rFonts w:ascii="Arial" w:hAnsi="Arial" w:cs="Arial" w:eastAsia="Arial"/>
          <w:sz w:val="18"/>
          <w:szCs w:val="18"/>
          <w:color w:val="313131"/>
          <w:spacing w:val="0"/>
          <w:w w:val="100"/>
          <w:i/>
        </w:rPr>
      </w:r>
      <w:r>
        <w:rPr>
          <w:rFonts w:ascii="Arial" w:hAnsi="Arial" w:cs="Arial" w:eastAsia="Arial"/>
          <w:sz w:val="18"/>
          <w:szCs w:val="18"/>
          <w:color w:val="131313"/>
          <w:spacing w:val="10"/>
          <w:w w:val="128"/>
          <w:i/>
        </w:rPr>
        <w:t>M</w:t>
      </w:r>
      <w:r>
        <w:rPr>
          <w:rFonts w:ascii="Arial" w:hAnsi="Arial" w:cs="Arial" w:eastAsia="Arial"/>
          <w:sz w:val="18"/>
          <w:szCs w:val="18"/>
          <w:color w:val="313131"/>
          <w:spacing w:val="0"/>
          <w:w w:val="96"/>
          <w:i/>
        </w:rPr>
        <w:t>/</w:t>
      </w:r>
      <w:r>
        <w:rPr>
          <w:rFonts w:ascii="Arial" w:hAnsi="Arial" w:cs="Arial" w:eastAsia="Arial"/>
          <w:sz w:val="18"/>
          <w:szCs w:val="18"/>
          <w:color w:val="313131"/>
          <w:spacing w:val="-33"/>
          <w:w w:val="100"/>
          <w:i/>
        </w:rPr>
        <w:t> </w:t>
      </w:r>
      <w:r>
        <w:rPr>
          <w:rFonts w:ascii="Arial" w:hAnsi="Arial" w:cs="Arial" w:eastAsia="Arial"/>
          <w:sz w:val="18"/>
          <w:szCs w:val="18"/>
          <w:color w:val="131313"/>
          <w:spacing w:val="0"/>
          <w:w w:val="117"/>
          <w:i/>
        </w:rPr>
        <w:t>ICROC'r'Sï'ff)</w:t>
      </w:r>
      <w:r>
        <w:rPr>
          <w:rFonts w:ascii="Arial" w:hAnsi="Arial" w:cs="Arial" w:eastAsia="Arial"/>
          <w:sz w:val="18"/>
          <w:szCs w:val="18"/>
          <w:color w:val="131313"/>
          <w:spacing w:val="12"/>
          <w:w w:val="117"/>
          <w:i/>
        </w:rPr>
        <w:t>f</w:t>
      </w:r>
      <w:r>
        <w:rPr>
          <w:rFonts w:ascii="Arial" w:hAnsi="Arial" w:cs="Arial" w:eastAsia="Arial"/>
          <w:sz w:val="18"/>
          <w:szCs w:val="18"/>
          <w:color w:val="313131"/>
          <w:spacing w:val="0"/>
          <w:w w:val="69"/>
          <w:i/>
        </w:rPr>
        <w:t>.</w:t>
      </w:r>
      <w:r>
        <w:rPr>
          <w:rFonts w:ascii="Arial" w:hAnsi="Arial" w:cs="Arial" w:eastAsia="Arial"/>
          <w:sz w:val="18"/>
          <w:szCs w:val="18"/>
          <w:color w:val="313131"/>
          <w:spacing w:val="-6"/>
          <w:w w:val="69"/>
          <w:i/>
        </w:rPr>
        <w:t>·</w:t>
      </w:r>
      <w:r>
        <w:rPr>
          <w:rFonts w:ascii="Arial" w:hAnsi="Arial" w:cs="Arial" w:eastAsia="Arial"/>
          <w:sz w:val="18"/>
          <w:szCs w:val="18"/>
          <w:color w:val="131313"/>
          <w:spacing w:val="0"/>
          <w:w w:val="92"/>
          <w:i/>
        </w:rPr>
        <w:t>IC!-.'</w:t>
      </w:r>
      <w:r>
        <w:rPr>
          <w:rFonts w:ascii="Arial" w:hAnsi="Arial" w:cs="Arial" w:eastAsia="Arial"/>
          <w:sz w:val="18"/>
          <w:szCs w:val="18"/>
          <w:color w:val="131313"/>
          <w:spacing w:val="-47"/>
          <w:w w:val="92"/>
          <w:i/>
        </w:rPr>
        <w:t>.</w:t>
      </w:r>
      <w:r>
        <w:rPr>
          <w:rFonts w:ascii="Arial" w:hAnsi="Arial" w:cs="Arial" w:eastAsia="Arial"/>
          <w:sz w:val="18"/>
          <w:szCs w:val="18"/>
          <w:color w:val="313131"/>
          <w:spacing w:val="-1"/>
          <w:w w:val="86"/>
          <w:i/>
        </w:rPr>
        <w:t>·</w:t>
      </w:r>
      <w:r>
        <w:rPr>
          <w:rFonts w:ascii="Arial" w:hAnsi="Arial" w:cs="Arial" w:eastAsia="Arial"/>
          <w:sz w:val="18"/>
          <w:szCs w:val="18"/>
          <w:color w:val="131313"/>
          <w:spacing w:val="0"/>
          <w:w w:val="111"/>
          <w:i/>
        </w:rPr>
        <w:t>Œ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3" w:after="0" w:line="237" w:lineRule="exact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  <w:position w:val="-1"/>
        </w:rPr>
        <w:t>MACROCIST!DIA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5"/>
          <w:w w:val="100"/>
          <w:position w:val="-1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313131"/>
          <w:spacing w:val="0"/>
          <w:w w:val="100"/>
          <w:position w:val="-1"/>
        </w:rPr>
        <w:t>ffi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20" w:right="680"/>
          <w:cols w:num="2" w:equalWidth="0">
            <w:col w:w="3058" w:space="5189"/>
            <w:col w:w="2253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20" w:right="680"/>
        </w:sectPr>
      </w:pPr>
      <w:rPr/>
    </w:p>
    <w:p>
      <w:pPr>
        <w:spacing w:before="51" w:after="0" w:line="240" w:lineRule="auto"/>
        <w:ind w:left="174" w:right="-69"/>
        <w:jc w:val="left"/>
        <w:tabs>
          <w:tab w:pos="80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i/>
        </w:rPr>
        <w:t>'1.3.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-2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9"/>
          <w:i/>
        </w:rPr>
        <w:t>PLUTEACE/-lE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33" w:after="0" w:line="237" w:lineRule="exact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  <w:position w:val="-1"/>
        </w:rPr>
        <w:t>PIUTEA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10"/>
          <w:w w:val="100"/>
          <w:position w:val="-1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313131"/>
          <w:spacing w:val="0"/>
          <w:w w:val="100"/>
          <w:position w:val="-1"/>
        </w:rPr>
        <w:t>fA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20" w:right="680"/>
          <w:cols w:num="2" w:equalWidth="0">
            <w:col w:w="2134" w:space="6109"/>
            <w:col w:w="2257"/>
          </w:cols>
        </w:sectPr>
      </w:pPr>
      <w:rPr/>
    </w:p>
    <w:p>
      <w:pPr>
        <w:spacing w:before="9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1" w:after="0" w:line="296" w:lineRule="exact"/>
        <w:ind w:left="174" w:right="-20"/>
        <w:jc w:val="left"/>
        <w:tabs>
          <w:tab w:pos="860" w:val="left"/>
          <w:tab w:pos="832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0"/>
          <w:position w:val="3"/>
        </w:rPr>
        <w:t>4.3.2.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-32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100"/>
          <w:position w:val="3"/>
        </w:rPr>
        <w:t>VOLVARIELLA</w:t>
        <w:tab/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100"/>
          <w:position w:val="-2"/>
        </w:rPr>
        <w:t>VOLVARIELLA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4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20" w:right="680"/>
        </w:sectPr>
      </w:pPr>
      <w:rPr/>
    </w:p>
    <w:p>
      <w:pPr>
        <w:spacing w:before="86" w:after="0" w:line="218" w:lineRule="exact"/>
        <w:ind w:left="4266" w:right="-20" w:firstLine="5"/>
        <w:jc w:val="righ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569.580688pt;margin-top:48.430107pt;width:.1pt;height:102.90319pt;mso-position-horizontal-relative:page;mso-position-vertical-relative:paragraph;z-index:-5061" coordorigin="11392,969" coordsize="2,2058">
            <v:shape style="position:absolute;left:11392;top:969;width:2;height:2058" coordorigin="11392,969" coordsize="0,2058" path="m11392,3027l11392,969e" filled="f" stroked="t" strokeweight="1.17682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93"/>
        </w:rPr>
        <w:t>MUCCICOSU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92"/>
        </w:rPr>
        <w:t>MUZZICOZU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78" w:after="0" w:line="240" w:lineRule="auto"/>
        <w:ind w:left="9" w:right="-73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Volvaire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7"/>
        </w:rPr>
        <w:t>gluante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9" w:after="0" w:line="214" w:lineRule="exact"/>
        <w:ind w:right="-6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position w:val="-1"/>
        </w:rPr>
        <w:t>Volvaire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24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8"/>
          <w:position w:val="-1"/>
        </w:rPr>
        <w:t>gluante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35" w:after="0" w:line="240" w:lineRule="auto"/>
        <w:ind w:left="19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Volvariella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gloiocephala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33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Volvariella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</w:rPr>
        <w:t>gloioccphala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20" w:right="680"/>
          <w:cols w:num="3" w:equalWidth="0">
            <w:col w:w="5468" w:space="571"/>
            <w:col w:w="1348" w:space="869"/>
            <w:col w:w="2244"/>
          </w:cols>
        </w:sectPr>
      </w:pPr>
      <w:rPr/>
    </w:p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581" w:lineRule="exact"/>
        <w:ind w:left="113" w:right="-20"/>
        <w:jc w:val="left"/>
        <w:tabs>
          <w:tab w:pos="720" w:val="left"/>
          <w:tab w:pos="830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/>
        <w:pict>
          <v:group style="position:absolute;margin-left:447.426819pt;margin-top:2.749676pt;width:.1pt;height:103.378493pt;mso-position-horizontal-relative:page;mso-position-vertical-relative:paragraph;z-index:-5066" coordorigin="8949,55" coordsize="2,2068">
            <v:shape style="position:absolute;left:8949;top:55;width:2;height:2068" coordorigin="8949,55" coordsize="0,2068" path="m8949,2123l8949,55e" filled="f" stroked="t" strokeweight=".941456pt" strokecolor="#000000">
              <v:path arrowok="t"/>
            </v:shape>
          </v:group>
          <w10:wrap type="none"/>
        </w:pict>
      </w:r>
      <w:r>
        <w:rPr/>
        <w:pict>
          <v:group style="position:absolute;margin-left:42.365505pt;margin-top:7.265059pt;width:.1pt;height:97.674852pt;mso-position-horizontal-relative:page;mso-position-vertical-relative:paragraph;z-index:-5065" coordorigin="847,145" coordsize="2,1953">
            <v:shape style="position:absolute;left:847;top:145;width:2;height:1953" coordorigin="847,145" coordsize="0,1953" path="m847,2099l847,145e" filled="f" stroked="t" strokeweight="1.17682pt" strokecolor="#000000">
              <v:path arrowok="t"/>
            </v:shape>
          </v:group>
          <w10:wrap type="none"/>
        </w:pict>
      </w:r>
      <w:r>
        <w:rPr/>
        <w:pict>
          <v:group style="position:absolute;margin-left:74.021957pt;margin-top:.373159pt;width:.1pt;height:104.804403pt;mso-position-horizontal-relative:page;mso-position-vertical-relative:paragraph;z-index:-5064" coordorigin="1480,7" coordsize="2,2096">
            <v:shape style="position:absolute;left:1480;top:7;width:2;height:2096" coordorigin="1480,7" coordsize="0,2096" path="m1480,2104l1480,7e" filled="f" stroked="t" strokeweight=".941456pt" strokecolor="#000000">
              <v:path arrowok="t"/>
            </v:shape>
          </v:group>
          <w10:wrap type="none"/>
        </w:pict>
      </w:r>
      <w:r>
        <w:rPr/>
        <w:pict>
          <v:group style="position:absolute;margin-left:238.070602pt;margin-top:28.17841pt;width:.1pt;height:77.236805pt;mso-position-horizontal-relative:page;mso-position-vertical-relative:paragraph;z-index:-5063" coordorigin="4761,564" coordsize="2,1545">
            <v:shape style="position:absolute;left:4761;top:564;width:2;height:1545" coordorigin="4761,564" coordsize="0,1545" path="m4761,2108l4761,564e" filled="f" stroked="t" strokeweight=".941456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51"/>
          <w:szCs w:val="51"/>
          <w:color w:val="131313"/>
          <w:spacing w:val="0"/>
          <w:w w:val="62"/>
          <w:position w:val="-1"/>
        </w:rPr>
        <w:t>ls.</w:t>
      </w:r>
      <w:r>
        <w:rPr>
          <w:rFonts w:ascii="Arial" w:hAnsi="Arial" w:cs="Arial" w:eastAsia="Arial"/>
          <w:sz w:val="51"/>
          <w:szCs w:val="51"/>
          <w:color w:val="131313"/>
          <w:spacing w:val="0"/>
          <w:w w:val="100"/>
          <w:position w:val="-1"/>
        </w:rPr>
        <w:tab/>
      </w:r>
      <w:r>
        <w:rPr>
          <w:rFonts w:ascii="Arial" w:hAnsi="Arial" w:cs="Arial" w:eastAsia="Arial"/>
          <w:sz w:val="51"/>
          <w:szCs w:val="51"/>
          <w:color w:val="131313"/>
          <w:spacing w:val="0"/>
          <w:w w:val="24"/>
          <w:position w:val="-1"/>
        </w:rPr>
        <w:t>1</w:t>
      </w:r>
      <w:r>
        <w:rPr>
          <w:rFonts w:ascii="Arial" w:hAnsi="Arial" w:cs="Arial" w:eastAsia="Arial"/>
          <w:sz w:val="51"/>
          <w:szCs w:val="51"/>
          <w:color w:val="131313"/>
          <w:spacing w:val="-86"/>
          <w:w w:val="100"/>
          <w:position w:val="-1"/>
        </w:rPr>
        <w:t> </w:t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  <w:position w:val="-1"/>
        </w:rPr>
        <w:t>CORTINARIALES</w:t>
        <w:tab/>
      </w:r>
      <w:r>
        <w:rPr>
          <w:rFonts w:ascii="Arial" w:hAnsi="Arial" w:cs="Arial" w:eastAsia="Arial"/>
          <w:sz w:val="25"/>
          <w:szCs w:val="25"/>
          <w:color w:val="131313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87"/>
          <w:position w:val="0"/>
        </w:rPr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87"/>
          <w:u w:val="thick" w:color="000000"/>
          <w:position w:val="0"/>
        </w:rPr>
        <w:t>CORTINARIAL</w:t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87"/>
          <w:u w:val="thick" w:color="000000"/>
          <w:position w:val="0"/>
        </w:rPr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87"/>
          <w:u w:val="thick" w:color="000000"/>
          <w:position w:val="0"/>
        </w:rPr>
        <w:t>E</w:t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46"/>
          <w:w w:val="87"/>
          <w:position w:val="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13131"/>
          <w:spacing w:val="0"/>
          <w:w w:val="59"/>
          <w:position w:val="0"/>
        </w:rPr>
        <w:t>.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07" w:right="-20"/>
        <w:jc w:val="left"/>
        <w:tabs>
          <w:tab w:pos="840" w:val="left"/>
          <w:tab w:pos="828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Arial" w:hAnsi="Arial" w:cs="Arial" w:eastAsia="Arial"/>
          <w:sz w:val="18"/>
          <w:szCs w:val="18"/>
          <w:color w:val="131313"/>
          <w:spacing w:val="-4"/>
          <w:w w:val="109"/>
          <w:i/>
        </w:rPr>
        <w:t>5</w:t>
      </w:r>
      <w:r>
        <w:rPr>
          <w:rFonts w:ascii="Arial" w:hAnsi="Arial" w:cs="Arial" w:eastAsia="Arial"/>
          <w:sz w:val="18"/>
          <w:szCs w:val="18"/>
          <w:color w:val="313131"/>
          <w:spacing w:val="-2"/>
          <w:w w:val="151"/>
          <w:i/>
        </w:rPr>
        <w:t>.</w:t>
      </w:r>
      <w:r>
        <w:rPr>
          <w:rFonts w:ascii="Arial" w:hAnsi="Arial" w:cs="Arial" w:eastAsia="Arial"/>
          <w:sz w:val="18"/>
          <w:szCs w:val="18"/>
          <w:color w:val="131313"/>
          <w:spacing w:val="-13"/>
          <w:w w:val="119"/>
          <w:i/>
        </w:rPr>
        <w:t>1</w:t>
      </w:r>
      <w:r>
        <w:rPr>
          <w:rFonts w:ascii="Arial" w:hAnsi="Arial" w:cs="Arial" w:eastAsia="Arial"/>
          <w:sz w:val="18"/>
          <w:szCs w:val="18"/>
          <w:color w:val="313131"/>
          <w:spacing w:val="0"/>
          <w:w w:val="108"/>
          <w:i/>
        </w:rPr>
        <w:t>.</w:t>
      </w:r>
      <w:r>
        <w:rPr>
          <w:rFonts w:ascii="Arial" w:hAnsi="Arial" w:cs="Arial" w:eastAsia="Arial"/>
          <w:sz w:val="18"/>
          <w:szCs w:val="18"/>
          <w:color w:val="313131"/>
          <w:spacing w:val="0"/>
          <w:w w:val="100"/>
          <w:i/>
        </w:rPr>
        <w:tab/>
      </w:r>
      <w:r>
        <w:rPr>
          <w:rFonts w:ascii="Arial" w:hAnsi="Arial" w:cs="Arial" w:eastAsia="Arial"/>
          <w:sz w:val="18"/>
          <w:szCs w:val="18"/>
          <w:color w:val="313131"/>
          <w:spacing w:val="0"/>
          <w:w w:val="100"/>
          <w:i/>
        </w:rPr>
      </w:r>
      <w:r>
        <w:rPr>
          <w:rFonts w:ascii="Arial" w:hAnsi="Arial" w:cs="Arial" w:eastAsia="Arial"/>
          <w:sz w:val="18"/>
          <w:szCs w:val="18"/>
          <w:color w:val="131313"/>
          <w:spacing w:val="0"/>
          <w:w w:val="111"/>
          <w:i/>
        </w:rPr>
        <w:t>CORTINAJUAC'</w:t>
      </w:r>
      <w:r>
        <w:rPr>
          <w:rFonts w:ascii="Arial" w:hAnsi="Arial" w:cs="Arial" w:eastAsia="Arial"/>
          <w:sz w:val="18"/>
          <w:szCs w:val="18"/>
          <w:color w:val="131313"/>
          <w:spacing w:val="-6"/>
          <w:w w:val="111"/>
          <w:i/>
        </w:rPr>
        <w:t>E</w:t>
      </w:r>
      <w:r>
        <w:rPr>
          <w:rFonts w:ascii="Arial" w:hAnsi="Arial" w:cs="Arial" w:eastAsia="Arial"/>
          <w:sz w:val="18"/>
          <w:szCs w:val="18"/>
          <w:color w:val="313131"/>
          <w:spacing w:val="-10"/>
          <w:w w:val="179"/>
          <w:i/>
        </w:rPr>
        <w:t>!</w:t>
      </w:r>
      <w:r>
        <w:rPr>
          <w:rFonts w:ascii="Arial" w:hAnsi="Arial" w:cs="Arial" w:eastAsia="Arial"/>
          <w:sz w:val="18"/>
          <w:szCs w:val="18"/>
          <w:color w:val="131313"/>
          <w:spacing w:val="0"/>
          <w:w w:val="118"/>
          <w:i/>
        </w:rPr>
        <w:t>IE</w:t>
      </w:r>
      <w:r>
        <w:rPr>
          <w:rFonts w:ascii="Arial" w:hAnsi="Arial" w:cs="Arial" w:eastAsia="Arial"/>
          <w:sz w:val="18"/>
          <w:szCs w:val="18"/>
          <w:color w:val="131313"/>
          <w:spacing w:val="0"/>
          <w:w w:val="100"/>
          <w:i/>
        </w:rPr>
        <w:tab/>
      </w:r>
      <w:r>
        <w:rPr>
          <w:rFonts w:ascii="Arial" w:hAnsi="Arial" w:cs="Arial" w:eastAsia="Arial"/>
          <w:sz w:val="18"/>
          <w:szCs w:val="18"/>
          <w:color w:val="131313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91"/>
          <w:position w:val="-4"/>
        </w:rPr>
        <w:t>CORTINARIAC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-38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313131"/>
          <w:spacing w:val="0"/>
          <w:w w:val="122"/>
          <w:position w:val="-4"/>
        </w:rPr>
        <w:t>ffi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10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203" w:right="-20"/>
        <w:jc w:val="left"/>
        <w:tabs>
          <w:tab w:pos="828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>5.1.1.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>CORTINARIUS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-24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  <w:position w:val="-3"/>
        </w:rPr>
        <w:t>CORTINARIU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9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40" w:lineRule="auto"/>
        <w:ind w:left="984" w:right="-20"/>
        <w:jc w:val="left"/>
        <w:rPr>
          <w:rFonts w:ascii="Times New Roman" w:hAnsi="Times New Roman" w:cs="Times New Roman" w:eastAsia="Times New Roman"/>
          <w:sz w:val="18"/>
          <w:szCs w:val="18"/>
        </w:rPr>
      </w:pPr>
      <w:rPr/>
      <w:r>
        <w:rPr/>
        <w:pict>
          <v:shape style="position:absolute;margin-left:180.479996pt;margin-top:.888504pt;width:176.639999pt;height:85.440002pt;mso-position-horizontal-relative:page;mso-position-vertical-relative:paragraph;z-index:-5078" type="#_x0000_t75">
            <v:imagedata r:id="rId19" o:title=""/>
          </v:shape>
        </w:pic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-8"/>
          <w:w w:val="93"/>
          <w:i/>
        </w:rPr>
        <w:t>C</w:t>
      </w:r>
      <w:r>
        <w:rPr>
          <w:rFonts w:ascii="Arial" w:hAnsi="Arial" w:cs="Arial" w:eastAsia="Arial"/>
          <w:sz w:val="15"/>
          <w:szCs w:val="15"/>
          <w:color w:val="505050"/>
          <w:spacing w:val="-33"/>
          <w:w w:val="94"/>
          <w:position w:val="-8"/>
        </w:rPr>
        <w:t>: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-52"/>
          <w:w w:val="93"/>
          <w:i/>
          <w:position w:val="0"/>
        </w:rPr>
        <w:t>o</w:t>
      </w:r>
      <w:r>
        <w:rPr>
          <w:rFonts w:ascii="Arial" w:hAnsi="Arial" w:cs="Arial" w:eastAsia="Arial"/>
          <w:sz w:val="15"/>
          <w:szCs w:val="15"/>
          <w:color w:val="727272"/>
          <w:spacing w:val="0"/>
          <w:w w:val="38"/>
          <w:position w:val="-8"/>
        </w:rPr>
        <w:t>·</w:t>
      </w:r>
      <w:r>
        <w:rPr>
          <w:rFonts w:ascii="Arial" w:hAnsi="Arial" w:cs="Arial" w:eastAsia="Arial"/>
          <w:sz w:val="15"/>
          <w:szCs w:val="15"/>
          <w:color w:val="727272"/>
          <w:spacing w:val="-13"/>
          <w:w w:val="38"/>
          <w:position w:val="-8"/>
        </w:rPr>
        <w:t>.</w:t>
      </w:r>
      <w:r>
        <w:rPr>
          <w:rFonts w:ascii="Arial" w:hAnsi="Arial" w:cs="Arial" w:eastAsia="Arial"/>
          <w:sz w:val="15"/>
          <w:szCs w:val="15"/>
          <w:color w:val="505050"/>
          <w:spacing w:val="-69"/>
          <w:w w:val="139"/>
          <w:position w:val="-8"/>
        </w:rPr>
        <w:t>·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93"/>
          <w:i/>
          <w:position w:val="0"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-45"/>
          <w:w w:val="93"/>
          <w:i/>
          <w:position w:val="0"/>
        </w:rPr>
        <w:t>t</w:t>
      </w:r>
      <w:r>
        <w:rPr>
          <w:rFonts w:ascii="Arial" w:hAnsi="Arial" w:cs="Arial" w:eastAsia="Arial"/>
          <w:sz w:val="15"/>
          <w:szCs w:val="15"/>
          <w:color w:val="505050"/>
          <w:spacing w:val="-10"/>
          <w:w w:val="139"/>
          <w:position w:val="-8"/>
        </w:rPr>
        <w:t>: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93"/>
          <w:i/>
          <w:position w:val="0"/>
        </w:rPr>
        <w:t>inarius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-3"/>
          <w:w w:val="100"/>
          <w:i/>
          <w:position w:val="0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100"/>
          <w:i/>
          <w:position w:val="0"/>
        </w:rPr>
        <w:t>orellanus</w:t>
      </w:r>
      <w:r>
        <w:rPr>
          <w:rFonts w:ascii="Times New Roman" w:hAnsi="Times New Roman" w:cs="Times New Roman" w:eastAsia="Times New Roman"/>
          <w:sz w:val="18"/>
          <w:szCs w:val="18"/>
          <w:color w:val="000000"/>
          <w:spacing w:val="0"/>
          <w:w w:val="100"/>
          <w:position w:val="0"/>
        </w:rPr>
      </w:r>
    </w:p>
    <w:p>
      <w:pPr>
        <w:spacing w:before="7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53" w:lineRule="auto"/>
        <w:ind w:left="1135" w:right="8251" w:firstLine="-155"/>
        <w:jc w:val="left"/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100"/>
          <w:i/>
        </w:rPr>
        <w:t>Cortina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-11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100"/>
          <w:i/>
        </w:rPr>
        <w:t>us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313131"/>
          <w:spacing w:val="6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100"/>
          <w:i/>
        </w:rPr>
        <w:t>peciosissimus</w:t>
      </w:r>
      <w:r>
        <w:rPr>
          <w:rFonts w:ascii="Times New Roman" w:hAnsi="Times New Roman" w:cs="Times New Roman" w:eastAsia="Times New Roman"/>
          <w:sz w:val="18"/>
          <w:szCs w:val="18"/>
          <w:color w:val="000000"/>
          <w:spacing w:val="0"/>
          <w:w w:val="100"/>
        </w:rPr>
      </w:r>
    </w:p>
    <w:p>
      <w:pPr>
        <w:spacing w:before="0" w:after="0" w:line="240" w:lineRule="auto"/>
        <w:ind w:left="979" w:right="-20"/>
        <w:jc w:val="left"/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93"/>
          <w:i/>
        </w:rPr>
        <w:t>Cortinarius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2"/>
          <w:w w:val="93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100"/>
          <w:i/>
        </w:rPr>
        <w:t>sp!en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color w:val="313131"/>
          <w:spacing w:val="-2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100"/>
          <w:i/>
        </w:rPr>
        <w:t>ns</w:t>
      </w:r>
      <w:r>
        <w:rPr>
          <w:rFonts w:ascii="Times New Roman" w:hAnsi="Times New Roman" w:cs="Times New Roman" w:eastAsia="Times New Roman"/>
          <w:sz w:val="18"/>
          <w:szCs w:val="18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60" w:right="-20"/>
        <w:jc w:val="left"/>
        <w:tabs>
          <w:tab w:pos="82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444.484772pt;margin-top:5.762652pt;width:.1pt;height:72.008467pt;mso-position-horizontal-relative:page;mso-position-vertical-relative:paragraph;z-index:-5062" coordorigin="8890,115" coordsize="2,1440">
            <v:shape style="position:absolute;left:8890;top:115;width:2;height:1440" coordorigin="8890,115" coordsize="0,1440" path="m8890,1555l8890,115e" filled="f" stroked="t" strokeweight="1.17682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>5.1.4.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>INOCYI3E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  <w:position w:val="-8"/>
        </w:rPr>
        <w:t>INOCIBE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7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41" w:right="-20"/>
        <w:jc w:val="left"/>
        <w:tabs>
          <w:tab w:pos="780" w:val="left"/>
          <w:tab w:pos="82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  <w:i/>
        </w:rPr>
        <w:t>5.2.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-2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17"/>
          <w:i/>
        </w:rPr>
        <w:t>CREPIDOTACEAE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87"/>
          <w:position w:val="-8"/>
        </w:rPr>
        <w:t>CREPI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19"/>
          <w:w w:val="87"/>
          <w:position w:val="-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87"/>
          <w:position w:val="-8"/>
        </w:rPr>
        <w:t>DO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-2"/>
          <w:w w:val="87"/>
          <w:position w:val="-8"/>
        </w:rPr>
        <w:t>T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87"/>
          <w:position w:val="-8"/>
        </w:rPr>
        <w:t>ACE/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-6"/>
          <w:w w:val="87"/>
          <w:position w:val="-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313131"/>
          <w:spacing w:val="0"/>
          <w:w w:val="185"/>
          <w:position w:val="-8"/>
        </w:rPr>
        <w:t>\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323" w:lineRule="exact"/>
        <w:ind w:left="132" w:right="-20"/>
        <w:jc w:val="left"/>
        <w:tabs>
          <w:tab w:pos="822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i/>
          <w:position w:val="6"/>
        </w:rPr>
        <w:t>5.2.2.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0"/>
          <w:w w:val="100"/>
          <w:i/>
          <w:position w:val="6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31313"/>
          <w:spacing w:val="27"/>
          <w:w w:val="100"/>
          <w:i/>
          <w:position w:val="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  <w:position w:val="6"/>
        </w:rPr>
        <w:t>CREPIDOTUS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-14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  <w:position w:val="6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  <w:position w:val="-2"/>
        </w:rPr>
        <w:t>CREPIDOTU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20" w:right="680"/>
        </w:sectPr>
      </w:pPr>
      <w:rPr/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/>
        <w:pict>
          <v:group style="position:absolute;margin-left:38.246635pt;margin-top:259.200012pt;width:541.101662pt;height:72.079595pt;mso-position-horizontal-relative:page;mso-position-vertical-relative:page;z-index:-5079" coordorigin="765,5184" coordsize="10822,1442">
            <v:shape style="position:absolute;left:4416;top:5184;width:1747;height:595" type="#_x0000_t75">
              <v:imagedata r:id="rId20" o:title=""/>
            </v:shape>
            <v:group style="position:absolute;left:4700;top:5713;width:2;height:889" coordorigin="4700,5713" coordsize="2,889">
              <v:shape style="position:absolute;left:4700;top:5713;width:2;height:889" coordorigin="4700,5713" coordsize="0,889" path="m4700,6602l4700,5713e" filled="f" stroked="t" strokeweight="1.17682pt" strokecolor="#000000">
                <v:path arrowok="t"/>
              </v:shape>
            </v:group>
            <v:group style="position:absolute;left:791;top:5262;width:2;height:1345" coordorigin="791,5262" coordsize="2,1345">
              <v:shape style="position:absolute;left:791;top:5262;width:2;height:1345" coordorigin="791,5262" coordsize="0,1345" path="m791,6607l791,5262e" filled="f" stroked="t" strokeweight="1.17682pt" strokecolor="#000000">
                <v:path arrowok="t"/>
              </v:shape>
            </v:group>
            <v:group style="position:absolute;left:1433;top:5266;width:2;height:1340" coordorigin="1433,5266" coordsize="2,1340">
              <v:shape style="position:absolute;left:1433;top:5266;width:2;height:1340" coordorigin="1433,5266" coordsize="0,1340" path="m1433,6607l1433,5266e" filled="f" stroked="t" strokeweight="1.17682pt" strokecolor="#000000">
                <v:path arrowok="t"/>
              </v:shape>
            </v:group>
            <v:group style="position:absolute;left:8878;top:5266;width:2;height:1345" coordorigin="8878,5266" coordsize="2,1345">
              <v:shape style="position:absolute;left:8878;top:5266;width:2;height:1345" coordorigin="8878,5266" coordsize="0,1345" path="m8878,6611l8878,5266e" filled="f" stroked="t" strokeweight="1.17682pt" strokecolor="#000000">
                <v:path arrowok="t"/>
              </v:shape>
            </v:group>
            <v:group style="position:absolute;left:11312;top:5271;width:2;height:1340" coordorigin="11312,5271" coordsize="2,1340">
              <v:shape style="position:absolute;left:11312;top:5271;width:2;height:1340" coordorigin="11312,5271" coordsize="0,1340" path="m11312,6611l11312,5271e" filled="f" stroked="t" strokeweight="1.412184pt" strokecolor="#000000">
                <v:path arrowok="t"/>
              </v:shape>
            </v:group>
            <v:group style="position:absolute;left:777;top:6592;width:10798;height:2" coordorigin="777,6592" coordsize="10798,2">
              <v:shape style="position:absolute;left:777;top:6592;width:10798;height:2" coordorigin="777,6592" coordsize="10798,0" path="m777,6592l11575,6592e" filled="f" stroked="t" strokeweight="1.17682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3.295095pt;margin-top:608.868225pt;width:332.704902pt;height:74.731168pt;mso-position-horizontal-relative:page;mso-position-vertical-relative:page;z-index:-5077" coordorigin="66,12177" coordsize="6654,1495">
            <v:shape style="position:absolute;left:749;top:12326;width:5971;height:1171" type="#_x0000_t75">
              <v:imagedata r:id="rId21" o:title=""/>
            </v:shape>
            <v:group style="position:absolute;left:784;top:12325;width:2;height:1302" coordorigin="784,12325" coordsize="2,1302">
              <v:shape style="position:absolute;left:784;top:12325;width:2;height:1302" coordorigin="784,12325" coordsize="0,1302" path="m784,13627l784,12325e" filled="f" stroked="t" strokeweight="1.17682pt" strokecolor="#000000">
                <v:path arrowok="t"/>
              </v:shape>
            </v:group>
            <v:group style="position:absolute;left:1419;top:12187;width:2;height:1445" coordorigin="1419,12187" coordsize="2,1445">
              <v:shape style="position:absolute;left:1419;top:12187;width:2;height:1445" coordorigin="1419,12187" coordsize="0,1445" path="m1419,13632l1419,12187e" filled="f" stroked="t" strokeweight=".941456pt" strokecolor="#000000">
                <v:path arrowok="t"/>
              </v:shape>
            </v:group>
            <v:group style="position:absolute;left:71;top:12474;width:2584;height:2" coordorigin="71,12474" coordsize="2584,2">
              <v:shape style="position:absolute;left:71;top:12474;width:2584;height:2" coordorigin="71,12474" coordsize="2584,0" path="m71,12474l2655,12474e" filled="f" stroked="t" strokeweight=".470728pt" strokecolor="#000000">
                <v:path arrowok="t"/>
              </v:shape>
            </v:group>
            <v:group style="position:absolute;left:4693;top:12714;width:2;height:946" coordorigin="4693,12714" coordsize="2,946">
              <v:shape style="position:absolute;left:4693;top:12714;width:2;height:946" coordorigin="4693,12714" coordsize="0,946" path="m4693,13660l4693,12714e" filled="f" stroked="t" strokeweight="1.17682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570.757507pt;margin-top:16.873272pt;width:.1pt;height:65.591872pt;mso-position-horizontal-relative:page;mso-position-vertical-relative:page;z-index:-5068" coordorigin="11415,337" coordsize="2,1312">
            <v:shape style="position:absolute;left:11415;top:337;width:2;height:1312" coordorigin="11415,337" coordsize="0,1312" path="m11415,1649l11415,337e" filled="f" stroked="t" strokeweight="1.17682pt" strokecolor="#000000">
              <v:path arrowok="t"/>
            </v:shape>
          </v:group>
          <w10:wrap type="none"/>
        </w:pict>
      </w:r>
      <w:r>
        <w:rPr>
          <w:sz w:val="11"/>
          <w:szCs w:val="11"/>
        </w:rPr>
      </w:r>
    </w:p>
    <w:p>
      <w:pPr>
        <w:spacing w:before="0" w:after="0" w:line="240" w:lineRule="auto"/>
        <w:ind w:left="113" w:right="-20"/>
        <w:jc w:val="left"/>
        <w:tabs>
          <w:tab w:pos="8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566.874023pt;margin-top:-76.702484pt;width:.1pt;height:70.107254pt;mso-position-horizontal-relative:page;mso-position-vertical-relative:paragraph;z-index:-5060" coordorigin="11337,-1534" coordsize="2,1402">
            <v:shape style="position:absolute;left:11337;top:-1534;width:2;height:1402" coordorigin="11337,-1534" coordsize="0,1402" path="m11337,-132l11337,-1534e" filled="f" stroked="t" strokeweight="1.17682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>5.2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-23"/>
          <w:w w:val="100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>7.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-43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6"/>
        </w:rPr>
        <w:t>GALERINA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885" w:right="-20"/>
        <w:jc w:val="left"/>
        <w:tabs>
          <w:tab w:pos="2760" w:val="left"/>
        </w:tabs>
        <w:rPr>
          <w:rFonts w:ascii="Arial" w:hAnsi="Arial" w:cs="Arial" w:eastAsia="Arial"/>
          <w:sz w:val="16"/>
          <w:szCs w:val="16"/>
        </w:rPr>
      </w:pPr>
      <w:rPr/>
      <w:r>
        <w:rPr/>
        <w:pict>
          <v:shape style="position:absolute;margin-left:237.119995pt;margin-top:28.618572pt;width:98.879997pt;height:32.639999pt;mso-position-horizontal-relative:page;mso-position-vertical-relative:paragraph;z-index:-5076" type="#_x0000_t75">
            <v:imagedata r:id="rId22" o:title=""/>
          </v:shape>
        </w:pic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100"/>
          <w:i/>
        </w:rPr>
        <w:t>Caterina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-15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100"/>
          <w:i/>
        </w:rPr>
        <w:t>marginata</w:t>
        <w:tab/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100"/>
          <w:i/>
        </w:rPr>
      </w:r>
      <w:r>
        <w:rPr>
          <w:rFonts w:ascii="Arial" w:hAnsi="Arial" w:cs="Arial" w:eastAsia="Arial"/>
          <w:sz w:val="16"/>
          <w:szCs w:val="16"/>
          <w:color w:val="131313"/>
          <w:spacing w:val="0"/>
          <w:w w:val="98"/>
          <w:position w:val="1"/>
        </w:rPr>
        <w:t>Galère</w:t>
      </w:r>
      <w:r>
        <w:rPr>
          <w:rFonts w:ascii="Arial" w:hAnsi="Arial" w:cs="Arial" w:eastAsia="Arial"/>
          <w:sz w:val="16"/>
          <w:szCs w:val="16"/>
          <w:color w:val="131313"/>
          <w:spacing w:val="-9"/>
          <w:w w:val="98"/>
          <w:position w:val="1"/>
        </w:rPr>
        <w:t> </w:t>
      </w:r>
      <w:r>
        <w:rPr>
          <w:rFonts w:ascii="Arial" w:hAnsi="Arial" w:cs="Arial" w:eastAsia="Arial"/>
          <w:sz w:val="16"/>
          <w:szCs w:val="16"/>
          <w:color w:val="131313"/>
          <w:spacing w:val="0"/>
          <w:w w:val="101"/>
          <w:position w:val="1"/>
        </w:rPr>
        <w:t>marginée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>GA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>ERI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-5"/>
          <w:w w:val="100"/>
        </w:rPr>
        <w:t>N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466" w:right="-20"/>
        <w:jc w:val="left"/>
        <w:tabs>
          <w:tab w:pos="19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313131"/>
          <w:spacing w:val="0"/>
          <w:w w:val="100"/>
          <w:i/>
        </w:rPr>
        <w:t>Pierre</w:t>
      </w:r>
      <w:r>
        <w:rPr>
          <w:rFonts w:ascii="Times New Roman" w:hAnsi="Times New Roman" w:cs="Times New Roman" w:eastAsia="Times New Roman"/>
          <w:sz w:val="15"/>
          <w:szCs w:val="15"/>
          <w:color w:val="313131"/>
          <w:spacing w:val="1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313131"/>
          <w:spacing w:val="0"/>
          <w:w w:val="100"/>
          <w:i/>
        </w:rPr>
        <w:t>TREANTON</w:t>
      </w:r>
      <w:r>
        <w:rPr>
          <w:rFonts w:ascii="Times New Roman" w:hAnsi="Times New Roman" w:cs="Times New Roman" w:eastAsia="Times New Roman"/>
          <w:sz w:val="15"/>
          <w:szCs w:val="15"/>
          <w:color w:val="313131"/>
          <w:spacing w:val="-8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313131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5"/>
          <w:szCs w:val="15"/>
          <w:color w:val="313131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3"/>
          <w:szCs w:val="23"/>
          <w:color w:val="313131"/>
          <w:spacing w:val="0"/>
          <w:w w:val="102"/>
        </w:rPr>
        <w:t>2J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20" w:right="680"/>
          <w:cols w:num="2" w:equalWidth="0">
            <w:col w:w="6000" w:space="2261"/>
            <w:col w:w="2239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4" w:right="-66"/>
        <w:jc w:val="left"/>
        <w:tabs>
          <w:tab w:pos="760" w:val="left"/>
        </w:tabs>
        <w:rPr>
          <w:rFonts w:ascii="Arial" w:hAnsi="Arial" w:cs="Arial" w:eastAsia="Arial"/>
          <w:sz w:val="17"/>
          <w:szCs w:val="17"/>
        </w:rPr>
      </w:pPr>
      <w:rPr/>
      <w:r>
        <w:rPr/>
        <w:pict>
          <v:group style="position:absolute;margin-left:27.830645pt;margin-top:-3.065006pt;width:.1pt;height:118.297521pt;mso-position-horizontal-relative:page;mso-position-vertical-relative:paragraph;z-index:-5058" coordorigin="557,-61" coordsize="2,2366">
            <v:shape style="position:absolute;left:557;top:-61;width:2;height:2366" coordorigin="557,-61" coordsize="0,2366" path="m557,2305l557,-61e" filled="f" stroked="t" strokeweight=".719758pt" strokecolor="#000000">
              <v:path arrowok="t"/>
            </v:shape>
          </v:group>
          <w10:wrap type="none"/>
        </w:pict>
      </w:r>
      <w:r>
        <w:rPr/>
        <w:pict>
          <v:group style="position:absolute;margin-left:60.939514pt;margin-top:-3.544915pt;width:.1pt;height:118.537475pt;mso-position-horizontal-relative:page;mso-position-vertical-relative:paragraph;z-index:-5055" coordorigin="1219,-71" coordsize="2,2371">
            <v:shape style="position:absolute;left:1219;top:-71;width:2;height:2371" coordorigin="1219,-71" coordsize="0,2371" path="m1219,2300l1219,-71e" filled="f" stroked="t" strokeweight=".719758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7"/>
          <w:szCs w:val="17"/>
          <w:color w:val="2F2F2F"/>
          <w:spacing w:val="10"/>
          <w:w w:val="100"/>
          <w:i/>
        </w:rPr>
        <w:t>5</w:t>
      </w:r>
      <w:r>
        <w:rPr>
          <w:rFonts w:ascii="Arial" w:hAnsi="Arial" w:cs="Arial" w:eastAsia="Arial"/>
          <w:sz w:val="17"/>
          <w:szCs w:val="17"/>
          <w:color w:val="484848"/>
          <w:spacing w:val="0"/>
          <w:w w:val="100"/>
          <w:i/>
        </w:rPr>
        <w:t>.</w:t>
      </w:r>
      <w:r>
        <w:rPr>
          <w:rFonts w:ascii="Arial" w:hAnsi="Arial" w:cs="Arial" w:eastAsia="Arial"/>
          <w:sz w:val="17"/>
          <w:szCs w:val="17"/>
          <w:color w:val="484848"/>
          <w:spacing w:val="-15"/>
          <w:w w:val="100"/>
          <w:i/>
        </w:rPr>
        <w:t> </w:t>
      </w:r>
      <w:r>
        <w:rPr>
          <w:rFonts w:ascii="Arial" w:hAnsi="Arial" w:cs="Arial" w:eastAsia="Arial"/>
          <w:sz w:val="17"/>
          <w:szCs w:val="17"/>
          <w:color w:val="2F2F2F"/>
          <w:spacing w:val="3"/>
          <w:w w:val="128"/>
          <w:i/>
        </w:rPr>
        <w:t>3</w:t>
      </w:r>
      <w:r>
        <w:rPr>
          <w:rFonts w:ascii="Arial" w:hAnsi="Arial" w:cs="Arial" w:eastAsia="Arial"/>
          <w:sz w:val="17"/>
          <w:szCs w:val="17"/>
          <w:color w:val="5D5D5D"/>
          <w:spacing w:val="0"/>
          <w:w w:val="128"/>
          <w:i/>
        </w:rPr>
        <w:t>.</w:t>
      </w:r>
      <w:r>
        <w:rPr>
          <w:rFonts w:ascii="Arial" w:hAnsi="Arial" w:cs="Arial" w:eastAsia="Arial"/>
          <w:sz w:val="17"/>
          <w:szCs w:val="17"/>
          <w:color w:val="5D5D5D"/>
          <w:spacing w:val="-59"/>
          <w:w w:val="128"/>
          <w:i/>
        </w:rPr>
        <w:t> </w:t>
      </w:r>
      <w:r>
        <w:rPr>
          <w:rFonts w:ascii="Arial" w:hAnsi="Arial" w:cs="Arial" w:eastAsia="Arial"/>
          <w:sz w:val="17"/>
          <w:szCs w:val="17"/>
          <w:color w:val="5D5D5D"/>
          <w:spacing w:val="0"/>
          <w:w w:val="100"/>
          <w:i/>
        </w:rPr>
        <w:tab/>
      </w:r>
      <w:r>
        <w:rPr>
          <w:rFonts w:ascii="Arial" w:hAnsi="Arial" w:cs="Arial" w:eastAsia="Arial"/>
          <w:sz w:val="17"/>
          <w:szCs w:val="17"/>
          <w:color w:val="5D5D5D"/>
          <w:spacing w:val="0"/>
          <w:w w:val="100"/>
          <w:i/>
        </w:rPr>
      </w:r>
      <w:r>
        <w:rPr>
          <w:rFonts w:ascii="Arial" w:hAnsi="Arial" w:cs="Arial" w:eastAsia="Arial"/>
          <w:sz w:val="17"/>
          <w:szCs w:val="17"/>
          <w:color w:val="2F2F2F"/>
          <w:spacing w:val="-2"/>
          <w:w w:val="100"/>
          <w:i/>
        </w:rPr>
        <w:t>S</w:t>
      </w:r>
      <w:r>
        <w:rPr>
          <w:rFonts w:ascii="Arial" w:hAnsi="Arial" w:cs="Arial" w:eastAsia="Arial"/>
          <w:sz w:val="17"/>
          <w:szCs w:val="17"/>
          <w:color w:val="111111"/>
          <w:spacing w:val="0"/>
          <w:w w:val="100"/>
          <w:i/>
        </w:rPr>
        <w:t>'J'UOJ&gt;Jf.-</w:t>
      </w:r>
      <w:r>
        <w:rPr>
          <w:rFonts w:ascii="Arial" w:hAnsi="Arial" w:cs="Arial" w:eastAsia="Arial"/>
          <w:sz w:val="17"/>
          <w:szCs w:val="17"/>
          <w:color w:val="111111"/>
          <w:spacing w:val="17"/>
          <w:w w:val="100"/>
          <w:i/>
        </w:rPr>
        <w:t> </w:t>
      </w:r>
      <w:r>
        <w:rPr>
          <w:rFonts w:ascii="Arial" w:hAnsi="Arial" w:cs="Arial" w:eastAsia="Arial"/>
          <w:sz w:val="17"/>
          <w:szCs w:val="17"/>
          <w:color w:val="111111"/>
          <w:spacing w:val="0"/>
          <w:w w:val="101"/>
          <w:i/>
        </w:rPr>
        <w:t>JU</w:t>
      </w:r>
      <w:r>
        <w:rPr>
          <w:rFonts w:ascii="Arial" w:hAnsi="Arial" w:cs="Arial" w:eastAsia="Arial"/>
          <w:sz w:val="17"/>
          <w:szCs w:val="17"/>
          <w:color w:val="111111"/>
          <w:spacing w:val="-43"/>
          <w:w w:val="101"/>
          <w:i/>
        </w:rPr>
        <w:t>.</w:t>
      </w:r>
      <w:r>
        <w:rPr>
          <w:rFonts w:ascii="Arial" w:hAnsi="Arial" w:cs="Arial" w:eastAsia="Arial"/>
          <w:sz w:val="17"/>
          <w:szCs w:val="17"/>
          <w:color w:val="2F2F2F"/>
          <w:spacing w:val="-7"/>
          <w:w w:val="116"/>
          <w:i/>
        </w:rPr>
        <w:t>·</w:t>
      </w:r>
      <w:r>
        <w:rPr>
          <w:rFonts w:ascii="Arial" w:hAnsi="Arial" w:cs="Arial" w:eastAsia="Arial"/>
          <w:sz w:val="17"/>
          <w:szCs w:val="17"/>
          <w:color w:val="111111"/>
          <w:spacing w:val="0"/>
          <w:w w:val="145"/>
          <w:i/>
        </w:rPr>
        <w:t>IC</w:t>
      </w:r>
      <w:r>
        <w:rPr>
          <w:rFonts w:ascii="Arial" w:hAnsi="Arial" w:cs="Arial" w:eastAsia="Arial"/>
          <w:sz w:val="17"/>
          <w:szCs w:val="17"/>
          <w:color w:val="111111"/>
          <w:spacing w:val="-20"/>
          <w:w w:val="145"/>
          <w:i/>
        </w:rPr>
        <w:t>L</w:t>
      </w:r>
      <w:r>
        <w:rPr>
          <w:rFonts w:ascii="Arial" w:hAnsi="Arial" w:cs="Arial" w:eastAsia="Arial"/>
          <w:sz w:val="17"/>
          <w:szCs w:val="17"/>
          <w:color w:val="2F2F2F"/>
          <w:spacing w:val="12"/>
          <w:w w:val="93"/>
          <w:i/>
        </w:rPr>
        <w:t>·</w:t>
      </w:r>
      <w:r>
        <w:rPr>
          <w:rFonts w:ascii="Arial" w:hAnsi="Arial" w:cs="Arial" w:eastAsia="Arial"/>
          <w:sz w:val="17"/>
          <w:szCs w:val="17"/>
          <w:color w:val="111111"/>
          <w:spacing w:val="0"/>
          <w:w w:val="117"/>
          <w:i/>
        </w:rPr>
        <w:t>ll</w:t>
      </w:r>
      <w:r>
        <w:rPr>
          <w:rFonts w:ascii="Arial" w:hAnsi="Arial" w:cs="Arial" w:eastAsia="Arial"/>
          <w:sz w:val="17"/>
          <w:szCs w:val="17"/>
          <w:color w:val="111111"/>
          <w:spacing w:val="-14"/>
          <w:w w:val="117"/>
          <w:i/>
        </w:rPr>
        <w:t>-</w:t>
      </w:r>
      <w:r>
        <w:rPr>
          <w:rFonts w:ascii="Arial" w:hAnsi="Arial" w:cs="Arial" w:eastAsia="Arial"/>
          <w:sz w:val="17"/>
          <w:szCs w:val="17"/>
          <w:color w:val="2F2F2F"/>
          <w:spacing w:val="0"/>
          <w:w w:val="53"/>
          <w:i/>
        </w:rPr>
        <w:t>.'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13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-17"/>
          <w:w w:val="124"/>
        </w:rPr>
        <w:t>5</w:t>
      </w:r>
      <w:r>
        <w:rPr>
          <w:rFonts w:ascii="Times New Roman" w:hAnsi="Times New Roman" w:cs="Times New Roman" w:eastAsia="Times New Roman"/>
          <w:sz w:val="19"/>
          <w:szCs w:val="19"/>
          <w:color w:val="484848"/>
          <w:spacing w:val="-5"/>
          <w:w w:val="187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-18"/>
          <w:w w:val="134"/>
        </w:rPr>
        <w:t>3</w:t>
      </w:r>
      <w:r>
        <w:rPr>
          <w:rFonts w:ascii="Times New Roman" w:hAnsi="Times New Roman" w:cs="Times New Roman" w:eastAsia="Times New Roman"/>
          <w:sz w:val="19"/>
          <w:szCs w:val="19"/>
          <w:color w:val="484848"/>
          <w:spacing w:val="4"/>
          <w:w w:val="21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119"/>
        </w:rPr>
        <w:t>3.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10"/>
          <w:w w:val="102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2F2F2F"/>
          <w:spacing w:val="-16"/>
          <w:w w:val="73"/>
        </w:rPr>
        <w:t>'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4"/>
        </w:rPr>
        <w:t>SILOCYI3E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5" w:after="0" w:line="240" w:lineRule="auto"/>
        <w:ind w:left="113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-18"/>
          <w:w w:val="131"/>
        </w:rPr>
        <w:t>5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-13"/>
          <w:w w:val="14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115"/>
        </w:rPr>
        <w:t>3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-4"/>
          <w:w w:val="115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-2"/>
          <w:w w:val="103"/>
        </w:rPr>
        <w:t>6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164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6"/>
        </w:rPr>
        <w:t>PHOLIOTA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28" w:right="-20"/>
        <w:jc w:val="left"/>
        <w:tabs>
          <w:tab w:pos="7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2F2F2F"/>
          <w:spacing w:val="11"/>
          <w:w w:val="100"/>
          <w:i/>
        </w:rPr>
        <w:t>5</w:t>
      </w:r>
      <w:r>
        <w:rPr>
          <w:rFonts w:ascii="Arial" w:hAnsi="Arial" w:cs="Arial" w:eastAsia="Arial"/>
          <w:sz w:val="18"/>
          <w:szCs w:val="18"/>
          <w:color w:val="111111"/>
          <w:spacing w:val="0"/>
          <w:w w:val="100"/>
          <w:i/>
        </w:rPr>
        <w:t>.</w:t>
      </w:r>
      <w:r>
        <w:rPr>
          <w:rFonts w:ascii="Arial" w:hAnsi="Arial" w:cs="Arial" w:eastAsia="Arial"/>
          <w:sz w:val="18"/>
          <w:szCs w:val="18"/>
          <w:color w:val="111111"/>
          <w:spacing w:val="-19"/>
          <w:w w:val="100"/>
          <w:i/>
        </w:rPr>
        <w:t> </w:t>
      </w:r>
      <w:r>
        <w:rPr>
          <w:rFonts w:ascii="Arial" w:hAnsi="Arial" w:cs="Arial" w:eastAsia="Arial"/>
          <w:sz w:val="18"/>
          <w:szCs w:val="18"/>
          <w:color w:val="2F2F2F"/>
          <w:spacing w:val="-5"/>
          <w:w w:val="119"/>
          <w:i/>
        </w:rPr>
        <w:t>4</w:t>
      </w:r>
      <w:r>
        <w:rPr>
          <w:rFonts w:ascii="Arial" w:hAnsi="Arial" w:cs="Arial" w:eastAsia="Arial"/>
          <w:sz w:val="18"/>
          <w:szCs w:val="18"/>
          <w:color w:val="484848"/>
          <w:spacing w:val="0"/>
          <w:w w:val="119"/>
          <w:i/>
        </w:rPr>
        <w:t>.</w:t>
      </w:r>
      <w:r>
        <w:rPr>
          <w:rFonts w:ascii="Arial" w:hAnsi="Arial" w:cs="Arial" w:eastAsia="Arial"/>
          <w:sz w:val="18"/>
          <w:szCs w:val="18"/>
          <w:color w:val="484848"/>
          <w:spacing w:val="-59"/>
          <w:w w:val="119"/>
          <w:i/>
        </w:rPr>
        <w:t> </w:t>
      </w:r>
      <w:r>
        <w:rPr>
          <w:rFonts w:ascii="Arial" w:hAnsi="Arial" w:cs="Arial" w:eastAsia="Arial"/>
          <w:sz w:val="18"/>
          <w:szCs w:val="18"/>
          <w:color w:val="484848"/>
          <w:spacing w:val="0"/>
          <w:w w:val="100"/>
          <w:i/>
        </w:rPr>
        <w:tab/>
      </w:r>
      <w:r>
        <w:rPr>
          <w:rFonts w:ascii="Arial" w:hAnsi="Arial" w:cs="Arial" w:eastAsia="Arial"/>
          <w:sz w:val="18"/>
          <w:szCs w:val="18"/>
          <w:color w:val="484848"/>
          <w:spacing w:val="0"/>
          <w:w w:val="100"/>
          <w:i/>
        </w:rPr>
      </w:r>
      <w:r>
        <w:rPr>
          <w:rFonts w:ascii="Arial" w:hAnsi="Arial" w:cs="Arial" w:eastAsia="Arial"/>
          <w:sz w:val="18"/>
          <w:szCs w:val="18"/>
          <w:color w:val="111111"/>
          <w:spacing w:val="0"/>
          <w:w w:val="109"/>
          <w:i/>
        </w:rPr>
        <w:t>HO</w:t>
      </w:r>
      <w:r>
        <w:rPr>
          <w:rFonts w:ascii="Arial" w:hAnsi="Arial" w:cs="Arial" w:eastAsia="Arial"/>
          <w:sz w:val="18"/>
          <w:szCs w:val="18"/>
          <w:color w:val="111111"/>
          <w:spacing w:val="7"/>
          <w:w w:val="109"/>
          <w:i/>
        </w:rPr>
        <w:t>I</w:t>
      </w:r>
      <w:r>
        <w:rPr>
          <w:rFonts w:ascii="Arial" w:hAnsi="Arial" w:cs="Arial" w:eastAsia="Arial"/>
          <w:sz w:val="18"/>
          <w:szCs w:val="18"/>
          <w:color w:val="2F2F2F"/>
          <w:spacing w:val="-17"/>
          <w:w w:val="132"/>
          <w:i/>
        </w:rPr>
        <w:t>.</w:t>
      </w:r>
      <w:r>
        <w:rPr>
          <w:rFonts w:ascii="Arial" w:hAnsi="Arial" w:cs="Arial" w:eastAsia="Arial"/>
          <w:sz w:val="18"/>
          <w:szCs w:val="18"/>
          <w:color w:val="111111"/>
          <w:spacing w:val="0"/>
          <w:w w:val="124"/>
          <w:i/>
        </w:rPr>
        <w:t>BITI</w:t>
      </w:r>
      <w:r>
        <w:rPr>
          <w:rFonts w:ascii="Arial" w:hAnsi="Arial" w:cs="Arial" w:eastAsia="Arial"/>
          <w:sz w:val="18"/>
          <w:szCs w:val="18"/>
          <w:color w:val="111111"/>
          <w:spacing w:val="12"/>
          <w:w w:val="124"/>
          <w:i/>
        </w:rPr>
        <w:t>A</w:t>
      </w:r>
      <w:r>
        <w:rPr>
          <w:rFonts w:ascii="Arial" w:hAnsi="Arial" w:cs="Arial" w:eastAsia="Arial"/>
          <w:sz w:val="18"/>
          <w:szCs w:val="18"/>
          <w:color w:val="2F2F2F"/>
          <w:spacing w:val="1"/>
          <w:w w:val="117"/>
          <w:i/>
        </w:rPr>
        <w:t>C</w:t>
      </w:r>
      <w:r>
        <w:rPr>
          <w:rFonts w:ascii="Arial" w:hAnsi="Arial" w:cs="Arial" w:eastAsia="Arial"/>
          <w:sz w:val="18"/>
          <w:szCs w:val="18"/>
          <w:color w:val="111111"/>
          <w:spacing w:val="-9"/>
          <w:w w:val="131"/>
          <w:i/>
        </w:rPr>
        <w:t>E</w:t>
      </w:r>
      <w:r>
        <w:rPr>
          <w:rFonts w:ascii="Arial" w:hAnsi="Arial" w:cs="Arial" w:eastAsia="Arial"/>
          <w:sz w:val="18"/>
          <w:szCs w:val="18"/>
          <w:color w:val="2F2F2F"/>
          <w:spacing w:val="-12"/>
          <w:w w:val="176"/>
          <w:i/>
        </w:rPr>
        <w:t>·</w:t>
      </w:r>
      <w:r>
        <w:rPr>
          <w:rFonts w:ascii="Arial" w:hAnsi="Arial" w:cs="Arial" w:eastAsia="Arial"/>
          <w:sz w:val="18"/>
          <w:szCs w:val="18"/>
          <w:color w:val="010101"/>
          <w:spacing w:val="0"/>
          <w:w w:val="81"/>
          <w:i/>
        </w:rPr>
        <w:t>t</w:t>
      </w:r>
      <w:r>
        <w:rPr>
          <w:rFonts w:ascii="Arial" w:hAnsi="Arial" w:cs="Arial" w:eastAsia="Arial"/>
          <w:sz w:val="18"/>
          <w:szCs w:val="18"/>
          <w:color w:val="010101"/>
          <w:spacing w:val="-21"/>
          <w:w w:val="100"/>
          <w:i/>
        </w:rPr>
        <w:t> </w:t>
      </w:r>
      <w:r>
        <w:rPr>
          <w:rFonts w:ascii="Arial" w:hAnsi="Arial" w:cs="Arial" w:eastAsia="Arial"/>
          <w:sz w:val="18"/>
          <w:szCs w:val="18"/>
          <w:color w:val="2F2F2F"/>
          <w:spacing w:val="0"/>
          <w:w w:val="100"/>
          <w:i/>
        </w:rPr>
        <w:t>E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33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-19"/>
          <w:w w:val="110"/>
        </w:rPr>
        <w:t>5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10"/>
        </w:rPr>
        <w:t>.4.3.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1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2"/>
          <w:w w:val="11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10"/>
        </w:rPr>
        <w:t>AGROCYI3E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8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934" w:right="-20"/>
        <w:jc w:val="left"/>
        <w:rPr>
          <w:rFonts w:ascii="Arial" w:hAnsi="Arial" w:cs="Arial" w:eastAsia="Arial"/>
          <w:sz w:val="15"/>
          <w:szCs w:val="15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73.415321pt;margin-top:7.888487pt;width:7.314pt;height:23pt;mso-position-horizontal-relative:page;mso-position-vertical-relative:paragraph;z-index:-5033" type="#_x0000_t202" filled="f" stroked="f">
            <v:textbox inset="0,0,0,0">
              <w:txbxContent>
                <w:p>
                  <w:pPr>
                    <w:spacing w:before="0" w:after="0" w:line="460" w:lineRule="exact"/>
                    <w:ind w:right="-109"/>
                    <w:jc w:val="left"/>
                    <w:rPr>
                      <w:rFonts w:ascii="Courier New" w:hAnsi="Courier New" w:cs="Courier New" w:eastAsia="Courier New"/>
                      <w:sz w:val="46"/>
                      <w:szCs w:val="46"/>
                    </w:rPr>
                  </w:pPr>
                  <w:rPr/>
                  <w:r>
                    <w:rPr>
                      <w:rFonts w:ascii="Courier New" w:hAnsi="Courier New" w:cs="Courier New" w:eastAsia="Courier New"/>
                      <w:sz w:val="46"/>
                      <w:szCs w:val="46"/>
                      <w:color w:val="111111"/>
                      <w:spacing w:val="0"/>
                      <w:w w:val="53"/>
                      <w:position w:val="3"/>
                    </w:rPr>
                    <w:t>w</w:t>
                  </w:r>
                  <w:r>
                    <w:rPr>
                      <w:rFonts w:ascii="Courier New" w:hAnsi="Courier New" w:cs="Courier New" w:eastAsia="Courier New"/>
                      <w:sz w:val="46"/>
                      <w:szCs w:val="46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15"/>
          <w:szCs w:val="15"/>
          <w:color w:val="111111"/>
          <w:spacing w:val="0"/>
          <w:w w:val="100"/>
          <w:i/>
        </w:rPr>
        <w:t>Agrocybe</w:t>
      </w:r>
      <w:r>
        <w:rPr>
          <w:rFonts w:ascii="Arial" w:hAnsi="Arial" w:cs="Arial" w:eastAsia="Arial"/>
          <w:sz w:val="15"/>
          <w:szCs w:val="15"/>
          <w:color w:val="111111"/>
          <w:spacing w:val="20"/>
          <w:w w:val="100"/>
          <w:i/>
        </w:rPr>
        <w:t> </w:t>
      </w:r>
      <w:r>
        <w:rPr>
          <w:rFonts w:ascii="Arial" w:hAnsi="Arial" w:cs="Arial" w:eastAsia="Arial"/>
          <w:sz w:val="15"/>
          <w:szCs w:val="15"/>
          <w:color w:val="111111"/>
          <w:spacing w:val="0"/>
          <w:w w:val="110"/>
          <w:i/>
        </w:rPr>
        <w:t>aegerita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</w:rPr>
      </w:r>
    </w:p>
    <w:p>
      <w:pPr>
        <w:spacing w:before="7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991" w:right="-20"/>
        <w:jc w:val="left"/>
        <w:tabs>
          <w:tab w:pos="184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/>
        <w:pict>
          <v:group style="position:absolute;margin-left:31.549395pt;margin-top:-1.494446pt;width:.1pt;height:111.338843pt;mso-position-horizontal-relative:page;mso-position-vertical-relative:paragraph;z-index:-5057" coordorigin="631,-30" coordsize="2,2227">
            <v:shape style="position:absolute;left:631;top:-30;width:2;height:2227" coordorigin="631,-30" coordsize="0,2227" path="m631,2197l631,-30e" filled="f" stroked="t" strokeweight=".959677pt" strokecolor="#000000">
              <v:path arrowok="t"/>
            </v:shape>
          </v:group>
          <w10:wrap type="none"/>
        </w:pict>
      </w:r>
      <w:r>
        <w:rPr/>
        <w:pict>
          <v:group style="position:absolute;margin-left:64.058464pt;margin-top:13.382797pt;width:80.972783pt;height:65.027503pt;mso-position-horizontal-relative:page;mso-position-vertical-relative:paragraph;z-index:-5052" coordorigin="1281,268" coordsize="1619,1301">
            <v:group style="position:absolute;left:1291;top:277;width:2;height:1281" coordorigin="1291,277" coordsize="2,1281">
              <v:shape style="position:absolute;left:1291;top:277;width:2;height:1281" coordorigin="1291,277" coordsize="0,1281" path="m1291,1559l1291,277e" filled="f" stroked="t" strokeweight=".959677pt" strokecolor="#000000">
                <v:path arrowok="t"/>
              </v:shape>
            </v:group>
            <v:group style="position:absolute;left:1291;top:1350;width:1603;height:2" coordorigin="1291,1350" coordsize="1603,2">
              <v:shape style="position:absolute;left:1291;top:1350;width:1603;height:2" coordorigin="1291,1350" coordsize="1603,0" path="m1291,1350l2893,1350e" filled="f" stroked="t" strokeweight=".719758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7"/>
          <w:szCs w:val="27"/>
          <w:color w:val="010101"/>
          <w:spacing w:val="0"/>
          <w:w w:val="64"/>
          <w:i/>
        </w:rPr>
        <w:t>1</w:t>
      </w:r>
      <w:r>
        <w:rPr>
          <w:rFonts w:ascii="Arial" w:hAnsi="Arial" w:cs="Arial" w:eastAsia="Arial"/>
          <w:sz w:val="27"/>
          <w:szCs w:val="27"/>
          <w:color w:val="010101"/>
          <w:spacing w:val="0"/>
          <w:w w:val="100"/>
          <w:i/>
        </w:rPr>
        <w:tab/>
      </w:r>
      <w:r>
        <w:rPr>
          <w:rFonts w:ascii="Arial" w:hAnsi="Arial" w:cs="Arial" w:eastAsia="Arial"/>
          <w:sz w:val="27"/>
          <w:szCs w:val="27"/>
          <w:color w:val="010101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2"/>
          <w:szCs w:val="22"/>
          <w:color w:val="111111"/>
          <w:spacing w:val="0"/>
          <w:w w:val="258"/>
        </w:rPr>
        <w:t>!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87" w:lineRule="exact"/>
        <w:ind w:left="195" w:right="-20"/>
        <w:jc w:val="left"/>
        <w:tabs>
          <w:tab w:pos="840" w:val="left"/>
        </w:tabs>
        <w:rPr>
          <w:rFonts w:ascii="Arial" w:hAnsi="Arial" w:cs="Arial" w:eastAsia="Arial"/>
          <w:sz w:val="23"/>
          <w:szCs w:val="23"/>
        </w:rPr>
      </w:pPr>
      <w:rPr/>
      <w:r>
        <w:rPr>
          <w:rFonts w:ascii="Courier New" w:hAnsi="Courier New" w:cs="Courier New" w:eastAsia="Courier New"/>
          <w:sz w:val="25"/>
          <w:szCs w:val="25"/>
          <w:color w:val="111111"/>
          <w:spacing w:val="0"/>
          <w:w w:val="82"/>
          <w:position w:val="1"/>
        </w:rPr>
        <w:t>6.</w:t>
      </w:r>
      <w:r>
        <w:rPr>
          <w:rFonts w:ascii="Courier New" w:hAnsi="Courier New" w:cs="Courier New" w:eastAsia="Courier New"/>
          <w:sz w:val="25"/>
          <w:szCs w:val="25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5"/>
          <w:szCs w:val="25"/>
          <w:color w:val="111111"/>
          <w:spacing w:val="0"/>
          <w:w w:val="100"/>
          <w:position w:val="1"/>
        </w:rPr>
      </w:r>
      <w:r>
        <w:rPr>
          <w:rFonts w:ascii="Arial" w:hAnsi="Arial" w:cs="Arial" w:eastAsia="Arial"/>
          <w:sz w:val="23"/>
          <w:szCs w:val="23"/>
          <w:color w:val="010101"/>
          <w:spacing w:val="0"/>
          <w:w w:val="108"/>
          <w:position w:val="4"/>
        </w:rPr>
        <w:t>AGARICALES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5" w:after="0" w:line="150" w:lineRule="exact"/>
        <w:jc w:val="left"/>
        <w:rPr>
          <w:sz w:val="15"/>
          <w:szCs w:val="15"/>
        </w:rPr>
      </w:pPr>
      <w:rPr/>
      <w:r>
        <w:rPr/>
        <w:br w:type="column"/>
      </w:r>
      <w:r>
        <w:rPr>
          <w:sz w:val="15"/>
          <w:szCs w:val="15"/>
        </w:rPr>
      </w:r>
    </w:p>
    <w:p>
      <w:pPr>
        <w:spacing w:before="0" w:after="0" w:line="240" w:lineRule="auto"/>
        <w:ind w:right="-20"/>
        <w:jc w:val="righ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/>
        <w:pict>
          <v:group style="position:absolute;margin-left:226.243958pt;margin-top:6.805897pt;width:.1pt;height:117.577657pt;mso-position-horizontal-relative:page;mso-position-vertical-relative:paragraph;z-index:-5054" coordorigin="4525,136" coordsize="2,2352">
            <v:shape style="position:absolute;left:4525;top:136;width:2;height:2352" coordorigin="4525,136" coordsize="0,2352" path="m4525,2488l4525,136e" filled="f" stroked="t" strokeweight=".719758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9"/>
          <w:szCs w:val="9"/>
          <w:color w:val="8E8E8E"/>
          <w:w w:val="107"/>
        </w:rPr>
        <w:t>.</w:t>
      </w:r>
      <w:r>
        <w:rPr>
          <w:rFonts w:ascii="Arial" w:hAnsi="Arial" w:cs="Arial" w:eastAsia="Arial"/>
          <w:sz w:val="9"/>
          <w:szCs w:val="9"/>
          <w:color w:val="8E8E8E"/>
          <w:spacing w:val="-18"/>
          <w:w w:val="100"/>
        </w:rPr>
        <w:t> </w:t>
      </w:r>
      <w:r>
        <w:rPr>
          <w:rFonts w:ascii="Arial" w:hAnsi="Arial" w:cs="Arial" w:eastAsia="Arial"/>
          <w:sz w:val="14"/>
          <w:szCs w:val="14"/>
          <w:color w:val="A3A3A3"/>
          <w:spacing w:val="-5"/>
          <w:w w:val="69"/>
        </w:rPr>
        <w:t>·</w:t>
      </w:r>
      <w:r>
        <w:rPr>
          <w:rFonts w:ascii="Arial" w:hAnsi="Arial" w:cs="Arial" w:eastAsia="Arial"/>
          <w:sz w:val="14"/>
          <w:szCs w:val="14"/>
          <w:color w:val="5D5D5D"/>
          <w:spacing w:val="0"/>
          <w:w w:val="171"/>
        </w:rPr>
        <w:t>.</w:t>
      </w:r>
      <w:r>
        <w:rPr>
          <w:rFonts w:ascii="Arial" w:hAnsi="Arial" w:cs="Arial" w:eastAsia="Arial"/>
          <w:sz w:val="14"/>
          <w:szCs w:val="14"/>
          <w:color w:val="5D5D5D"/>
          <w:spacing w:val="0"/>
          <w:w w:val="100"/>
        </w:rPr>
        <w:t> </w:t>
      </w:r>
      <w:r>
        <w:rPr>
          <w:rFonts w:ascii="Arial" w:hAnsi="Arial" w:cs="Arial" w:eastAsia="Arial"/>
          <w:sz w:val="14"/>
          <w:szCs w:val="14"/>
          <w:color w:val="5D5D5D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2F2F2F"/>
          <w:spacing w:val="6"/>
          <w:w w:val="108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A3A3A3"/>
          <w:spacing w:val="0"/>
          <w:w w:val="51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A3A3A3"/>
          <w:spacing w:val="-2"/>
          <w:w w:val="51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5D5D5D"/>
          <w:spacing w:val="0"/>
          <w:w w:val="79"/>
        </w:rPr>
        <w:t>·-</w:t>
      </w:r>
      <w:r>
        <w:rPr>
          <w:rFonts w:ascii="Times New Roman" w:hAnsi="Times New Roman" w:cs="Times New Roman" w:eastAsia="Times New Roman"/>
          <w:sz w:val="13"/>
          <w:szCs w:val="13"/>
          <w:color w:val="5D5D5D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2F2F2F"/>
          <w:spacing w:val="0"/>
          <w:w w:val="100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2F2F2F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8E8E8E"/>
          <w:spacing w:val="0"/>
          <w:w w:val="109"/>
        </w:rPr>
        <w:t>-</w:t>
      </w:r>
      <w:r>
        <w:rPr>
          <w:rFonts w:ascii="Times New Roman" w:hAnsi="Times New Roman" w:cs="Times New Roman" w:eastAsia="Times New Roman"/>
          <w:sz w:val="13"/>
          <w:szCs w:val="13"/>
          <w:color w:val="8E8E8E"/>
          <w:spacing w:val="-25"/>
          <w:w w:val="109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5D5D5D"/>
          <w:spacing w:val="-13"/>
          <w:w w:val="143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8E8E8E"/>
          <w:spacing w:val="-12"/>
          <w:w w:val="72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5D5D5D"/>
          <w:spacing w:val="-4"/>
          <w:w w:val="143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8E8E8E"/>
          <w:spacing w:val="-10"/>
          <w:w w:val="179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757575"/>
          <w:spacing w:val="0"/>
          <w:w w:val="137"/>
        </w:rPr>
        <w:t>--</w:t>
      </w:r>
      <w:r>
        <w:rPr>
          <w:rFonts w:ascii="Times New Roman" w:hAnsi="Times New Roman" w:cs="Times New Roman" w:eastAsia="Times New Roman"/>
          <w:sz w:val="13"/>
          <w:szCs w:val="13"/>
          <w:color w:val="757575"/>
          <w:spacing w:val="-16"/>
          <w:w w:val="137"/>
        </w:rPr>
        <w:t>-</w:t>
      </w:r>
      <w:r>
        <w:rPr>
          <w:rFonts w:ascii="Times New Roman" w:hAnsi="Times New Roman" w:cs="Times New Roman" w:eastAsia="Times New Roman"/>
          <w:sz w:val="13"/>
          <w:szCs w:val="13"/>
          <w:color w:val="A3A3A3"/>
          <w:spacing w:val="-13"/>
          <w:w w:val="108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5D5D5D"/>
          <w:spacing w:val="6"/>
          <w:w w:val="215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8E8E8E"/>
          <w:spacing w:val="-12"/>
          <w:w w:val="72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5D5D5D"/>
          <w:spacing w:val="0"/>
          <w:w w:val="144"/>
        </w:rPr>
        <w:t>--</w:t>
      </w:r>
      <w:r>
        <w:rPr>
          <w:rFonts w:ascii="Times New Roman" w:hAnsi="Times New Roman" w:cs="Times New Roman" w:eastAsia="Times New Roman"/>
          <w:sz w:val="13"/>
          <w:szCs w:val="13"/>
          <w:color w:val="5D5D5D"/>
          <w:spacing w:val="-14"/>
          <w:w w:val="144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B8B8B8"/>
          <w:spacing w:val="0"/>
          <w:w w:val="129"/>
        </w:rPr>
        <w:t>-·-</w:t>
      </w:r>
      <w:r>
        <w:rPr>
          <w:rFonts w:ascii="Times New Roman" w:hAnsi="Times New Roman" w:cs="Times New Roman" w:eastAsia="Times New Roman"/>
          <w:sz w:val="13"/>
          <w:szCs w:val="13"/>
          <w:color w:val="B8B8B8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757575"/>
          <w:spacing w:val="0"/>
          <w:w w:val="100"/>
        </w:rPr>
        <w:t>--</w:t>
      </w:r>
      <w:r>
        <w:rPr>
          <w:rFonts w:ascii="Times New Roman" w:hAnsi="Times New Roman" w:cs="Times New Roman" w:eastAsia="Times New Roman"/>
          <w:sz w:val="13"/>
          <w:szCs w:val="13"/>
          <w:color w:val="757575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8E8E8E"/>
          <w:spacing w:val="0"/>
          <w:w w:val="100"/>
        </w:rPr>
        <w:t>--</w:t>
      </w:r>
      <w:r>
        <w:rPr>
          <w:rFonts w:ascii="Times New Roman" w:hAnsi="Times New Roman" w:cs="Times New Roman" w:eastAsia="Times New Roman"/>
          <w:sz w:val="13"/>
          <w:szCs w:val="13"/>
          <w:color w:val="8E8E8E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757575"/>
          <w:spacing w:val="0"/>
          <w:w w:val="75"/>
        </w:rPr>
        <w:t>-·-·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68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94"/>
        </w:rPr>
        <w:t>Pholiote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12"/>
          <w:w w:val="9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peuplier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16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10"/>
          <w:szCs w:val="10"/>
        </w:rPr>
      </w:pPr>
      <w:rPr/>
      <w:r>
        <w:rPr/>
        <w:pict>
          <v:group style="position:absolute;margin-left:229.482864pt;margin-top:-.829041pt;width:.1pt;height:80.144771pt;mso-position-horizontal-relative:page;mso-position-vertical-relative:paragraph;z-index:-5046" coordorigin="4590,-17" coordsize="2,1603">
            <v:shape style="position:absolute;left:4590;top:-17;width:2;height:1603" coordorigin="4590,-17" coordsize="0,1603" path="m4590,1586l4590,-17e" filled="f" stroked="t" strokeweight=".959677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0"/>
          <w:szCs w:val="10"/>
          <w:color w:val="2F2F2F"/>
          <w:spacing w:val="0"/>
          <w:w w:val="53"/>
        </w:rPr>
        <w:t>-</w:t>
      </w:r>
      <w:r>
        <w:rPr>
          <w:rFonts w:ascii="Arial" w:hAnsi="Arial" w:cs="Arial" w:eastAsia="Arial"/>
          <w:sz w:val="10"/>
          <w:szCs w:val="10"/>
          <w:color w:val="000000"/>
          <w:spacing w:val="0"/>
          <w:w w:val="100"/>
        </w:rPr>
      </w:r>
    </w:p>
    <w:p>
      <w:pPr>
        <w:spacing w:before="70" w:after="0" w:line="240" w:lineRule="auto"/>
        <w:ind w:left="158" w:right="-20"/>
        <w:jc w:val="left"/>
        <w:rPr>
          <w:rFonts w:ascii="Arial" w:hAnsi="Arial" w:cs="Arial" w:eastAsia="Arial"/>
          <w:sz w:val="9"/>
          <w:szCs w:val="9"/>
        </w:rPr>
      </w:pPr>
      <w:rPr/>
      <w:r>
        <w:rPr/>
        <w:br w:type="column"/>
      </w:r>
      <w:r>
        <w:rPr>
          <w:rFonts w:ascii="Arial" w:hAnsi="Arial" w:cs="Arial" w:eastAsia="Arial"/>
          <w:sz w:val="14"/>
          <w:szCs w:val="14"/>
          <w:color w:val="2F2F2F"/>
          <w:spacing w:val="7"/>
          <w:w w:val="69"/>
        </w:rPr>
        <w:t>.</w:t>
      </w:r>
      <w:r>
        <w:rPr>
          <w:rFonts w:ascii="Arial" w:hAnsi="Arial" w:cs="Arial" w:eastAsia="Arial"/>
          <w:sz w:val="14"/>
          <w:szCs w:val="14"/>
          <w:color w:val="484848"/>
          <w:spacing w:val="-8"/>
          <w:w w:val="103"/>
        </w:rPr>
        <w:t>.</w:t>
      </w:r>
      <w:r>
        <w:rPr>
          <w:rFonts w:ascii="Times New Roman" w:hAnsi="Times New Roman" w:cs="Times New Roman" w:eastAsia="Times New Roman"/>
          <w:sz w:val="17"/>
          <w:szCs w:val="17"/>
          <w:color w:val="757575"/>
          <w:spacing w:val="-19"/>
          <w:w w:val="82"/>
        </w:rPr>
        <w:t>·</w:t>
      </w:r>
      <w:r>
        <w:rPr>
          <w:rFonts w:ascii="Times New Roman" w:hAnsi="Times New Roman" w:cs="Times New Roman" w:eastAsia="Times New Roman"/>
          <w:sz w:val="17"/>
          <w:szCs w:val="17"/>
          <w:color w:val="A3A3A3"/>
          <w:spacing w:val="0"/>
          <w:w w:val="72"/>
        </w:rPr>
        <w:t>-·</w:t>
      </w:r>
      <w:r>
        <w:rPr>
          <w:rFonts w:ascii="Times New Roman" w:hAnsi="Times New Roman" w:cs="Times New Roman" w:eastAsia="Times New Roman"/>
          <w:sz w:val="13"/>
          <w:szCs w:val="13"/>
          <w:color w:val="757575"/>
          <w:spacing w:val="0"/>
          <w:w w:val="44"/>
        </w:rPr>
        <w:t>-</w:t>
      </w:r>
      <w:r>
        <w:rPr>
          <w:rFonts w:ascii="Times New Roman" w:hAnsi="Times New Roman" w:cs="Times New Roman" w:eastAsia="Times New Roman"/>
          <w:sz w:val="13"/>
          <w:szCs w:val="13"/>
          <w:color w:val="A3A3A3"/>
          <w:spacing w:val="-1"/>
          <w:w w:val="58"/>
        </w:rPr>
        <w:t>-</w:t>
      </w:r>
      <w:r>
        <w:rPr>
          <w:rFonts w:ascii="Times New Roman" w:hAnsi="Times New Roman" w:cs="Times New Roman" w:eastAsia="Times New Roman"/>
          <w:sz w:val="13"/>
          <w:szCs w:val="13"/>
          <w:color w:val="757575"/>
          <w:spacing w:val="0"/>
          <w:w w:val="58"/>
        </w:rPr>
        <w:t>-</w:t>
      </w:r>
      <w:r>
        <w:rPr>
          <w:rFonts w:ascii="Times New Roman" w:hAnsi="Times New Roman" w:cs="Times New Roman" w:eastAsia="Times New Roman"/>
          <w:sz w:val="13"/>
          <w:szCs w:val="13"/>
          <w:color w:val="757575"/>
          <w:spacing w:val="-16"/>
          <w:w w:val="100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757575"/>
          <w:spacing w:val="0"/>
          <w:w w:val="45"/>
        </w:rPr>
        <w:t>-</w:t>
      </w:r>
      <w:r>
        <w:rPr>
          <w:rFonts w:ascii="Times New Roman" w:hAnsi="Times New Roman" w:cs="Times New Roman" w:eastAsia="Times New Roman"/>
          <w:sz w:val="18"/>
          <w:szCs w:val="18"/>
          <w:color w:val="757575"/>
          <w:spacing w:val="-4"/>
          <w:w w:val="45"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color w:val="8E8E8E"/>
          <w:spacing w:val="1"/>
          <w:w w:val="53"/>
        </w:rPr>
        <w:t>-</w:t>
      </w:r>
      <w:r>
        <w:rPr>
          <w:rFonts w:ascii="Times New Roman" w:hAnsi="Times New Roman" w:cs="Times New Roman" w:eastAsia="Times New Roman"/>
          <w:sz w:val="18"/>
          <w:szCs w:val="18"/>
          <w:color w:val="757575"/>
          <w:spacing w:val="-20"/>
          <w:w w:val="99"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color w:val="B8B8B8"/>
          <w:spacing w:val="5"/>
          <w:w w:val="63"/>
        </w:rPr>
        <w:t>-</w:t>
      </w:r>
      <w:r>
        <w:rPr>
          <w:rFonts w:ascii="Times New Roman" w:hAnsi="Times New Roman" w:cs="Times New Roman" w:eastAsia="Times New Roman"/>
          <w:sz w:val="18"/>
          <w:szCs w:val="18"/>
          <w:color w:val="8E8E8E"/>
          <w:spacing w:val="0"/>
          <w:w w:val="42"/>
        </w:rPr>
        <w:t>-</w:t>
      </w:r>
      <w:r>
        <w:rPr>
          <w:rFonts w:ascii="Times New Roman" w:hAnsi="Times New Roman" w:cs="Times New Roman" w:eastAsia="Times New Roman"/>
          <w:sz w:val="18"/>
          <w:szCs w:val="18"/>
          <w:color w:val="8E8E8E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2"/>
          <w:szCs w:val="12"/>
          <w:color w:val="757575"/>
          <w:spacing w:val="4"/>
          <w:w w:val="76"/>
        </w:rPr>
        <w:t>-</w:t>
      </w:r>
      <w:r>
        <w:rPr>
          <w:rFonts w:ascii="Arial" w:hAnsi="Arial" w:cs="Arial" w:eastAsia="Arial"/>
          <w:sz w:val="10"/>
          <w:szCs w:val="10"/>
          <w:color w:val="8E8E8E"/>
          <w:spacing w:val="0"/>
          <w:w w:val="76"/>
        </w:rPr>
        <w:t>·-</w:t>
      </w:r>
      <w:r>
        <w:rPr>
          <w:rFonts w:ascii="Arial" w:hAnsi="Arial" w:cs="Arial" w:eastAsia="Arial"/>
          <w:sz w:val="10"/>
          <w:szCs w:val="10"/>
          <w:color w:val="8E8E8E"/>
          <w:spacing w:val="7"/>
          <w:w w:val="76"/>
        </w:rPr>
        <w:t> </w:t>
      </w:r>
      <w:r>
        <w:rPr>
          <w:rFonts w:ascii="Arial" w:hAnsi="Arial" w:cs="Arial" w:eastAsia="Arial"/>
          <w:sz w:val="9"/>
          <w:szCs w:val="9"/>
          <w:color w:val="A3A3A3"/>
          <w:spacing w:val="0"/>
          <w:w w:val="113"/>
        </w:rPr>
        <w:t>.</w:t>
      </w:r>
      <w:r>
        <w:rPr>
          <w:rFonts w:ascii="Arial" w:hAnsi="Arial" w:cs="Arial" w:eastAsia="Arial"/>
          <w:sz w:val="9"/>
          <w:szCs w:val="9"/>
          <w:color w:val="A3A3A3"/>
          <w:spacing w:val="2"/>
          <w:w w:val="113"/>
        </w:rPr>
        <w:t>.</w:t>
      </w:r>
      <w:r>
        <w:rPr>
          <w:rFonts w:ascii="Arial" w:hAnsi="Arial" w:cs="Arial" w:eastAsia="Arial"/>
          <w:sz w:val="9"/>
          <w:szCs w:val="9"/>
          <w:color w:val="757575"/>
          <w:spacing w:val="0"/>
          <w:w w:val="160"/>
        </w:rPr>
        <w:t>.</w:t>
      </w:r>
      <w:r>
        <w:rPr>
          <w:rFonts w:ascii="Arial" w:hAnsi="Arial" w:cs="Arial" w:eastAsia="Arial"/>
          <w:sz w:val="9"/>
          <w:szCs w:val="9"/>
          <w:color w:val="757575"/>
          <w:spacing w:val="0"/>
          <w:w w:val="100"/>
        </w:rPr>
        <w:t>  </w:t>
      </w:r>
      <w:r>
        <w:rPr>
          <w:rFonts w:ascii="Arial" w:hAnsi="Arial" w:cs="Arial" w:eastAsia="Arial"/>
          <w:sz w:val="9"/>
          <w:szCs w:val="9"/>
          <w:color w:val="757575"/>
          <w:spacing w:val="12"/>
          <w:w w:val="100"/>
        </w:rPr>
        <w:t> </w:t>
      </w:r>
      <w:r>
        <w:rPr>
          <w:rFonts w:ascii="Arial" w:hAnsi="Arial" w:cs="Arial" w:eastAsia="Arial"/>
          <w:sz w:val="9"/>
          <w:szCs w:val="9"/>
          <w:color w:val="A3A3A3"/>
          <w:spacing w:val="0"/>
          <w:w w:val="160"/>
        </w:rPr>
        <w:t>.</w:t>
      </w:r>
      <w:r>
        <w:rPr>
          <w:rFonts w:ascii="Arial" w:hAnsi="Arial" w:cs="Arial" w:eastAsia="Arial"/>
          <w:sz w:val="9"/>
          <w:szCs w:val="9"/>
          <w:color w:val="A3A3A3"/>
          <w:spacing w:val="2"/>
          <w:w w:val="160"/>
        </w:rPr>
        <w:t> </w:t>
      </w:r>
      <w:r>
        <w:rPr>
          <w:rFonts w:ascii="Arial" w:hAnsi="Arial" w:cs="Arial" w:eastAsia="Arial"/>
          <w:sz w:val="9"/>
          <w:szCs w:val="9"/>
          <w:color w:val="A3A3A3"/>
          <w:spacing w:val="3"/>
          <w:w w:val="160"/>
        </w:rPr>
        <w:t>.</w:t>
      </w:r>
      <w:r>
        <w:rPr>
          <w:rFonts w:ascii="Times New Roman" w:hAnsi="Times New Roman" w:cs="Times New Roman" w:eastAsia="Times New Roman"/>
          <w:sz w:val="10"/>
          <w:szCs w:val="10"/>
          <w:color w:val="757575"/>
          <w:spacing w:val="0"/>
          <w:w w:val="76"/>
        </w:rPr>
        <w:t>-</w:t>
      </w:r>
      <w:r>
        <w:rPr>
          <w:rFonts w:ascii="Times New Roman" w:hAnsi="Times New Roman" w:cs="Times New Roman" w:eastAsia="Times New Roman"/>
          <w:sz w:val="10"/>
          <w:szCs w:val="10"/>
          <w:color w:val="757575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0"/>
          <w:szCs w:val="10"/>
          <w:color w:val="484848"/>
          <w:spacing w:val="0"/>
          <w:w w:val="133"/>
        </w:rPr>
        <w:t>.</w:t>
      </w:r>
      <w:r>
        <w:rPr>
          <w:rFonts w:ascii="Times New Roman" w:hAnsi="Times New Roman" w:cs="Times New Roman" w:eastAsia="Times New Roman"/>
          <w:sz w:val="10"/>
          <w:szCs w:val="10"/>
          <w:color w:val="484848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8"/>
          <w:szCs w:val="8"/>
          <w:color w:val="757575"/>
          <w:spacing w:val="-7"/>
          <w:w w:val="73"/>
        </w:rPr>
        <w:t>•</w:t>
      </w:r>
      <w:r>
        <w:rPr>
          <w:rFonts w:ascii="Times New Roman" w:hAnsi="Times New Roman" w:cs="Times New Roman" w:eastAsia="Times New Roman"/>
          <w:sz w:val="8"/>
          <w:szCs w:val="8"/>
          <w:color w:val="8E8E8E"/>
          <w:spacing w:val="-3"/>
          <w:w w:val="167"/>
        </w:rPr>
        <w:t>.</w:t>
      </w:r>
      <w:r>
        <w:rPr>
          <w:rFonts w:ascii="Times New Roman" w:hAnsi="Times New Roman" w:cs="Times New Roman" w:eastAsia="Times New Roman"/>
          <w:sz w:val="8"/>
          <w:szCs w:val="8"/>
          <w:color w:val="5D5D5D"/>
          <w:spacing w:val="0"/>
          <w:w w:val="95"/>
        </w:rPr>
        <w:t>•.•.-.</w:t>
      </w:r>
      <w:r>
        <w:rPr>
          <w:rFonts w:ascii="Times New Roman" w:hAnsi="Times New Roman" w:cs="Times New Roman" w:eastAsia="Times New Roman"/>
          <w:sz w:val="8"/>
          <w:szCs w:val="8"/>
          <w:color w:val="5D5D5D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8"/>
          <w:szCs w:val="8"/>
          <w:color w:val="5D5D5D"/>
          <w:spacing w:val="-3"/>
          <w:w w:val="100"/>
        </w:rPr>
        <w:t> </w:t>
      </w:r>
      <w:r>
        <w:rPr>
          <w:rFonts w:ascii="Arial" w:hAnsi="Arial" w:cs="Arial" w:eastAsia="Arial"/>
          <w:sz w:val="6"/>
          <w:szCs w:val="6"/>
          <w:color w:val="757575"/>
          <w:spacing w:val="-6"/>
          <w:w w:val="97"/>
        </w:rPr>
        <w:t>•</w:t>
      </w:r>
      <w:r>
        <w:rPr>
          <w:rFonts w:ascii="Arial" w:hAnsi="Arial" w:cs="Arial" w:eastAsia="Arial"/>
          <w:sz w:val="9"/>
          <w:szCs w:val="9"/>
          <w:color w:val="5D5D5D"/>
          <w:spacing w:val="-8"/>
          <w:w w:val="141"/>
        </w:rPr>
        <w:t>.</w:t>
      </w:r>
      <w:r>
        <w:rPr>
          <w:rFonts w:ascii="Arial" w:hAnsi="Arial" w:cs="Arial" w:eastAsia="Arial"/>
          <w:sz w:val="9"/>
          <w:szCs w:val="9"/>
          <w:color w:val="5D5D5D"/>
          <w:spacing w:val="-26"/>
          <w:w w:val="141"/>
        </w:rPr>
        <w:t>.</w:t>
      </w:r>
      <w:r>
        <w:rPr>
          <w:rFonts w:ascii="Arial" w:hAnsi="Arial" w:cs="Arial" w:eastAsia="Arial"/>
          <w:sz w:val="11"/>
          <w:szCs w:val="11"/>
          <w:color w:val="757575"/>
          <w:spacing w:val="2"/>
          <w:w w:val="131"/>
        </w:rPr>
        <w:t>:</w:t>
      </w:r>
      <w:r>
        <w:rPr>
          <w:rFonts w:ascii="Arial" w:hAnsi="Arial" w:cs="Arial" w:eastAsia="Arial"/>
          <w:sz w:val="14"/>
          <w:szCs w:val="14"/>
          <w:color w:val="5D5D5D"/>
          <w:spacing w:val="-15"/>
          <w:w w:val="137"/>
        </w:rPr>
        <w:t>.</w:t>
      </w:r>
      <w:r>
        <w:rPr>
          <w:rFonts w:ascii="Arial" w:hAnsi="Arial" w:cs="Arial" w:eastAsia="Arial"/>
          <w:sz w:val="14"/>
          <w:szCs w:val="14"/>
          <w:color w:val="A3A3A3"/>
          <w:spacing w:val="-2"/>
          <w:w w:val="103"/>
        </w:rPr>
        <w:t>.</w:t>
      </w:r>
      <w:r>
        <w:rPr>
          <w:rFonts w:ascii="Arial" w:hAnsi="Arial" w:cs="Arial" w:eastAsia="Arial"/>
          <w:sz w:val="14"/>
          <w:szCs w:val="14"/>
          <w:color w:val="5D5D5D"/>
          <w:spacing w:val="0"/>
          <w:w w:val="137"/>
        </w:rPr>
        <w:t>.</w:t>
      </w:r>
      <w:r>
        <w:rPr>
          <w:rFonts w:ascii="Arial" w:hAnsi="Arial" w:cs="Arial" w:eastAsia="Arial"/>
          <w:sz w:val="14"/>
          <w:szCs w:val="14"/>
          <w:color w:val="5D5D5D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12"/>
          <w:szCs w:val="12"/>
          <w:color w:val="A3A3A3"/>
          <w:spacing w:val="0"/>
          <w:w w:val="163"/>
        </w:rPr>
        <w:t>-</w:t>
      </w:r>
      <w:r>
        <w:rPr>
          <w:rFonts w:ascii="Times New Roman" w:hAnsi="Times New Roman" w:cs="Times New Roman" w:eastAsia="Times New Roman"/>
          <w:sz w:val="12"/>
          <w:szCs w:val="12"/>
          <w:color w:val="A3A3A3"/>
          <w:spacing w:val="0"/>
          <w:w w:val="163"/>
        </w:rPr>
        <w:t> </w:t>
      </w:r>
      <w:r>
        <w:rPr>
          <w:rFonts w:ascii="Times New Roman" w:hAnsi="Times New Roman" w:cs="Times New Roman" w:eastAsia="Times New Roman"/>
          <w:sz w:val="12"/>
          <w:szCs w:val="12"/>
          <w:color w:val="A3A3A3"/>
          <w:spacing w:val="38"/>
          <w:w w:val="163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757575"/>
          <w:spacing w:val="0"/>
          <w:w w:val="63"/>
        </w:rPr>
        <w:t>-</w:t>
      </w:r>
      <w:r>
        <w:rPr>
          <w:rFonts w:ascii="Times New Roman" w:hAnsi="Times New Roman" w:cs="Times New Roman" w:eastAsia="Times New Roman"/>
          <w:sz w:val="18"/>
          <w:szCs w:val="18"/>
          <w:color w:val="757575"/>
          <w:spacing w:val="-20"/>
          <w:w w:val="100"/>
        </w:rPr>
        <w:t> </w:t>
      </w:r>
      <w:r>
        <w:rPr>
          <w:rFonts w:ascii="Arial" w:hAnsi="Arial" w:cs="Arial" w:eastAsia="Arial"/>
          <w:sz w:val="14"/>
          <w:szCs w:val="14"/>
          <w:color w:val="757575"/>
          <w:spacing w:val="0"/>
          <w:w w:val="100"/>
        </w:rPr>
        <w:t>.</w:t>
      </w:r>
      <w:r>
        <w:rPr>
          <w:rFonts w:ascii="Arial" w:hAnsi="Arial" w:cs="Arial" w:eastAsia="Arial"/>
          <w:sz w:val="14"/>
          <w:szCs w:val="14"/>
          <w:color w:val="757575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12"/>
          <w:szCs w:val="12"/>
          <w:color w:val="A3A3A3"/>
          <w:spacing w:val="0"/>
          <w:w w:val="112"/>
        </w:rPr>
        <w:t>.</w:t>
      </w:r>
      <w:r>
        <w:rPr>
          <w:rFonts w:ascii="Times New Roman" w:hAnsi="Times New Roman" w:cs="Times New Roman" w:eastAsia="Times New Roman"/>
          <w:sz w:val="12"/>
          <w:szCs w:val="12"/>
          <w:color w:val="A3A3A3"/>
          <w:spacing w:val="-5"/>
          <w:w w:val="112"/>
        </w:rPr>
        <w:t>.</w:t>
      </w:r>
      <w:r>
        <w:rPr>
          <w:rFonts w:ascii="Times New Roman" w:hAnsi="Times New Roman" w:cs="Times New Roman" w:eastAsia="Times New Roman"/>
          <w:sz w:val="17"/>
          <w:szCs w:val="17"/>
          <w:color w:val="8E8E8E"/>
          <w:spacing w:val="-22"/>
          <w:w w:val="97"/>
        </w:rPr>
        <w:t>,</w:t>
      </w:r>
      <w:r>
        <w:rPr>
          <w:rFonts w:ascii="Times New Roman" w:hAnsi="Times New Roman" w:cs="Times New Roman" w:eastAsia="Times New Roman"/>
          <w:sz w:val="17"/>
          <w:szCs w:val="17"/>
          <w:color w:val="5D5D5D"/>
          <w:spacing w:val="-27"/>
          <w:w w:val="105"/>
        </w:rPr>
        <w:t>.</w:t>
      </w:r>
      <w:r>
        <w:rPr>
          <w:rFonts w:ascii="Times New Roman" w:hAnsi="Times New Roman" w:cs="Times New Roman" w:eastAsia="Times New Roman"/>
          <w:sz w:val="17"/>
          <w:szCs w:val="17"/>
          <w:color w:val="B8B8B8"/>
          <w:spacing w:val="0"/>
          <w:w w:val="45"/>
        </w:rPr>
        <w:t>-</w:t>
      </w:r>
      <w:r>
        <w:rPr>
          <w:rFonts w:ascii="Times New Roman" w:hAnsi="Times New Roman" w:cs="Times New Roman" w:eastAsia="Times New Roman"/>
          <w:sz w:val="17"/>
          <w:szCs w:val="17"/>
          <w:color w:val="B8B8B8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17"/>
          <w:szCs w:val="17"/>
          <w:color w:val="B8B8B8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9"/>
          <w:szCs w:val="9"/>
          <w:color w:val="5D5D5D"/>
          <w:spacing w:val="-13"/>
          <w:w w:val="183"/>
        </w:rPr>
        <w:t>,</w:t>
      </w:r>
      <w:r>
        <w:rPr>
          <w:rFonts w:ascii="Times New Roman" w:hAnsi="Times New Roman" w:cs="Times New Roman" w:eastAsia="Times New Roman"/>
          <w:sz w:val="9"/>
          <w:szCs w:val="9"/>
          <w:color w:val="A3A3A3"/>
          <w:spacing w:val="-13"/>
          <w:w w:val="104"/>
        </w:rPr>
        <w:t>·</w:t>
      </w:r>
      <w:r>
        <w:rPr>
          <w:rFonts w:ascii="Times New Roman" w:hAnsi="Times New Roman" w:cs="Times New Roman" w:eastAsia="Times New Roman"/>
          <w:sz w:val="9"/>
          <w:szCs w:val="9"/>
          <w:color w:val="757575"/>
          <w:spacing w:val="0"/>
          <w:w w:val="79"/>
        </w:rPr>
        <w:t>...</w:t>
      </w:r>
      <w:r>
        <w:rPr>
          <w:rFonts w:ascii="Times New Roman" w:hAnsi="Times New Roman" w:cs="Times New Roman" w:eastAsia="Times New Roman"/>
          <w:sz w:val="9"/>
          <w:szCs w:val="9"/>
          <w:color w:val="757575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9"/>
          <w:szCs w:val="9"/>
          <w:color w:val="8E8E8E"/>
          <w:spacing w:val="0"/>
          <w:w w:val="148"/>
        </w:rPr>
        <w:t>.</w:t>
      </w:r>
      <w:r>
        <w:rPr>
          <w:rFonts w:ascii="Times New Roman" w:hAnsi="Times New Roman" w:cs="Times New Roman" w:eastAsia="Times New Roman"/>
          <w:sz w:val="9"/>
          <w:szCs w:val="9"/>
          <w:color w:val="8E8E8E"/>
          <w:spacing w:val="26"/>
          <w:w w:val="148"/>
        </w:rPr>
        <w:t> </w:t>
      </w:r>
      <w:r>
        <w:rPr>
          <w:rFonts w:ascii="Arial" w:hAnsi="Arial" w:cs="Arial" w:eastAsia="Arial"/>
          <w:sz w:val="9"/>
          <w:szCs w:val="9"/>
          <w:color w:val="A3A3A3"/>
          <w:spacing w:val="0"/>
          <w:w w:val="107"/>
        </w:rPr>
        <w:t>.</w:t>
      </w:r>
      <w:r>
        <w:rPr>
          <w:rFonts w:ascii="Arial" w:hAnsi="Arial" w:cs="Arial" w:eastAsia="Arial"/>
          <w:sz w:val="9"/>
          <w:szCs w:val="9"/>
          <w:color w:val="A3A3A3"/>
          <w:spacing w:val="-13"/>
          <w:w w:val="100"/>
        </w:rPr>
        <w:t> </w:t>
      </w:r>
      <w:r>
        <w:rPr>
          <w:rFonts w:ascii="Arial" w:hAnsi="Arial" w:cs="Arial" w:eastAsia="Arial"/>
          <w:sz w:val="15"/>
          <w:szCs w:val="15"/>
          <w:color w:val="A3A3A3"/>
          <w:spacing w:val="0"/>
          <w:w w:val="55"/>
        </w:rPr>
        <w:t>·</w:t>
      </w:r>
      <w:r>
        <w:rPr>
          <w:rFonts w:ascii="Arial" w:hAnsi="Arial" w:cs="Arial" w:eastAsia="Arial"/>
          <w:sz w:val="15"/>
          <w:szCs w:val="15"/>
          <w:color w:val="A3A3A3"/>
          <w:spacing w:val="1"/>
          <w:w w:val="55"/>
        </w:rPr>
        <w:t>-</w:t>
      </w:r>
      <w:r>
        <w:rPr>
          <w:rFonts w:ascii="Arial" w:hAnsi="Arial" w:cs="Arial" w:eastAsia="Arial"/>
          <w:sz w:val="13"/>
          <w:szCs w:val="13"/>
          <w:color w:val="8E8E8E"/>
          <w:spacing w:val="-16"/>
          <w:w w:val="111"/>
        </w:rPr>
        <w:t>·</w:t>
      </w:r>
      <w:r>
        <w:rPr>
          <w:rFonts w:ascii="Arial" w:hAnsi="Arial" w:cs="Arial" w:eastAsia="Arial"/>
          <w:sz w:val="13"/>
          <w:szCs w:val="13"/>
          <w:color w:val="B8B8B8"/>
          <w:spacing w:val="3"/>
          <w:w w:val="185"/>
        </w:rPr>
        <w:t>.</w:t>
      </w:r>
      <w:r>
        <w:rPr>
          <w:rFonts w:ascii="Times New Roman" w:hAnsi="Times New Roman" w:cs="Times New Roman" w:eastAsia="Times New Roman"/>
          <w:sz w:val="12"/>
          <w:szCs w:val="12"/>
          <w:color w:val="5D5D5D"/>
          <w:spacing w:val="0"/>
          <w:w w:val="63"/>
        </w:rPr>
        <w:t>-</w:t>
      </w:r>
      <w:r>
        <w:rPr>
          <w:rFonts w:ascii="Times New Roman" w:hAnsi="Times New Roman" w:cs="Times New Roman" w:eastAsia="Times New Roman"/>
          <w:sz w:val="12"/>
          <w:szCs w:val="12"/>
          <w:color w:val="5D5D5D"/>
          <w:spacing w:val="-11"/>
          <w:w w:val="100"/>
        </w:rPr>
        <w:t> </w:t>
      </w:r>
      <w:r>
        <w:rPr>
          <w:rFonts w:ascii="Arial" w:hAnsi="Arial" w:cs="Arial" w:eastAsia="Arial"/>
          <w:sz w:val="9"/>
          <w:szCs w:val="9"/>
          <w:color w:val="5D5D5D"/>
          <w:spacing w:val="-17"/>
          <w:w w:val="160"/>
        </w:rPr>
        <w:t>·</w:t>
      </w:r>
      <w:r>
        <w:rPr>
          <w:rFonts w:ascii="Arial" w:hAnsi="Arial" w:cs="Arial" w:eastAsia="Arial"/>
          <w:sz w:val="9"/>
          <w:szCs w:val="9"/>
          <w:color w:val="5D5D5D"/>
          <w:spacing w:val="0"/>
          <w:w w:val="160"/>
        </w:rPr>
        <w:t>.</w:t>
      </w:r>
      <w:r>
        <w:rPr>
          <w:rFonts w:ascii="Arial" w:hAnsi="Arial" w:cs="Arial" w:eastAsia="Arial"/>
          <w:sz w:val="9"/>
          <w:szCs w:val="9"/>
          <w:color w:val="000000"/>
          <w:spacing w:val="0"/>
          <w:w w:val="100"/>
        </w:rPr>
      </w:r>
    </w:p>
    <w:p>
      <w:pPr>
        <w:spacing w:before="0" w:after="0" w:line="220" w:lineRule="exact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439.292328pt;margin-top:-.26708pt;width:.1pt;height:115.178114pt;mso-position-horizontal-relative:page;mso-position-vertical-relative:paragraph;z-index:-5053" coordorigin="8786,-5" coordsize="2,2304">
            <v:shape style="position:absolute;left:8786;top:-5;width:2;height:2304" coordorigin="8786,-5" coordsize="0,2304" path="m8786,2298l8786,-5e" filled="f" stroked="t" strokeweight=".959677pt" strokecolor="#000000">
              <v:path arrowok="t"/>
            </v:shape>
          </v:group>
          <w10:wrap type="none"/>
        </w:pict>
      </w:r>
      <w:r>
        <w:rPr/>
        <w:pict>
          <v:group style="position:absolute;margin-left:567.169373pt;margin-top:-2.426669pt;width:.1pt;height:116.377885pt;mso-position-horizontal-relative:page;mso-position-vertical-relative:paragraph;z-index:-5050" coordorigin="11343,-49" coordsize="2,2328">
            <v:shape style="position:absolute;left:11343;top:-49;width:2;height:2328" coordorigin="11343,-49" coordsize="0,2328" path="m11343,2279l11343,-49e" filled="f" stroked="t" strokeweight="1.199597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STROFARI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11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2F2F2F"/>
          <w:spacing w:val="0"/>
          <w:w w:val="100"/>
        </w:rPr>
        <w:t>CEA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13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4" w:right="1839" w:firstLine="-1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w w:val="92"/>
        </w:rPr>
        <w:t>PSI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2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98"/>
        </w:rPr>
        <w:t>LOCI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2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FOLIOTA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6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570" w:lineRule="auto"/>
        <w:ind w:left="10" w:right="1538" w:firstLine="1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GOLBITIAC</w:t>
      </w:r>
      <w:r>
        <w:rPr>
          <w:rFonts w:ascii="Times New Roman" w:hAnsi="Times New Roman" w:cs="Times New Roman" w:eastAsia="Times New Roman"/>
          <w:sz w:val="20"/>
          <w:szCs w:val="20"/>
          <w:color w:val="2F2F2F"/>
          <w:spacing w:val="0"/>
          <w:w w:val="100"/>
        </w:rPr>
        <w:t>SA</w:t>
      </w:r>
      <w:r>
        <w:rPr>
          <w:rFonts w:ascii="Times New Roman" w:hAnsi="Times New Roman" w:cs="Times New Roman" w:eastAsia="Times New Roman"/>
          <w:sz w:val="20"/>
          <w:szCs w:val="20"/>
          <w:color w:val="2F2F2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AGROCIGE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58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441.2117pt;margin-top:-17.538879pt;width:65.857863pt;height:112.538474pt;mso-position-horizontal-relative:page;mso-position-vertical-relative:paragraph;z-index:-5051" coordorigin="8824,-351" coordsize="1317,2251">
            <v:group style="position:absolute;left:8843;top:-341;width:2;height:2232" coordorigin="8843,-341" coordsize="2,2232">
              <v:shape style="position:absolute;left:8843;top:-341;width:2;height:2232" coordorigin="8843,-341" coordsize="0,2232" path="m8843,1890l8843,-341e" filled="f" stroked="t" strokeweight=".959677pt" strokecolor="#000000">
                <v:path arrowok="t"/>
              </v:shape>
            </v:group>
            <v:group style="position:absolute;left:8896;top:321;width:1228;height:2" coordorigin="8896,321" coordsize="1228,2">
              <v:shape style="position:absolute;left:8896;top:321;width:1228;height:2" coordorigin="8896,321" coordsize="1228,0" path="m8896,321l10125,321e" filled="f" stroked="t" strokeweight="1.679435pt" strokecolor="#000000">
                <v:path arrowok="t"/>
              </v:shape>
            </v:group>
            <v:group style="position:absolute;left:8834;top:1094;width:1296;height:2" coordorigin="8834,1094" coordsize="1296,2">
              <v:shape style="position:absolute;left:8834;top:1094;width:1296;height:2" coordorigin="8834,1094" coordsize="1296,0" path="m8834,1094l10129,1094e" filled="f" stroked="t" strokeweight=".959677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465.683472pt;margin-top:-20.058384pt;width:113.721774pt;height:112.778395pt;mso-position-horizontal-relative:page;mso-position-vertical-relative:paragraph;z-index:-5049" coordorigin="9314,-401" coordsize="2274,2256">
            <v:group style="position:absolute;left:11401;top:-389;width:2;height:2232" coordorigin="11401,-389" coordsize="2,2232">
              <v:shape style="position:absolute;left:11401;top:-389;width:2;height:2232" coordorigin="11401,-389" coordsize="0,2232" path="m11401,1842l11401,-389e" filled="f" stroked="t" strokeweight="1.199597pt" strokecolor="#000000">
                <v:path arrowok="t"/>
              </v:shape>
            </v:group>
            <v:group style="position:absolute;left:9323;top:1830;width:2255;height:2" coordorigin="9323,1830" coordsize="2255,2">
              <v:shape style="position:absolute;left:9323;top:1830;width:2255;height:2" coordorigin="9323,1830" coordsize="2255,0" path="m9323,1830l11579,1830e" filled="f" stroked="t" strokeweight=".959677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AGARlCALE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2F2F2F"/>
          <w:spacing w:val="0"/>
          <w:w w:val="67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pgSz w:w="11900" w:h="16840"/>
          <w:pgMar w:top="160" w:bottom="0" w:left="520" w:right="120"/>
          <w:cols w:num="3" w:equalWidth="0">
            <w:col w:w="2633" w:space="14"/>
            <w:col w:w="5373" w:space="322"/>
            <w:col w:w="2918"/>
          </w:cols>
        </w:sectPr>
      </w:pPr>
      <w:rPr/>
    </w:p>
    <w:p>
      <w:pPr>
        <w:spacing w:before="13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120"/>
        </w:sectPr>
      </w:pPr>
      <w:rPr/>
    </w:p>
    <w:p>
      <w:pPr>
        <w:spacing w:before="15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24" w:right="-20"/>
        <w:jc w:val="left"/>
        <w:tabs>
          <w:tab w:pos="860" w:val="left"/>
        </w:tabs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7"/>
          <w:szCs w:val="17"/>
          <w:color w:val="111111"/>
          <w:spacing w:val="0"/>
          <w:w w:val="100"/>
          <w:i/>
          <w:position w:val="-3"/>
        </w:rPr>
        <w:t>b.f</w:t>
      </w:r>
      <w:r>
        <w:rPr>
          <w:rFonts w:ascii="Arial" w:hAnsi="Arial" w:cs="Arial" w:eastAsia="Arial"/>
          <w:sz w:val="17"/>
          <w:szCs w:val="17"/>
          <w:color w:val="111111"/>
          <w:spacing w:val="39"/>
          <w:w w:val="100"/>
          <w:i/>
          <w:position w:val="-3"/>
        </w:rPr>
        <w:t> </w:t>
      </w:r>
      <w:r>
        <w:rPr>
          <w:rFonts w:ascii="Arial" w:hAnsi="Arial" w:cs="Arial" w:eastAsia="Arial"/>
          <w:sz w:val="17"/>
          <w:szCs w:val="17"/>
          <w:color w:val="2F2F2F"/>
          <w:spacing w:val="0"/>
          <w:w w:val="100"/>
          <w:i/>
          <w:position w:val="-3"/>
        </w:rPr>
        <w:t>.</w:t>
      </w:r>
      <w:r>
        <w:rPr>
          <w:rFonts w:ascii="Arial" w:hAnsi="Arial" w:cs="Arial" w:eastAsia="Arial"/>
          <w:sz w:val="17"/>
          <w:szCs w:val="17"/>
          <w:color w:val="2F2F2F"/>
          <w:spacing w:val="-39"/>
          <w:w w:val="100"/>
          <w:i/>
          <w:position w:val="-3"/>
        </w:rPr>
        <w:t> </w:t>
      </w:r>
      <w:r>
        <w:rPr>
          <w:rFonts w:ascii="Arial" w:hAnsi="Arial" w:cs="Arial" w:eastAsia="Arial"/>
          <w:sz w:val="17"/>
          <w:szCs w:val="17"/>
          <w:color w:val="2F2F2F"/>
          <w:spacing w:val="0"/>
          <w:w w:val="100"/>
          <w:i/>
          <w:position w:val="-3"/>
        </w:rPr>
        <w:tab/>
      </w:r>
      <w:r>
        <w:rPr>
          <w:rFonts w:ascii="Arial" w:hAnsi="Arial" w:cs="Arial" w:eastAsia="Arial"/>
          <w:sz w:val="17"/>
          <w:szCs w:val="17"/>
          <w:color w:val="2F2F2F"/>
          <w:spacing w:val="0"/>
          <w:w w:val="100"/>
          <w:i/>
          <w:position w:val="-3"/>
        </w:rPr>
      </w:r>
      <w:r>
        <w:rPr>
          <w:rFonts w:ascii="Arial" w:hAnsi="Arial" w:cs="Arial" w:eastAsia="Arial"/>
          <w:sz w:val="19"/>
          <w:szCs w:val="19"/>
          <w:color w:val="111111"/>
          <w:spacing w:val="0"/>
          <w:w w:val="104"/>
          <w:i/>
          <w:position w:val="0"/>
        </w:rPr>
        <w:t>COPRJNACEAE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19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12" w:lineRule="exact"/>
        <w:ind w:left="224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-5"/>
        </w:rPr>
        <w:t>6.1.1.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-5"/>
        </w:rPr>
        <w:t>  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12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5"/>
          <w:position w:val="-2"/>
        </w:rPr>
        <w:t>PSATHYRELLA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314" w:lineRule="exact"/>
        <w:ind w:left="224" w:right="-20"/>
        <w:jc w:val="left"/>
        <w:tabs>
          <w:tab w:pos="2620" w:val="left"/>
          <w:tab w:pos="448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82.052422pt;margin-top:13.589637pt;width:55.90121pt;height:.1pt;mso-position-horizontal-relative:page;mso-position-vertical-relative:paragraph;z-index:-5038" coordorigin="1641,272" coordsize="1118,2">
            <v:shape style="position:absolute;left:1641;top:272;width:1118;height:2" coordorigin="1641,272" coordsize="1118,0" path="m1641,272l2759,272e" filled="f" stroked="t" strokeweight=".719758pt" strokecolor="#000000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2"/>
          <w:szCs w:val="22"/>
          <w:color w:val="111111"/>
          <w:w w:val="66"/>
          <w:position w:val="1"/>
        </w:rPr>
      </w:r>
      <w:r>
        <w:rPr>
          <w:rFonts w:ascii="Courier New" w:hAnsi="Courier New" w:cs="Courier New" w:eastAsia="Courier New"/>
          <w:sz w:val="22"/>
          <w:szCs w:val="22"/>
          <w:color w:val="111111"/>
          <w:w w:val="66"/>
          <w:u w:val="single" w:color="000000"/>
          <w:position w:val="1"/>
        </w:rPr>
        <w:t>6.1.</w:t>
      </w:r>
      <w:r>
        <w:rPr>
          <w:rFonts w:ascii="Courier New" w:hAnsi="Courier New" w:cs="Courier New" w:eastAsia="Courier New"/>
          <w:sz w:val="22"/>
          <w:szCs w:val="22"/>
          <w:color w:val="111111"/>
          <w:w w:val="66"/>
          <w:u w:val="single" w:color="000000"/>
          <w:position w:val="1"/>
        </w:rPr>
      </w:r>
      <w:r>
        <w:rPr>
          <w:rFonts w:ascii="Courier New" w:hAnsi="Courier New" w:cs="Courier New" w:eastAsia="Courier New"/>
          <w:sz w:val="22"/>
          <w:szCs w:val="22"/>
          <w:color w:val="111111"/>
          <w:spacing w:val="-69"/>
          <w:w w:val="66"/>
          <w:u w:val="single" w:color="000000"/>
          <w:position w:val="1"/>
        </w:rPr>
        <w:t>2</w:t>
      </w:r>
      <w:r>
        <w:rPr>
          <w:rFonts w:ascii="Courier New" w:hAnsi="Courier New" w:cs="Courier New" w:eastAsia="Courier New"/>
          <w:sz w:val="22"/>
          <w:szCs w:val="22"/>
          <w:color w:val="111111"/>
          <w:spacing w:val="-69"/>
          <w:w w:val="66"/>
          <w:u w:val="single" w:color="000000"/>
          <w:position w:val="1"/>
        </w:rPr>
      </w:r>
      <w:r>
        <w:rPr>
          <w:rFonts w:ascii="Courier New" w:hAnsi="Courier New" w:cs="Courier New" w:eastAsia="Courier New"/>
          <w:sz w:val="22"/>
          <w:szCs w:val="22"/>
          <w:color w:val="111111"/>
          <w:spacing w:val="-69"/>
          <w:w w:val="66"/>
          <w:u w:val="single" w:color="000000"/>
          <w:position w:val="1"/>
        </w:rPr>
      </w:r>
      <w:r>
        <w:rPr>
          <w:rFonts w:ascii="Courier New" w:hAnsi="Courier New" w:cs="Courier New" w:eastAsia="Courier New"/>
          <w:sz w:val="22"/>
          <w:szCs w:val="22"/>
          <w:color w:val="2F2F2F"/>
          <w:spacing w:val="0"/>
          <w:w w:val="102"/>
          <w:u w:val="single" w:color="000000"/>
          <w:position w:val="1"/>
        </w:rPr>
        <w:t>.</w:t>
      </w:r>
      <w:r>
        <w:rPr>
          <w:rFonts w:ascii="Courier New" w:hAnsi="Courier New" w:cs="Courier New" w:eastAsia="Courier New"/>
          <w:sz w:val="22"/>
          <w:szCs w:val="22"/>
          <w:color w:val="2F2F2F"/>
          <w:spacing w:val="0"/>
          <w:w w:val="102"/>
          <w:u w:val="single" w:color="000000"/>
          <w:position w:val="1"/>
        </w:rPr>
      </w:r>
      <w:r>
        <w:rPr>
          <w:rFonts w:ascii="Courier New" w:hAnsi="Courier New" w:cs="Courier New" w:eastAsia="Courier New"/>
          <w:sz w:val="22"/>
          <w:szCs w:val="22"/>
          <w:color w:val="2F2F2F"/>
          <w:spacing w:val="0"/>
          <w:w w:val="102"/>
          <w:position w:val="1"/>
        </w:rPr>
      </w:r>
      <w:r>
        <w:rPr>
          <w:rFonts w:ascii="Courier New" w:hAnsi="Courier New" w:cs="Courier New" w:eastAsia="Courier New"/>
          <w:sz w:val="22"/>
          <w:szCs w:val="22"/>
          <w:color w:val="2F2F2F"/>
          <w:spacing w:val="11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8"/>
          <w:position w:val="3"/>
        </w:rPr>
        <w:t>COPRlNUS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3"/>
        </w:rPr>
      </w:r>
      <w:r>
        <w:rPr>
          <w:rFonts w:ascii="Arial" w:hAnsi="Arial" w:cs="Arial" w:eastAsia="Arial"/>
          <w:sz w:val="15"/>
          <w:szCs w:val="15"/>
          <w:color w:val="111111"/>
          <w:spacing w:val="0"/>
          <w:w w:val="108"/>
          <w:i/>
          <w:position w:val="12"/>
        </w:rPr>
        <w:t>Coprinus</w:t>
      </w:r>
      <w:r>
        <w:rPr>
          <w:rFonts w:ascii="Arial" w:hAnsi="Arial" w:cs="Arial" w:eastAsia="Arial"/>
          <w:sz w:val="15"/>
          <w:szCs w:val="15"/>
          <w:color w:val="111111"/>
          <w:spacing w:val="7"/>
          <w:w w:val="108"/>
          <w:i/>
          <w:position w:val="12"/>
        </w:rPr>
        <w:t> </w:t>
      </w:r>
      <w:r>
        <w:rPr>
          <w:rFonts w:ascii="Arial" w:hAnsi="Arial" w:cs="Arial" w:eastAsia="Arial"/>
          <w:sz w:val="15"/>
          <w:szCs w:val="15"/>
          <w:color w:val="111111"/>
          <w:spacing w:val="0"/>
          <w:w w:val="100"/>
          <w:i/>
          <w:position w:val="12"/>
        </w:rPr>
        <w:t>comatus</w:t>
      </w:r>
      <w:r>
        <w:rPr>
          <w:rFonts w:ascii="Arial" w:hAnsi="Arial" w:cs="Arial" w:eastAsia="Arial"/>
          <w:sz w:val="15"/>
          <w:szCs w:val="15"/>
          <w:color w:val="111111"/>
          <w:spacing w:val="-8"/>
          <w:w w:val="100"/>
          <w:i/>
          <w:position w:val="12"/>
        </w:rPr>
        <w:t> </w:t>
      </w:r>
      <w:r>
        <w:rPr>
          <w:rFonts w:ascii="Arial" w:hAnsi="Arial" w:cs="Arial" w:eastAsia="Arial"/>
          <w:sz w:val="15"/>
          <w:szCs w:val="15"/>
          <w:color w:val="111111"/>
          <w:spacing w:val="0"/>
          <w:w w:val="100"/>
          <w:i/>
          <w:position w:val="12"/>
        </w:rPr>
        <w:tab/>
      </w:r>
      <w:r>
        <w:rPr>
          <w:rFonts w:ascii="Arial" w:hAnsi="Arial" w:cs="Arial" w:eastAsia="Arial"/>
          <w:sz w:val="15"/>
          <w:szCs w:val="15"/>
          <w:color w:val="111111"/>
          <w:spacing w:val="0"/>
          <w:w w:val="100"/>
          <w:i/>
          <w:position w:val="12"/>
        </w:rPr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87"/>
          <w:position w:val="14"/>
        </w:rPr>
        <w:t>Coprin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1"/>
          <w:w w:val="87"/>
          <w:position w:val="1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14"/>
        </w:rPr>
        <w:t>chevelu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1029" w:lineRule="exact"/>
        <w:ind w:right="-20"/>
        <w:jc w:val="right"/>
        <w:tabs>
          <w:tab w:pos="2100" w:val="left"/>
        </w:tabs>
        <w:rPr>
          <w:rFonts w:ascii="Times New Roman" w:hAnsi="Times New Roman" w:cs="Times New Roman" w:eastAsia="Times New Roman"/>
          <w:sz w:val="18"/>
          <w:szCs w:val="18"/>
        </w:rPr>
      </w:pPr>
      <w:rPr/>
      <w:r>
        <w:rPr/>
        <w:pict>
          <v:group style="position:absolute;margin-left:31.429436pt;margin-top:22.777868pt;width:.1pt;height:157.650043pt;mso-position-horizontal-relative:page;mso-position-vertical-relative:paragraph;z-index:-5056" coordorigin="629,456" coordsize="2,3153">
            <v:shape style="position:absolute;left:629;top:456;width:2;height:3153" coordorigin="629,456" coordsize="0,3153" path="m629,3609l629,456e" filled="f" stroked="t" strokeweight=".959677pt" strokecolor="#000000">
              <v:path arrowok="t"/>
            </v:shape>
          </v:group>
          <w10:wrap type="none"/>
        </w:pict>
      </w:r>
      <w:r>
        <w:rPr/>
        <w:pict>
          <v:group style="position:absolute;margin-left:319.092743pt;margin-top:16.059145pt;width:47.983871pt;height:.1pt;mso-position-horizontal-relative:page;mso-position-vertical-relative:paragraph;z-index:-5048" coordorigin="6382,321" coordsize="960,2">
            <v:shape style="position:absolute;left:6382;top:321;width:960;height:2" coordorigin="6382,321" coordsize="960,0" path="m6382,321l7342,321e" filled="f" stroked="t" strokeweight=".719758pt" strokecolor="#000000">
              <v:path arrowok="t"/>
            </v:shape>
          </v:group>
          <w10:wrap type="none"/>
        </w:pict>
      </w:r>
      <w:r>
        <w:rPr/>
        <w:pict>
          <v:group style="position:absolute;margin-left:64.058472pt;margin-top:22.058006pt;width:.1pt;height:55.189513pt;mso-position-horizontal-relative:page;mso-position-vertical-relative:paragraph;z-index:-5037" coordorigin="1281,441" coordsize="2,1104">
            <v:shape style="position:absolute;left:1281;top:441;width:2;height:1104" coordorigin="1281,441" coordsize="0,1104" path="m1281,1545l1281,441e" filled="f" stroked="t" strokeweight=".959677pt" strokecolor="#000000">
              <v:path arrowok="t"/>
            </v:shape>
          </v:group>
          <w10:wrap type="none"/>
        </w:pict>
      </w:r>
      <w:r>
        <w:rPr/>
        <w:pict>
          <v:group style="position:absolute;margin-left:229.003021pt;margin-top:19.178553pt;width:.1pt;height:54.229695pt;mso-position-horizontal-relative:page;mso-position-vertical-relative:paragraph;z-index:-5036" coordorigin="4580,384" coordsize="2,1085">
            <v:shape style="position:absolute;left:4580;top:384;width:2;height:1085" coordorigin="4580,384" coordsize="0,1085" path="m4580,1468l4580,384e" filled="f" stroked="t" strokeweight=".959677pt" strokecolor="#000000">
              <v:path arrowok="t"/>
            </v:shape>
          </v:group>
          <w10:wrap type="none"/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3.508064pt;margin-top:30.806417pt;width:218.45993pt;height:102.222225pt;mso-position-horizontal-relative:page;mso-position-vertical-relative:paragraph;z-index:-5034" type="#_x0000_t202" filled="f" stroked="f">
            <v:textbox inset="0,0,0,0">
              <w:txbxContent>
                <w:tbl>
                  <w:tblPr>
                    <w:tblW w:w="0" w:type="auto"/>
                    <w:tblLook w:val="01E0"/>
                    <w:tblLayout w:type="fixed"/>
                    <w:tblCellMar>
                      <w:left w:w="0" w:type="dxa"/>
                      <w:right w:w="0" w:type="dxa"/>
                      <w:bottom w:w="0" w:type="dxa"/>
                      <w:top w:w="0" w:type="dxa"/>
                    </w:tblCellMar>
                    <w:jc w:val="left"/>
                  </w:tblPr>
                  <w:tblGrid/>
                  <w:tr>
                    <w:trPr>
                      <w:trHeight w:val="346" w:hRule="exact"/>
                    </w:trPr>
                    <w:tc>
                      <w:tcPr>
                        <w:tcW w:w="611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single" w:sz="7.677416" w:space="0" w:color="000000"/>
                        </w:tcBorders>
                      </w:tcPr>
                      <w:p>
                        <w:pPr>
                          <w:spacing w:before="93" w:after="0" w:line="240" w:lineRule="auto"/>
                          <w:ind w:left="50" w:right="-20"/>
                          <w:jc w:val="left"/>
                          <w:rPr>
                            <w:rFonts w:ascii="Arial" w:hAnsi="Arial" w:cs="Arial" w:eastAsia="Arial"/>
                            <w:sz w:val="18"/>
                            <w:szCs w:val="18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8"/>
                            <w:szCs w:val="18"/>
                            <w:color w:val="111111"/>
                            <w:w w:val="98"/>
                            <w:i/>
                          </w:rPr>
                          <w:t>C.2</w:t>
                        </w:r>
                        <w:r>
                          <w:rPr>
                            <w:rFonts w:ascii="Arial" w:hAnsi="Arial" w:cs="Arial" w:eastAsia="Arial"/>
                            <w:sz w:val="18"/>
                            <w:szCs w:val="18"/>
                            <w:color w:val="111111"/>
                            <w:spacing w:val="-36"/>
                            <w:w w:val="100"/>
                            <w:i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8"/>
                            <w:szCs w:val="18"/>
                            <w:color w:val="2F2F2F"/>
                            <w:spacing w:val="0"/>
                            <w:w w:val="154"/>
                            <w:i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18"/>
                            <w:szCs w:val="1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758" w:type="dxa"/>
                        <w:tcBorders>
                          <w:top w:val="nil" w:sz="6" w:space="0" w:color="auto"/>
                          <w:bottom w:val="nil" w:sz="6" w:space="0" w:color="auto"/>
                          <w:left w:val="single" w:sz="7.677416" w:space="0" w:color="000000"/>
                          <w:right w:val="nil" w:sz="6" w:space="0" w:color="auto"/>
                        </w:tcBorders>
                      </w:tcPr>
                      <w:p>
                        <w:pPr>
                          <w:spacing w:before="78" w:after="0" w:line="240" w:lineRule="auto"/>
                          <w:ind w:left="72" w:right="-20"/>
                          <w:jc w:val="left"/>
                          <w:rPr>
                            <w:rFonts w:ascii="Arial" w:hAnsi="Arial" w:cs="Arial" w:eastAsia="Arial"/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6"/>
                            <w:szCs w:val="16"/>
                            <w:color w:val="2F2F2F"/>
                            <w:w w:val="127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16"/>
                            <w:szCs w:val="16"/>
                            <w:color w:val="2F2F2F"/>
                            <w:spacing w:val="-15"/>
                            <w:w w:val="127"/>
                          </w:rPr>
                          <w:t>'</w:t>
                        </w:r>
                        <w:r>
                          <w:rPr>
                            <w:rFonts w:ascii="Arial" w:hAnsi="Arial" w:cs="Arial" w:eastAsia="Arial"/>
                            <w:sz w:val="16"/>
                            <w:szCs w:val="16"/>
                            <w:color w:val="111111"/>
                            <w:spacing w:val="7"/>
                            <w:w w:val="68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17"/>
                            <w:szCs w:val="17"/>
                            <w:color w:val="111111"/>
                            <w:spacing w:val="0"/>
                            <w:w w:val="125"/>
                            <w:i/>
                          </w:rPr>
                          <w:t>G/IR</w:t>
                        </w:r>
                        <w:r>
                          <w:rPr>
                            <w:rFonts w:ascii="Arial" w:hAnsi="Arial" w:cs="Arial" w:eastAsia="Arial"/>
                            <w:sz w:val="17"/>
                            <w:szCs w:val="17"/>
                            <w:color w:val="111111"/>
                            <w:spacing w:val="10"/>
                            <w:w w:val="125"/>
                            <w:i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7"/>
                            <w:szCs w:val="17"/>
                            <w:color w:val="111111"/>
                            <w:spacing w:val="0"/>
                            <w:w w:val="115"/>
                            <w:i/>
                          </w:rPr>
                          <w:t>CA</w:t>
                        </w:r>
                        <w:r>
                          <w:rPr>
                            <w:rFonts w:ascii="Arial" w:hAnsi="Arial" w:cs="Arial" w:eastAsia="Arial"/>
                            <w:sz w:val="17"/>
                            <w:szCs w:val="17"/>
                            <w:color w:val="111111"/>
                            <w:spacing w:val="-33"/>
                            <w:w w:val="100"/>
                            <w:i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7"/>
                            <w:szCs w:val="17"/>
                            <w:color w:val="111111"/>
                            <w:spacing w:val="0"/>
                            <w:w w:val="122"/>
                            <w:i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7"/>
                            <w:szCs w:val="17"/>
                            <w:color w:val="111111"/>
                            <w:spacing w:val="-2"/>
                            <w:w w:val="122"/>
                            <w:i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7"/>
                            <w:szCs w:val="17"/>
                            <w:color w:val="2F2F2F"/>
                            <w:spacing w:val="0"/>
                            <w:w w:val="87"/>
                            <w:i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17"/>
                            <w:szCs w:val="17"/>
                            <w:color w:val="2F2F2F"/>
                            <w:spacing w:val="8"/>
                            <w:w w:val="87"/>
                            <w:i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7"/>
                            <w:szCs w:val="17"/>
                            <w:color w:val="010101"/>
                            <w:spacing w:val="0"/>
                            <w:w w:val="71"/>
                            <w:i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7"/>
                            <w:szCs w:val="17"/>
                            <w:color w:val="010101"/>
                            <w:spacing w:val="-9"/>
                            <w:w w:val="100"/>
                            <w:i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7"/>
                            <w:szCs w:val="17"/>
                            <w:color w:val="111111"/>
                            <w:spacing w:val="0"/>
                            <w:w w:val="105"/>
                            <w:i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7"/>
                            <w:szCs w:val="17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583" w:hRule="exact"/>
                    </w:trPr>
                    <w:tc>
                      <w:tcPr>
                        <w:tcW w:w="611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single" w:sz="7.677416" w:space="0" w:color="000000"/>
                        </w:tcBorders>
                      </w:tcPr>
                      <w:p>
                        <w:pPr>
                          <w:spacing w:before="6" w:after="0" w:line="280" w:lineRule="exact"/>
                          <w:jc w:val="left"/>
                          <w:rPr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sz w:val="28"/>
                            <w:szCs w:val="28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40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19"/>
                            <w:szCs w:val="19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19"/>
                            <w:szCs w:val="19"/>
                            <w:color w:val="111111"/>
                            <w:spacing w:val="0"/>
                            <w:w w:val="111"/>
                          </w:rPr>
                          <w:t>6.2.1.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9"/>
                            <w:szCs w:val="19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758" w:type="dxa"/>
                        <w:tcBorders>
                          <w:top w:val="nil" w:sz="6" w:space="0" w:color="auto"/>
                          <w:bottom w:val="nil" w:sz="6" w:space="0" w:color="auto"/>
                          <w:left w:val="single" w:sz="7.677416" w:space="0" w:color="000000"/>
                          <w:right w:val="nil" w:sz="6" w:space="0" w:color="auto"/>
                        </w:tcBorders>
                      </w:tcPr>
                      <w:p>
                        <w:pPr>
                          <w:spacing w:before="2" w:after="0" w:line="260" w:lineRule="exact"/>
                          <w:jc w:val="left"/>
                          <w:rPr>
                            <w:sz w:val="26"/>
                            <w:szCs w:val="26"/>
                          </w:rPr>
                        </w:pPr>
                        <w:rPr/>
                        <w:r>
                          <w:rPr>
                            <w:sz w:val="26"/>
                            <w:szCs w:val="26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77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0"/>
                            <w:w w:val="103"/>
                          </w:rPr>
                          <w:t>AGAIUCUS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795" w:hRule="exact"/>
                    </w:trPr>
                    <w:tc>
                      <w:tcPr>
                        <w:tcW w:w="611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3758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4" w:after="0" w:line="110" w:lineRule="exact"/>
                          <w:jc w:val="left"/>
                          <w:rPr>
                            <w:sz w:val="11"/>
                            <w:szCs w:val="11"/>
                          </w:rPr>
                        </w:pPr>
                        <w:rPr/>
                        <w:r>
                          <w:rPr>
                            <w:sz w:val="11"/>
                            <w:szCs w:val="11"/>
                          </w:rPr>
                        </w:r>
                      </w:p>
                      <w:p>
                        <w:pPr>
                          <w:spacing w:before="0" w:after="0" w:line="217" w:lineRule="auto"/>
                          <w:ind w:left="149" w:right="-17" w:firstLine="-5"/>
                          <w:jc w:val="left"/>
                          <w:tabs>
                            <w:tab w:pos="2020" w:val="left"/>
                          </w:tabs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111111"/>
                            <w:spacing w:val="0"/>
                            <w:w w:val="100"/>
                            <w:i/>
                            <w:position w:val="-3"/>
                          </w:rPr>
                          <w:t>Agaricus</w:t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111111"/>
                            <w:spacing w:val="30"/>
                            <w:w w:val="100"/>
                            <w:i/>
                            <w:position w:val="-3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111111"/>
                            <w:spacing w:val="0"/>
                            <w:w w:val="100"/>
                            <w:i/>
                            <w:position w:val="-3"/>
                          </w:rPr>
                          <w:t>aroenSJs</w:t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111111"/>
                            <w:spacing w:val="0"/>
                            <w:w w:val="100"/>
                            <w:i/>
                            <w:position w:val="-3"/>
                          </w:rPr>
                          <w:tab/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111111"/>
                            <w:spacing w:val="0"/>
                            <w:w w:val="100"/>
                            <w:i/>
                            <w:position w:val="-3"/>
                          </w:rPr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0"/>
                            <w:w w:val="90"/>
                            <w:position w:val="0"/>
                          </w:rPr>
                          <w:t>Agaric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-6"/>
                            <w:w w:val="90"/>
                            <w:position w:val="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0"/>
                            <w:w w:val="100"/>
                            <w:position w:val="0"/>
                          </w:rPr>
                          <w:t>des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-6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0"/>
                            <w:w w:val="92"/>
                            <w:position w:val="0"/>
                          </w:rPr>
                          <w:t>jachères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10"/>
                            <w:w w:val="92"/>
                            <w:position w:val="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2F2F2F"/>
                            <w:spacing w:val="0"/>
                            <w:w w:val="100"/>
                            <w:position w:val="0"/>
                          </w:rPr>
                          <w:t>.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2F2F2F"/>
                            <w:spacing w:val="0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111111"/>
                            <w:spacing w:val="0"/>
                            <w:w w:val="100"/>
                            <w:i/>
                            <w:position w:val="-3"/>
                          </w:rPr>
                          <w:t>A!Jaricus</w:t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111111"/>
                            <w:spacing w:val="-5"/>
                            <w:w w:val="100"/>
                            <w:i/>
                            <w:position w:val="-3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010101"/>
                            <w:spacing w:val="0"/>
                            <w:w w:val="111"/>
                            <w:i/>
                            <w:position w:val="-3"/>
                          </w:rPr>
                          <w:t>bisporus</w:t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010101"/>
                            <w:spacing w:val="0"/>
                            <w:w w:val="100"/>
                            <w:i/>
                            <w:position w:val="-3"/>
                          </w:rPr>
                          <w:tab/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010101"/>
                            <w:spacing w:val="0"/>
                            <w:w w:val="100"/>
                            <w:i/>
                            <w:position w:val="-3"/>
                          </w:rPr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0"/>
                            <w:w w:val="93"/>
                            <w:position w:val="0"/>
                          </w:rPr>
                          <w:t>Champignon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-1"/>
                            <w:w w:val="93"/>
                            <w:position w:val="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0"/>
                            <w:w w:val="100"/>
                            <w:position w:val="0"/>
                          </w:rPr>
                          <w:t>de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-1"/>
                            <w:w w:val="100"/>
                            <w:position w:val="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0"/>
                            <w:w w:val="90"/>
                            <w:position w:val="0"/>
                          </w:rPr>
                          <w:t>Paris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-64"/>
                            <w:w w:val="90"/>
                            <w:position w:val="0"/>
                          </w:rPr>
                          <w:t>!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2F2F2F"/>
                            <w:spacing w:val="4"/>
                            <w:w w:val="145"/>
                            <w:position w:val="0"/>
                          </w:rPr>
                          <w:t>'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0"/>
                            <w:w w:val="52"/>
                            <w:position w:val="0"/>
                          </w:rPr>
                          <w:t>\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0"/>
                            <w:w w:val="52"/>
                            <w:position w:val="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111111"/>
                            <w:spacing w:val="0"/>
                            <w:w w:val="100"/>
                            <w:i/>
                            <w:position w:val="0"/>
                          </w:rPr>
                          <w:t>Agaricus</w:t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111111"/>
                            <w:spacing w:val="16"/>
                            <w:w w:val="100"/>
                            <w:i/>
                            <w:position w:val="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111111"/>
                            <w:spacing w:val="0"/>
                            <w:w w:val="108"/>
                            <w:i/>
                            <w:position w:val="0"/>
                          </w:rPr>
                          <w:t>campester</w:t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111111"/>
                            <w:spacing w:val="0"/>
                            <w:w w:val="100"/>
                            <w:i/>
                            <w:position w:val="0"/>
                          </w:rPr>
                          <w:tab/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111111"/>
                            <w:spacing w:val="0"/>
                            <w:w w:val="100"/>
                            <w:i/>
                            <w:position w:val="0"/>
                          </w:rPr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0"/>
                            <w:w w:val="90"/>
                            <w:position w:val="3"/>
                          </w:rPr>
                          <w:t>Agaric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-11"/>
                            <w:w w:val="90"/>
                            <w:position w:val="3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0"/>
                            <w:w w:val="100"/>
                            <w:position w:val="3"/>
                          </w:rPr>
                          <w:t>champêtre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</w:tr>
                  <w:tr>
                    <w:trPr>
                      <w:trHeight w:val="320" w:hRule="exact"/>
                    </w:trPr>
                    <w:tc>
                      <w:tcPr>
                        <w:tcW w:w="611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3758" w:type="dxa"/>
                        <w:tcBorders>
                          <w:top w:val="nil" w:sz="6" w:space="0" w:color="auto"/>
                          <w:bottom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before="0" w:after="0" w:line="225" w:lineRule="exact"/>
                          <w:ind w:left="154" w:right="-20"/>
                          <w:jc w:val="left"/>
                          <w:tabs>
                            <w:tab w:pos="2020" w:val="left"/>
                          </w:tabs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111111"/>
                            <w:spacing w:val="0"/>
                            <w:w w:val="100"/>
                            <w:i/>
                            <w:position w:val="-1"/>
                          </w:rPr>
                          <w:t>Agaricus</w:t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111111"/>
                            <w:spacing w:val="19"/>
                            <w:w w:val="100"/>
                            <w:i/>
                            <w:position w:val="-1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111111"/>
                            <w:spacing w:val="0"/>
                            <w:w w:val="115"/>
                            <w:i/>
                            <w:position w:val="-1"/>
                          </w:rPr>
                          <w:t>si/vico/a</w:t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111111"/>
                            <w:spacing w:val="0"/>
                            <w:w w:val="100"/>
                            <w:i/>
                            <w:position w:val="-1"/>
                          </w:rPr>
                          <w:tab/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  <w:color w:val="111111"/>
                            <w:spacing w:val="0"/>
                            <w:w w:val="100"/>
                            <w:i/>
                            <w:position w:val="-1"/>
                          </w:rPr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0"/>
                            <w:w w:val="90"/>
                            <w:position w:val="2"/>
                          </w:rPr>
                          <w:t>Agaric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-11"/>
                            <w:w w:val="90"/>
                            <w:position w:val="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0"/>
                            <w:w w:val="100"/>
                            <w:position w:val="2"/>
                          </w:rPr>
                          <w:t>des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-11"/>
                            <w:w w:val="100"/>
                            <w:position w:val="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111111"/>
                            <w:spacing w:val="0"/>
                            <w:w w:val="100"/>
                            <w:position w:val="2"/>
                          </w:rPr>
                          <w:t>bois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</w:tr>
                </w:tbl>
                <w:p>
                  <w:pPr>
                    <w:spacing w:before="0" w:after="0" w:line="240" w:lineRule="auto"/>
                    <w:jc w:val="left"/>
                  </w:pPr>
                  <w:rPr/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97"/>
          <w:szCs w:val="97"/>
          <w:color w:val="111111"/>
          <w:spacing w:val="0"/>
          <w:w w:val="84"/>
          <w:position w:val="2"/>
        </w:rPr>
        <w:t>;T</w:t>
      </w:r>
      <w:r>
        <w:rPr>
          <w:rFonts w:ascii="Courier New" w:hAnsi="Courier New" w:cs="Courier New" w:eastAsia="Courier New"/>
          <w:sz w:val="97"/>
          <w:szCs w:val="97"/>
          <w:color w:val="111111"/>
          <w:spacing w:val="-133"/>
          <w:w w:val="84"/>
          <w:position w:val="2"/>
        </w:rPr>
        <w:t> </w:t>
      </w:r>
      <w:r>
        <w:rPr>
          <w:rFonts w:ascii="Arial" w:hAnsi="Arial" w:cs="Arial" w:eastAsia="Arial"/>
          <w:sz w:val="31"/>
          <w:szCs w:val="31"/>
          <w:color w:val="111111"/>
          <w:spacing w:val="0"/>
          <w:w w:val="160"/>
          <w:position w:val="8"/>
        </w:rPr>
        <w:t>!</w:t>
      </w:r>
      <w:r>
        <w:rPr>
          <w:rFonts w:ascii="Arial" w:hAnsi="Arial" w:cs="Arial" w:eastAsia="Arial"/>
          <w:sz w:val="31"/>
          <w:szCs w:val="31"/>
          <w:color w:val="111111"/>
          <w:spacing w:val="0"/>
          <w:w w:val="100"/>
          <w:position w:val="8"/>
        </w:rPr>
        <w:tab/>
      </w:r>
      <w:r>
        <w:rPr>
          <w:rFonts w:ascii="Arial" w:hAnsi="Arial" w:cs="Arial" w:eastAsia="Arial"/>
          <w:sz w:val="31"/>
          <w:szCs w:val="31"/>
          <w:color w:val="111111"/>
          <w:spacing w:val="0"/>
          <w:w w:val="100"/>
          <w:position w:val="8"/>
        </w:rPr>
      </w:r>
      <w:r>
        <w:rPr>
          <w:rFonts w:ascii="Times New Roman" w:hAnsi="Times New Roman" w:cs="Times New Roman" w:eastAsia="Times New Roman"/>
          <w:sz w:val="18"/>
          <w:szCs w:val="18"/>
          <w:color w:val="111111"/>
          <w:spacing w:val="4"/>
          <w:w w:val="74"/>
          <w:position w:val="30"/>
        </w:rPr>
        <w:t>-</w:t>
      </w:r>
      <w:r>
        <w:rPr>
          <w:rFonts w:ascii="Times New Roman" w:hAnsi="Times New Roman" w:cs="Times New Roman" w:eastAsia="Times New Roman"/>
          <w:sz w:val="18"/>
          <w:szCs w:val="18"/>
          <w:color w:val="2F2F2F"/>
          <w:spacing w:val="0"/>
          <w:w w:val="148"/>
          <w:position w:val="30"/>
        </w:rPr>
        <w:t>-</w:t>
      </w:r>
      <w:r>
        <w:rPr>
          <w:rFonts w:ascii="Times New Roman" w:hAnsi="Times New Roman" w:cs="Times New Roman" w:eastAsia="Times New Roman"/>
          <w:sz w:val="18"/>
          <w:szCs w:val="18"/>
          <w:color w:val="000000"/>
          <w:spacing w:val="0"/>
          <w:w w:val="100"/>
          <w:position w:val="0"/>
        </w:rPr>
      </w:r>
    </w:p>
    <w:p>
      <w:pPr>
        <w:spacing w:before="34" w:after="0" w:line="240" w:lineRule="auto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0"/>
          <w:szCs w:val="20"/>
          <w:color w:val="111111"/>
          <w:w w:val="101"/>
        </w:rPr>
        <w:t>COPRINA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5"/>
          <w:w w:val="101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2F2F2F"/>
          <w:spacing w:val="0"/>
          <w:w w:val="121"/>
        </w:rPr>
        <w:t>B4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55" w:lineRule="auto"/>
        <w:ind w:left="14" w:right="1599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392.148193pt;margin-top:57.566875pt;width:188.096774pt;height:121.896626pt;mso-position-horizontal-relative:page;mso-position-vertical-relative:paragraph;z-index:-5047" coordorigin="7843,1151" coordsize="3762,2438">
            <v:group style="position:absolute;left:7850;top:1190;width:3748;height:2" coordorigin="7850,1190" coordsize="3748,2">
              <v:shape style="position:absolute;left:7850;top:1190;width:3748;height:2" coordorigin="7850,1190" coordsize="3748,0" path="m7850,1190l11598,1190e" filled="f" stroked="t" strokeweight=".719758pt" strokecolor="#000000">
                <v:path arrowok="t"/>
              </v:shape>
            </v:group>
            <v:group style="position:absolute;left:11427;top:1166;width:2;height:2409" coordorigin="11427,1166" coordsize="2,2409">
              <v:shape style="position:absolute;left:11427;top:1166;width:2;height:2409" coordorigin="11427,1166" coordsize="0,2409" path="m11427,3575l11427,1166e" filled="f" stroked="t" strokeweight="1.439516pt" strokecolor="#000000">
                <v:path arrowok="t"/>
              </v:shape>
            </v:group>
            <v:group style="position:absolute;left:8851;top:1214;width:2;height:1147" coordorigin="8851,1214" coordsize="2,1147">
              <v:shape style="position:absolute;left:8851;top:1214;width:2;height:1147" coordorigin="8851,1214" coordsize="0,1147" path="m8851,2361l8851,1214e" filled="f" stroked="t" strokeweight="1.199597pt" strokecolor="#000000">
                <v:path arrowok="t"/>
              </v:shape>
            </v:group>
            <v:group style="position:absolute;left:8819;top:1838;width:1483;height:2" coordorigin="8819,1838" coordsize="1483,2">
              <v:shape style="position:absolute;left:8819;top:1838;width:1483;height:2" coordorigin="8819,1838" coordsize="1483,0" path="m8819,1838l10302,1838e" filled="f" stroked="t" strokeweight=".239919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PSAT!RELLA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1"/>
        </w:rPr>
        <w:t>COPRlNU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5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5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10101"/>
        </w:rPr>
        <w:t>AUARICAC</w:t>
      </w:r>
      <w:r>
        <w:rPr>
          <w:rFonts w:ascii="Times New Roman" w:hAnsi="Times New Roman" w:cs="Times New Roman" w:eastAsia="Times New Roman"/>
          <w:sz w:val="20"/>
          <w:szCs w:val="20"/>
          <w:color w:val="010101"/>
          <w:spacing w:val="-37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2F2F2F"/>
          <w:spacing w:val="-46"/>
          <w:w w:val="75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757575"/>
          <w:spacing w:val="6"/>
          <w:w w:val="47"/>
        </w:rPr>
        <w:t>·</w:t>
      </w:r>
      <w:r>
        <w:rPr>
          <w:rFonts w:ascii="Times New Roman" w:hAnsi="Times New Roman" w:cs="Times New Roman" w:eastAsia="Times New Roman"/>
          <w:sz w:val="20"/>
          <w:szCs w:val="20"/>
          <w:color w:val="2F2F2F"/>
          <w:spacing w:val="0"/>
          <w:w w:val="75"/>
        </w:rPr>
        <w:t>..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120"/>
          <w:cols w:num="2" w:equalWidth="0">
            <w:col w:w="6978" w:space="1427"/>
            <w:col w:w="2855"/>
          </w:cols>
        </w:sectPr>
      </w:pPr>
      <w:rPr/>
    </w:p>
    <w:p>
      <w:pPr>
        <w:spacing w:before="5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right="-20"/>
        <w:jc w:val="right"/>
        <w:rPr>
          <w:rFonts w:ascii="Times New Roman" w:hAnsi="Times New Roman" w:cs="Times New Roman" w:eastAsia="Times New Roman"/>
          <w:sz w:val="26"/>
          <w:szCs w:val="26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0"/>
          <w:w w:val="74"/>
          <w:i/>
        </w:rPr>
        <w:t>JI'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2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132" w:lineRule="exact"/>
        <w:ind w:right="-75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010101"/>
          <w:spacing w:val="0"/>
          <w:w w:val="54"/>
          <w:position w:val="-11"/>
        </w:rPr>
        <w:t>•:•t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67" w:lineRule="exact"/>
        <w:ind w:right="-20"/>
        <w:jc w:val="left"/>
        <w:tabs>
          <w:tab w:pos="236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3"/>
          <w:szCs w:val="23"/>
          <w:color w:val="010101"/>
          <w:spacing w:val="0"/>
          <w:w w:val="100"/>
          <w:position w:val="3"/>
        </w:rPr>
        <w:t>'1</w:t>
      </w:r>
      <w:r>
        <w:rPr>
          <w:rFonts w:ascii="Times New Roman" w:hAnsi="Times New Roman" w:cs="Times New Roman" w:eastAsia="Times New Roman"/>
          <w:sz w:val="23"/>
          <w:szCs w:val="23"/>
          <w:color w:val="010101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010101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20"/>
          <w:szCs w:val="20"/>
          <w:color w:val="010101"/>
          <w:spacing w:val="0"/>
          <w:w w:val="100"/>
          <w:position w:val="-1"/>
        </w:rPr>
        <w:t>AGARICU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5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140" w:lineRule="exact"/>
        <w:ind w:left="859" w:right="-20"/>
        <w:jc w:val="left"/>
        <w:rPr>
          <w:rFonts w:ascii="Times New Roman" w:hAnsi="Times New Roman" w:cs="Times New Roman" w:eastAsia="Times New Roman"/>
          <w:sz w:val="29"/>
          <w:szCs w:val="29"/>
        </w:rPr>
      </w:pPr>
      <w:rPr/>
      <w:r>
        <w:rPr>
          <w:rFonts w:ascii="Times New Roman" w:hAnsi="Times New Roman" w:cs="Times New Roman" w:eastAsia="Times New Roman"/>
          <w:sz w:val="29"/>
          <w:szCs w:val="29"/>
          <w:color w:val="111111"/>
          <w:spacing w:val="0"/>
          <w:w w:val="62"/>
          <w:i/>
          <w:position w:val="-16"/>
        </w:rPr>
        <w:t>U)</w:t>
      </w:r>
      <w:r>
        <w:rPr>
          <w:rFonts w:ascii="Times New Roman" w:hAnsi="Times New Roman" w:cs="Times New Roman" w:eastAsia="Times New Roman"/>
          <w:sz w:val="29"/>
          <w:szCs w:val="29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120"/>
          <w:cols w:num="3" w:equalWidth="0">
            <w:col w:w="4920" w:space="284"/>
            <w:col w:w="156" w:space="683"/>
            <w:col w:w="5217"/>
          </w:cols>
        </w:sectPr>
      </w:pPr>
      <w:rPr/>
    </w:p>
    <w:p>
      <w:pPr>
        <w:spacing w:before="0" w:after="0" w:line="518" w:lineRule="exact"/>
        <w:ind w:right="-20"/>
        <w:jc w:val="right"/>
        <w:tabs>
          <w:tab w:pos="440" w:val="left"/>
        </w:tabs>
        <w:rPr>
          <w:rFonts w:ascii="Arial" w:hAnsi="Arial" w:cs="Arial" w:eastAsia="Arial"/>
          <w:sz w:val="60"/>
          <w:szCs w:val="60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11111"/>
          <w:w w:val="336"/>
          <w:position w:val="9"/>
        </w:rPr>
        <w:t>/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w w:val="100"/>
          <w:position w:val="9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w w:val="100"/>
          <w:position w:val="9"/>
        </w:rPr>
      </w:r>
      <w:r>
        <w:rPr>
          <w:rFonts w:ascii="Arial" w:hAnsi="Arial" w:cs="Arial" w:eastAsia="Arial"/>
          <w:sz w:val="60"/>
          <w:szCs w:val="60"/>
          <w:color w:val="111111"/>
          <w:spacing w:val="0"/>
          <w:w w:val="91"/>
          <w:position w:val="-7"/>
        </w:rPr>
        <w:t>1</w:t>
      </w:r>
      <w:r>
        <w:rPr>
          <w:rFonts w:ascii="Arial" w:hAnsi="Arial" w:cs="Arial" w:eastAsia="Arial"/>
          <w:sz w:val="60"/>
          <w:szCs w:val="60"/>
          <w:color w:val="000000"/>
          <w:spacing w:val="0"/>
          <w:w w:val="100"/>
          <w:position w:val="0"/>
        </w:rPr>
      </w:r>
    </w:p>
    <w:p>
      <w:pPr>
        <w:spacing w:before="0" w:after="0" w:line="522" w:lineRule="exact"/>
        <w:ind w:right="140"/>
        <w:jc w:val="right"/>
        <w:tabs>
          <w:tab w:pos="520" w:val="left"/>
        </w:tabs>
        <w:rPr>
          <w:rFonts w:ascii="Arial" w:hAnsi="Arial" w:cs="Arial" w:eastAsia="Arial"/>
          <w:sz w:val="82"/>
          <w:szCs w:val="82"/>
        </w:rPr>
      </w:pPr>
      <w:rPr/>
      <w:r>
        <w:rPr/>
        <w:pict>
          <v:group style="position:absolute;margin-left:65.497986pt;margin-top:22.87018pt;width:.1pt;height:49.910516pt;mso-position-horizontal-relative:page;mso-position-vertical-relative:paragraph;z-index:-5045" coordorigin="1310,457" coordsize="2,998">
            <v:shape style="position:absolute;left:1310;top:457;width:2;height:998" coordorigin="1310,457" coordsize="0,998" path="m1310,1456l1310,457e" filled="f" stroked="t" strokeweight=".959677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111111"/>
          <w:w w:val="172"/>
          <w:i/>
          <w:position w:val="22"/>
        </w:rPr>
        <w:t>p-"</w:t>
      </w:r>
      <w:r>
        <w:rPr>
          <w:rFonts w:ascii="Arial" w:hAnsi="Arial" w:cs="Arial" w:eastAsia="Arial"/>
          <w:sz w:val="12"/>
          <w:szCs w:val="12"/>
          <w:color w:val="111111"/>
          <w:w w:val="100"/>
          <w:i/>
          <w:position w:val="22"/>
        </w:rPr>
        <w:tab/>
      </w:r>
      <w:r>
        <w:rPr>
          <w:rFonts w:ascii="Arial" w:hAnsi="Arial" w:cs="Arial" w:eastAsia="Arial"/>
          <w:sz w:val="12"/>
          <w:szCs w:val="12"/>
          <w:color w:val="111111"/>
          <w:w w:val="100"/>
          <w:i/>
          <w:position w:val="22"/>
        </w:rPr>
      </w:r>
      <w:r>
        <w:rPr>
          <w:rFonts w:ascii="Arial" w:hAnsi="Arial" w:cs="Arial" w:eastAsia="Arial"/>
          <w:sz w:val="82"/>
          <w:szCs w:val="82"/>
          <w:color w:val="111111"/>
          <w:spacing w:val="0"/>
          <w:w w:val="59"/>
          <w:position w:val="-15"/>
        </w:rPr>
        <w:t>î</w:t>
      </w:r>
      <w:r>
        <w:rPr>
          <w:rFonts w:ascii="Arial" w:hAnsi="Arial" w:cs="Arial" w:eastAsia="Arial"/>
          <w:sz w:val="82"/>
          <w:szCs w:val="82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11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5" w:lineRule="exact"/>
        <w:ind w:left="5" w:right="-20"/>
        <w:jc w:val="left"/>
        <w:tabs>
          <w:tab w:pos="940" w:val="left"/>
        </w:tabs>
        <w:rPr>
          <w:rFonts w:ascii="Times New Roman" w:hAnsi="Times New Roman" w:cs="Times New Roman" w:eastAsia="Times New Roman"/>
          <w:sz w:val="15"/>
          <w:szCs w:val="15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77.153229pt;margin-top:9.156591pt;width:1.82pt;height:7pt;mso-position-horizontal-relative:page;mso-position-vertical-relative:paragraph;z-index:-5032" type="#_x0000_t202" filled="f" stroked="f">
            <v:textbox inset="0,0,0,0">
              <w:txbxContent>
                <w:p>
                  <w:pPr>
                    <w:spacing w:before="0" w:after="0" w:line="140" w:lineRule="exact"/>
                    <w:ind w:right="-61"/>
                    <w:jc w:val="left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4"/>
                      <w:szCs w:val="14"/>
                      <w:color w:val="111111"/>
                      <w:spacing w:val="0"/>
                      <w:w w:val="52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4"/>
                      <w:szCs w:val="14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-1"/>
          <w:w w:val="43"/>
          <w:position w:val="-4"/>
        </w:rPr>
        <w:t>i</w:t>
      </w:r>
      <w:r>
        <w:rPr>
          <w:rFonts w:ascii="Times New Roman" w:hAnsi="Times New Roman" w:cs="Times New Roman" w:eastAsia="Times New Roman"/>
          <w:sz w:val="25"/>
          <w:szCs w:val="25"/>
          <w:color w:val="2F2F2F"/>
          <w:spacing w:val="0"/>
          <w:w w:val="53"/>
          <w:position w:val="-4"/>
        </w:rPr>
        <w:t>;</w:t>
      </w:r>
      <w:r>
        <w:rPr>
          <w:rFonts w:ascii="Times New Roman" w:hAnsi="Times New Roman" w:cs="Times New Roman" w:eastAsia="Times New Roman"/>
          <w:sz w:val="25"/>
          <w:szCs w:val="25"/>
          <w:color w:val="2F2F2F"/>
          <w:spacing w:val="-40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10101"/>
          <w:spacing w:val="0"/>
          <w:w w:val="47"/>
          <w:position w:val="-4"/>
        </w:rPr>
        <w:t>n</w:t>
      </w:r>
      <w:r>
        <w:rPr>
          <w:rFonts w:ascii="Times New Roman" w:hAnsi="Times New Roman" w:cs="Times New Roman" w:eastAsia="Times New Roman"/>
          <w:sz w:val="25"/>
          <w:szCs w:val="25"/>
          <w:color w:val="010101"/>
          <w:spacing w:val="0"/>
          <w:w w:val="100"/>
          <w:position w:val="-4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10101"/>
          <w:spacing w:val="0"/>
          <w:w w:val="100"/>
          <w:position w:val="-4"/>
        </w:rPr>
      </w:r>
      <w:r>
        <w:rPr>
          <w:rFonts w:ascii="Times New Roman" w:hAnsi="Times New Roman" w:cs="Times New Roman" w:eastAsia="Times New Roman"/>
          <w:sz w:val="15"/>
          <w:szCs w:val="15"/>
          <w:color w:val="111111"/>
          <w:spacing w:val="0"/>
          <w:w w:val="129"/>
          <w:position w:val="-2"/>
        </w:rPr>
        <w:t>'</w:t>
      </w:r>
      <w:r>
        <w:rPr>
          <w:rFonts w:ascii="Times New Roman" w:hAnsi="Times New Roman" w:cs="Times New Roman" w:eastAsia="Times New Roman"/>
          <w:sz w:val="15"/>
          <w:szCs w:val="15"/>
          <w:color w:val="000000"/>
          <w:spacing w:val="0"/>
          <w:w w:val="100"/>
          <w:position w:val="0"/>
        </w:rPr>
      </w:r>
    </w:p>
    <w:p>
      <w:pPr>
        <w:spacing w:before="0" w:after="0" w:line="384" w:lineRule="exact"/>
        <w:ind w:right="-20"/>
        <w:jc w:val="left"/>
        <w:rPr>
          <w:rFonts w:ascii="Arial" w:hAnsi="Arial" w:cs="Arial" w:eastAsia="Arial"/>
          <w:sz w:val="53"/>
          <w:szCs w:val="53"/>
        </w:rPr>
      </w:pPr>
      <w:rPr/>
      <w:r>
        <w:rPr>
          <w:rFonts w:ascii="Arial" w:hAnsi="Arial" w:cs="Arial" w:eastAsia="Arial"/>
          <w:sz w:val="53"/>
          <w:szCs w:val="53"/>
          <w:color w:val="111111"/>
          <w:spacing w:val="0"/>
          <w:w w:val="329"/>
          <w:position w:val="-8"/>
        </w:rPr>
        <w:t>l</w:t>
      </w:r>
      <w:r>
        <w:rPr>
          <w:rFonts w:ascii="Arial" w:hAnsi="Arial" w:cs="Arial" w:eastAsia="Arial"/>
          <w:sz w:val="53"/>
          <w:szCs w:val="53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120"/>
          <w:cols w:num="2" w:equalWidth="0">
            <w:col w:w="5509" w:space="550"/>
            <w:col w:w="5201"/>
          </w:cols>
        </w:sectPr>
      </w:pPr>
      <w:rPr/>
    </w:p>
    <w:p>
      <w:pPr>
        <w:spacing w:before="79" w:after="0" w:line="216" w:lineRule="exact"/>
        <w:ind w:left="4033" w:right="-20" w:firstLine="-5"/>
        <w:jc w:val="righ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1"/>
        </w:rPr>
        <w:t>LECCAPECURA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94"/>
        </w:rPr>
        <w:t>G.AlvfBIGHJOLA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66" w:lineRule="exact"/>
        <w:ind w:right="246"/>
        <w:jc w:val="right"/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Arial" w:hAnsi="Arial" w:cs="Arial" w:eastAsia="Arial"/>
          <w:sz w:val="10"/>
          <w:szCs w:val="10"/>
          <w:color w:val="111111"/>
          <w:spacing w:val="0"/>
          <w:w w:val="84"/>
        </w:rPr>
        <w:t>C..</w:t>
      </w:r>
      <w:r>
        <w:rPr>
          <w:rFonts w:ascii="Arial" w:hAnsi="Arial" w:cs="Arial" w:eastAsia="Arial"/>
          <w:sz w:val="10"/>
          <w:szCs w:val="10"/>
          <w:color w:val="111111"/>
          <w:spacing w:val="9"/>
          <w:w w:val="84"/>
        </w:rPr>
        <w:t> </w:t>
      </w:r>
      <w:r>
        <w:rPr>
          <w:rFonts w:ascii="Arial" w:hAnsi="Arial" w:cs="Arial" w:eastAsia="Arial"/>
          <w:sz w:val="10"/>
          <w:szCs w:val="10"/>
          <w:color w:val="2F2F2F"/>
          <w:spacing w:val="0"/>
          <w:w w:val="129"/>
        </w:rPr>
        <w:t>A</w:t>
      </w:r>
      <w:r>
        <w:rPr>
          <w:rFonts w:ascii="Arial" w:hAnsi="Arial" w:cs="Arial" w:eastAsia="Arial"/>
          <w:sz w:val="10"/>
          <w:szCs w:val="10"/>
          <w:color w:val="2F2F2F"/>
          <w:spacing w:val="6"/>
          <w:w w:val="129"/>
        </w:rPr>
        <w:t> </w:t>
      </w:r>
      <w:r>
        <w:rPr>
          <w:rFonts w:ascii="Arial" w:hAnsi="Arial" w:cs="Arial" w:eastAsia="Arial"/>
          <w:sz w:val="10"/>
          <w:szCs w:val="10"/>
          <w:color w:val="111111"/>
          <w:spacing w:val="0"/>
          <w:w w:val="129"/>
        </w:rPr>
        <w:t>rv--13</w:t>
      </w:r>
      <w:r>
        <w:rPr>
          <w:rFonts w:ascii="Arial" w:hAnsi="Arial" w:cs="Arial" w:eastAsia="Arial"/>
          <w:sz w:val="10"/>
          <w:szCs w:val="10"/>
          <w:color w:val="111111"/>
          <w:spacing w:val="-2"/>
          <w:w w:val="129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111111"/>
          <w:spacing w:val="0"/>
          <w:w w:val="87"/>
        </w:rPr>
        <w:t>•.3</w:t>
      </w:r>
      <w:r>
        <w:rPr>
          <w:rFonts w:ascii="Times New Roman" w:hAnsi="Times New Roman" w:cs="Times New Roman" w:eastAsia="Times New Roman"/>
          <w:sz w:val="16"/>
          <w:szCs w:val="16"/>
          <w:color w:val="111111"/>
          <w:spacing w:val="2"/>
          <w:w w:val="87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2F2F2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color w:val="2F2F2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111111"/>
          <w:spacing w:val="0"/>
          <w:w w:val="87"/>
        </w:rPr>
        <w:t>9-ft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</w:rPr>
      </w:r>
    </w:p>
    <w:p>
      <w:pPr>
        <w:spacing w:before="0" w:after="0" w:line="178" w:lineRule="exact"/>
        <w:ind w:right="274"/>
        <w:jc w:val="righ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98"/>
          <w:position w:val="1"/>
        </w:rPr>
        <w:t>PRAT.ALINA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14" w:after="0" w:line="260" w:lineRule="auto"/>
        <w:ind w:left="4062" w:right="194" w:firstLine="5"/>
        <w:jc w:val="both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PRATALORU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PRATAROLU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1"/>
        </w:rPr>
        <w:t>SJLVICOLA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12" w:after="0" w:line="240" w:lineRule="auto"/>
        <w:ind w:left="250" w:right="-50"/>
        <w:jc w:val="both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0"/>
          <w:szCs w:val="20"/>
          <w:color w:val="010101"/>
          <w:spacing w:val="0"/>
          <w:w w:val="100"/>
        </w:rPr>
        <w:t>Agaric</w:t>
      </w:r>
      <w:r>
        <w:rPr>
          <w:rFonts w:ascii="Times New Roman" w:hAnsi="Times New Roman" w:cs="Times New Roman" w:eastAsia="Times New Roman"/>
          <w:sz w:val="20"/>
          <w:szCs w:val="20"/>
          <w:color w:val="010101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10101"/>
          <w:spacing w:val="0"/>
          <w:w w:val="100"/>
        </w:rPr>
        <w:t>boule</w:t>
      </w:r>
      <w:r>
        <w:rPr>
          <w:rFonts w:ascii="Times New Roman" w:hAnsi="Times New Roman" w:cs="Times New Roman" w:eastAsia="Times New Roman"/>
          <w:sz w:val="20"/>
          <w:szCs w:val="20"/>
          <w:color w:val="010101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neige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330" w:lineRule="exact"/>
        <w:ind w:right="-20"/>
        <w:jc w:val="left"/>
        <w:tabs>
          <w:tab w:pos="800" w:val="left"/>
          <w:tab w:pos="1420" w:val="left"/>
        </w:tabs>
        <w:rPr>
          <w:rFonts w:ascii="Arial" w:hAnsi="Arial" w:cs="Arial" w:eastAsia="Arial"/>
          <w:sz w:val="29"/>
          <w:szCs w:val="29"/>
        </w:rPr>
      </w:pPr>
      <w:rPr/>
      <w:r>
        <w:rPr>
          <w:rFonts w:ascii="Arial" w:hAnsi="Arial" w:cs="Arial" w:eastAsia="Arial"/>
          <w:sz w:val="34"/>
          <w:szCs w:val="34"/>
          <w:color w:val="2F2F2F"/>
          <w:spacing w:val="0"/>
          <w:w w:val="100"/>
          <w:position w:val="-3"/>
        </w:rPr>
        <w:t>..</w:t>
      </w:r>
      <w:r>
        <w:rPr>
          <w:rFonts w:ascii="Arial" w:hAnsi="Arial" w:cs="Arial" w:eastAsia="Arial"/>
          <w:sz w:val="34"/>
          <w:szCs w:val="34"/>
          <w:color w:val="2F2F2F"/>
          <w:spacing w:val="-23"/>
          <w:w w:val="100"/>
          <w:position w:val="-3"/>
        </w:rPr>
        <w:t> </w:t>
      </w:r>
      <w:r>
        <w:rPr>
          <w:rFonts w:ascii="Arial" w:hAnsi="Arial" w:cs="Arial" w:eastAsia="Arial"/>
          <w:sz w:val="34"/>
          <w:szCs w:val="34"/>
          <w:color w:val="111111"/>
          <w:spacing w:val="0"/>
          <w:w w:val="198"/>
          <w:position w:val="-3"/>
        </w:rPr>
        <w:t>f</w:t>
      </w:r>
      <w:r>
        <w:rPr>
          <w:rFonts w:ascii="Arial" w:hAnsi="Arial" w:cs="Arial" w:eastAsia="Arial"/>
          <w:sz w:val="34"/>
          <w:szCs w:val="34"/>
          <w:color w:val="111111"/>
          <w:spacing w:val="0"/>
          <w:w w:val="100"/>
          <w:position w:val="-3"/>
        </w:rPr>
        <w:tab/>
      </w:r>
      <w:r>
        <w:rPr>
          <w:rFonts w:ascii="Arial" w:hAnsi="Arial" w:cs="Arial" w:eastAsia="Arial"/>
          <w:sz w:val="34"/>
          <w:szCs w:val="34"/>
          <w:color w:val="111111"/>
          <w:spacing w:val="0"/>
          <w:w w:val="198"/>
          <w:position w:val="-3"/>
        </w:rPr>
        <w:t>i</w:t>
      </w:r>
      <w:r>
        <w:rPr>
          <w:rFonts w:ascii="Arial" w:hAnsi="Arial" w:cs="Arial" w:eastAsia="Arial"/>
          <w:sz w:val="34"/>
          <w:szCs w:val="34"/>
          <w:color w:val="111111"/>
          <w:spacing w:val="0"/>
          <w:w w:val="100"/>
          <w:position w:val="-3"/>
        </w:rPr>
        <w:tab/>
      </w:r>
      <w:r>
        <w:rPr>
          <w:rFonts w:ascii="Arial" w:hAnsi="Arial" w:cs="Arial" w:eastAsia="Arial"/>
          <w:sz w:val="34"/>
          <w:szCs w:val="34"/>
          <w:color w:val="111111"/>
          <w:spacing w:val="0"/>
          <w:w w:val="100"/>
          <w:position w:val="-3"/>
        </w:rPr>
      </w:r>
      <w:r>
        <w:rPr>
          <w:rFonts w:ascii="Arial" w:hAnsi="Arial" w:cs="Arial" w:eastAsia="Arial"/>
          <w:sz w:val="29"/>
          <w:szCs w:val="29"/>
          <w:color w:val="111111"/>
          <w:spacing w:val="0"/>
          <w:w w:val="54"/>
          <w:position w:val="-3"/>
        </w:rPr>
        <w:t>5;_</w:t>
      </w:r>
      <w:r>
        <w:rPr>
          <w:rFonts w:ascii="Arial" w:hAnsi="Arial" w:cs="Arial" w:eastAsia="Arial"/>
          <w:sz w:val="29"/>
          <w:szCs w:val="29"/>
          <w:color w:val="000000"/>
          <w:spacing w:val="0"/>
          <w:w w:val="100"/>
          <w:position w:val="0"/>
        </w:rPr>
      </w:r>
    </w:p>
    <w:p>
      <w:pPr>
        <w:spacing w:before="0" w:after="0" w:line="164" w:lineRule="exact"/>
        <w:ind w:left="254" w:right="382"/>
        <w:jc w:val="both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8"/>
          <w:position w:val="1"/>
        </w:rPr>
        <w:t>Psalliot2Agaric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24" w:after="0" w:line="252" w:lineRule="auto"/>
        <w:ind w:left="245" w:right="318" w:firstLine="10"/>
        <w:jc w:val="both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Ps:illiote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6"/>
        </w:rPr>
        <w:t>Agaric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Psalliote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7"/>
        </w:rPr>
        <w:t>Agaric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Psalliote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1"/>
        </w:rPr>
        <w:t>Agaric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04" w:lineRule="exact"/>
        <w:ind w:left="19" w:right="622"/>
        <w:jc w:val="both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Agarifus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10101"/>
          <w:spacing w:val="0"/>
          <w:w w:val="100"/>
        </w:rPr>
        <w:t>nivesccns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24" w:after="0" w:line="240" w:lineRule="auto"/>
        <w:ind w:right="1311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10101"/>
          <w:spacing w:val="0"/>
          <w:w w:val="105"/>
        </w:rPr>
        <w:t>(plusieurs)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112" w:lineRule="exact"/>
        <w:ind w:left="5" w:right="677"/>
        <w:jc w:val="both"/>
        <w:rPr>
          <w:rFonts w:ascii="Times New Roman" w:hAnsi="Times New Roman" w:cs="Times New Roman" w:eastAsia="Times New Roman"/>
          <w:sz w:val="12"/>
          <w:szCs w:val="12"/>
        </w:rPr>
      </w:pPr>
      <w:rPr/>
      <w:r>
        <w:rPr>
          <w:rFonts w:ascii="Times New Roman" w:hAnsi="Times New Roman" w:cs="Times New Roman" w:eastAsia="Times New Roman"/>
          <w:sz w:val="12"/>
          <w:szCs w:val="12"/>
          <w:color w:val="111111"/>
          <w:spacing w:val="0"/>
          <w:w w:val="100"/>
          <w:position w:val="-2"/>
        </w:rPr>
        <w:t>(,1-</w:t>
      </w:r>
      <w:r>
        <w:rPr>
          <w:rFonts w:ascii="Times New Roman" w:hAnsi="Times New Roman" w:cs="Times New Roman" w:eastAsia="Times New Roman"/>
          <w:sz w:val="12"/>
          <w:szCs w:val="12"/>
          <w:color w:val="111111"/>
          <w:spacing w:val="0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12"/>
          <w:szCs w:val="12"/>
          <w:color w:val="111111"/>
          <w:spacing w:val="2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12"/>
          <w:szCs w:val="12"/>
          <w:color w:val="111111"/>
          <w:spacing w:val="0"/>
          <w:w w:val="100"/>
          <w:position w:val="-2"/>
        </w:rPr>
        <w:t>L-</w:t>
      </w:r>
      <w:r>
        <w:rPr>
          <w:rFonts w:ascii="Times New Roman" w:hAnsi="Times New Roman" w:cs="Times New Roman" w:eastAsia="Times New Roman"/>
          <w:sz w:val="12"/>
          <w:szCs w:val="12"/>
          <w:color w:val="111111"/>
          <w:spacing w:val="23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12"/>
          <w:szCs w:val="12"/>
          <w:color w:val="111111"/>
          <w:spacing w:val="0"/>
          <w:w w:val="116"/>
          <w:position w:val="-2"/>
        </w:rPr>
        <w:t>{.(&gt;.'l/))</w:t>
      </w:r>
      <w:r>
        <w:rPr>
          <w:rFonts w:ascii="Times New Roman" w:hAnsi="Times New Roman" w:cs="Times New Roman" w:eastAsia="Times New Roman"/>
          <w:sz w:val="12"/>
          <w:szCs w:val="12"/>
          <w:color w:val="111111"/>
          <w:spacing w:val="0"/>
          <w:w w:val="116"/>
          <w:position w:val="-2"/>
        </w:rPr>
        <w:t>               </w:t>
      </w:r>
      <w:r>
        <w:rPr>
          <w:rFonts w:ascii="Times New Roman" w:hAnsi="Times New Roman" w:cs="Times New Roman" w:eastAsia="Times New Roman"/>
          <w:sz w:val="12"/>
          <w:szCs w:val="12"/>
          <w:color w:val="111111"/>
          <w:spacing w:val="24"/>
          <w:w w:val="116"/>
          <w:position w:val="-2"/>
        </w:rPr>
        <w:t> </w:t>
      </w:r>
      <w:r>
        <w:rPr>
          <w:rFonts w:ascii="Times New Roman" w:hAnsi="Times New Roman" w:cs="Times New Roman" w:eastAsia="Times New Roman"/>
          <w:sz w:val="12"/>
          <w:szCs w:val="12"/>
          <w:color w:val="111111"/>
          <w:spacing w:val="0"/>
          <w:w w:val="100"/>
          <w:position w:val="-2"/>
        </w:rPr>
        <w:t>•</w:t>
      </w:r>
      <w:r>
        <w:rPr>
          <w:rFonts w:ascii="Times New Roman" w:hAnsi="Times New Roman" w:cs="Times New Roman" w:eastAsia="Times New Roman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0" w:after="0" w:line="183" w:lineRule="exact"/>
        <w:ind w:left="19" w:right="605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1"/>
        </w:rPr>
        <w:t>Aganus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19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10"/>
          <w:position w:val="1"/>
        </w:rPr>
        <w:t>campcslru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10" w:after="0" w:line="245" w:lineRule="auto"/>
        <w:ind w:left="19" w:right="591"/>
        <w:jc w:val="both"/>
        <w:rPr>
          <w:rFonts w:ascii="Arial" w:hAnsi="Arial" w:cs="Arial" w:eastAsia="Arial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91"/>
        </w:rPr>
        <w:t>Agan"bs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3"/>
          <w:w w:val="9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2"/>
        </w:rPr>
        <w:t>campestris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Agan'ùs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2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7"/>
        </w:rPr>
        <w:t>campestris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Aganc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36"/>
          <w:w w:val="100"/>
        </w:rPr>
        <w:t> </w:t>
      </w:r>
      <w:r>
        <w:rPr>
          <w:rFonts w:ascii="Arial" w:hAnsi="Arial" w:cs="Arial" w:eastAsia="Arial"/>
          <w:sz w:val="19"/>
          <w:szCs w:val="19"/>
          <w:color w:val="111111"/>
          <w:spacing w:val="0"/>
          <w:w w:val="164"/>
          <w:i/>
        </w:rPr>
        <w:t>si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00" w:h="16840"/>
          <w:pgMar w:top="1000" w:bottom="0" w:left="520" w:right="120"/>
          <w:cols w:num="3" w:equalWidth="0">
            <w:col w:w="5521" w:space="1037"/>
            <w:col w:w="2029" w:space="461"/>
            <w:col w:w="2212"/>
          </w:cols>
        </w:sectPr>
      </w:pPr>
      <w:rPr/>
    </w:p>
    <w:p>
      <w:pPr>
        <w:spacing w:before="9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120"/>
        </w:sectPr>
      </w:pPr>
      <w:rPr/>
    </w:p>
    <w:p>
      <w:pPr>
        <w:spacing w:before="9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71" w:lineRule="exact"/>
        <w:ind w:left="142" w:right="-76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16"/>
          <w:position w:val="-1"/>
        </w:rPr>
        <w:t>!6.2.2.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10"/>
          <w:w w:val="116"/>
          <w:position w:val="-1"/>
        </w:rPr>
        <w:t> </w:t>
      </w:r>
      <w:r>
        <w:rPr>
          <w:rFonts w:ascii="Arial" w:hAnsi="Arial" w:cs="Arial" w:eastAsia="Arial"/>
          <w:sz w:val="24"/>
          <w:szCs w:val="24"/>
          <w:color w:val="010101"/>
          <w:spacing w:val="0"/>
          <w:w w:val="53"/>
          <w:position w:val="-1"/>
        </w:rPr>
        <w:t>1</w:t>
      </w:r>
      <w:r>
        <w:rPr>
          <w:rFonts w:ascii="Arial" w:hAnsi="Arial" w:cs="Arial" w:eastAsia="Arial"/>
          <w:sz w:val="24"/>
          <w:szCs w:val="24"/>
          <w:color w:val="010101"/>
          <w:spacing w:val="-32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3"/>
          <w:position w:val="-1"/>
        </w:rPr>
        <w:t>MELANOI'IIYLLUI\'1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29" w:after="0" w:line="240" w:lineRule="auto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Arial" w:hAnsi="Arial" w:cs="Arial" w:eastAsia="Arial"/>
          <w:sz w:val="24"/>
          <w:szCs w:val="24"/>
          <w:color w:val="010101"/>
          <w:w w:val="53"/>
        </w:rPr>
        <w:t>1</w:t>
      </w:r>
      <w:r>
        <w:rPr>
          <w:rFonts w:ascii="Arial" w:hAnsi="Arial" w:cs="Arial" w:eastAsia="Arial"/>
          <w:sz w:val="24"/>
          <w:szCs w:val="24"/>
          <w:color w:val="010101"/>
          <w:spacing w:val="-36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MELANOFILLUMU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120"/>
          <w:cols w:num="2" w:equalWidth="0">
            <w:col w:w="2853" w:space="5533"/>
            <w:col w:w="2874"/>
          </w:cols>
        </w:sectPr>
      </w:pPr>
      <w:rPr/>
    </w:p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120"/>
        </w:sectPr>
      </w:pPr>
      <w:rPr/>
    </w:p>
    <w:p>
      <w:pPr>
        <w:spacing w:before="9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59" w:lineRule="exact"/>
        <w:ind w:left="286" w:right="-20"/>
        <w:jc w:val="left"/>
        <w:tabs>
          <w:tab w:pos="414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/>
        <w:pict>
          <v:group style="position:absolute;margin-left:36.107864pt;margin-top:.95764pt;width:.1pt;height:55.189513pt;mso-position-horizontal-relative:page;mso-position-vertical-relative:paragraph;z-index:-5043" coordorigin="722,19" coordsize="2,1104">
            <v:shape style="position:absolute;left:722;top:19;width:2;height:1104" coordorigin="722,19" coordsize="0,1104" path="m722,1123l722,19e" filled="f" stroked="t" strokeweight=".959677pt" strokecolor="#000000">
              <v:path arrowok="t"/>
            </v:shape>
          </v:group>
          <w10:wrap type="none"/>
        </w:pict>
      </w:r>
      <w:r>
        <w:rPr/>
        <w:pict>
          <v:group style="position:absolute;margin-left:68.1371pt;margin-top:-.242062pt;width:2.399193pt;height:56.629098pt;mso-position-horizontal-relative:page;mso-position-vertical-relative:paragraph;z-index:-5035" coordorigin="1363,-5" coordsize="48,1133">
            <v:group style="position:absolute;left:1372;top:5;width:19;height:1113" coordorigin="1372,5" coordsize="19,1113">
              <v:shape style="position:absolute;left:1372;top:5;width:19;height:1113" coordorigin="1372,5" coordsize="19,1113" path="m1372,5l1392,5,1392,1118,1372,1118,1372,5xe" filled="t" fillcolor="#000000" stroked="f">
                <v:path arrowok="t"/>
                <v:fill/>
              </v:shape>
            </v:group>
            <v:group style="position:absolute;left:1382;top:10;width:19;height:1109" coordorigin="1382,10" coordsize="19,1109">
              <v:shape style="position:absolute;left:1382;top:10;width:19;height:1109" coordorigin="1382,10" coordsize="19,1109" path="m1382,10l1401,10,1401,1118,1382,1118,1382,10xe" filled="t" fillcolor="#000000" stroked="f">
                <v:path arrowok="t"/>
                <v:fill/>
              </v:shape>
            </v:group>
            <w10:wrap type="none"/>
          </v:group>
        </w:pict>
      </w:r>
      <w:r>
        <w:rPr>
          <w:rFonts w:ascii="Courier New" w:hAnsi="Courier New" w:cs="Courier New" w:eastAsia="Courier New"/>
          <w:sz w:val="22"/>
          <w:szCs w:val="22"/>
          <w:color w:val="111111"/>
          <w:spacing w:val="0"/>
          <w:w w:val="63"/>
          <w:position w:val="1"/>
        </w:rPr>
        <w:t>6.2.5.</w:t>
      </w:r>
      <w:r>
        <w:rPr>
          <w:rFonts w:ascii="Courier New" w:hAnsi="Courier New" w:cs="Courier New" w:eastAsia="Courier New"/>
          <w:sz w:val="22"/>
          <w:szCs w:val="22"/>
          <w:color w:val="111111"/>
          <w:spacing w:val="80"/>
          <w:w w:val="63"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2"/>
        </w:rPr>
        <w:t>LEPIOTA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8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25"/>
          <w:szCs w:val="25"/>
          <w:color w:val="111111"/>
          <w:spacing w:val="0"/>
          <w:w w:val="51"/>
          <w:position w:val="-3"/>
        </w:rPr>
        <w:t>1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0" w:after="0" w:line="201" w:lineRule="exact"/>
        <w:ind w:left="1116" w:right="-75"/>
        <w:jc w:val="left"/>
        <w:tabs>
          <w:tab w:pos="300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Arial" w:hAnsi="Arial" w:cs="Arial" w:eastAsia="Arial"/>
          <w:sz w:val="15"/>
          <w:szCs w:val="15"/>
          <w:color w:val="111111"/>
          <w:spacing w:val="0"/>
          <w:w w:val="110"/>
          <w:i/>
          <w:position w:val="-1"/>
        </w:rPr>
        <w:t>Le</w:t>
      </w:r>
      <w:r>
        <w:rPr>
          <w:rFonts w:ascii="Arial" w:hAnsi="Arial" w:cs="Arial" w:eastAsia="Arial"/>
          <w:sz w:val="15"/>
          <w:szCs w:val="15"/>
          <w:color w:val="111111"/>
          <w:spacing w:val="8"/>
          <w:w w:val="110"/>
          <w:i/>
          <w:position w:val="-1"/>
        </w:rPr>
        <w:t>p</w:t>
      </w:r>
      <w:r>
        <w:rPr>
          <w:rFonts w:ascii="Arial" w:hAnsi="Arial" w:cs="Arial" w:eastAsia="Arial"/>
          <w:sz w:val="15"/>
          <w:szCs w:val="15"/>
          <w:color w:val="111111"/>
          <w:spacing w:val="0"/>
          <w:w w:val="110"/>
          <w:i/>
          <w:position w:val="-1"/>
        </w:rPr>
        <w:t>iota</w:t>
      </w:r>
      <w:r>
        <w:rPr>
          <w:rFonts w:ascii="Arial" w:hAnsi="Arial" w:cs="Arial" w:eastAsia="Arial"/>
          <w:sz w:val="15"/>
          <w:szCs w:val="15"/>
          <w:color w:val="111111"/>
          <w:spacing w:val="-42"/>
          <w:w w:val="110"/>
          <w:i/>
          <w:position w:val="-1"/>
        </w:rPr>
        <w:t> </w:t>
      </w:r>
      <w:r>
        <w:rPr>
          <w:rFonts w:ascii="Arial" w:hAnsi="Arial" w:cs="Arial" w:eastAsia="Arial"/>
          <w:sz w:val="15"/>
          <w:szCs w:val="15"/>
          <w:color w:val="111111"/>
          <w:spacing w:val="0"/>
          <w:w w:val="100"/>
          <w:i/>
          <w:position w:val="-1"/>
        </w:rPr>
        <w:tab/>
      </w:r>
      <w:r>
        <w:rPr>
          <w:rFonts w:ascii="Arial" w:hAnsi="Arial" w:cs="Arial" w:eastAsia="Arial"/>
          <w:sz w:val="15"/>
          <w:szCs w:val="15"/>
          <w:color w:val="111111"/>
          <w:spacing w:val="0"/>
          <w:w w:val="100"/>
          <w:i/>
          <w:position w:val="-1"/>
        </w:rPr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90"/>
          <w:position w:val="3"/>
        </w:rPr>
        <w:t>Lépiote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5"/>
          <w:w w:val="90"/>
          <w:position w:val="3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90"/>
          <w:position w:val="3"/>
        </w:rPr>
        <w:t>brun-incarnat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42" w:after="0" w:line="36" w:lineRule="exact"/>
        <w:ind w:left="1289" w:right="-20"/>
        <w:jc w:val="left"/>
        <w:rPr>
          <w:rFonts w:ascii="Arial" w:hAnsi="Arial" w:cs="Arial" w:eastAsia="Arial"/>
          <w:sz w:val="15"/>
          <w:szCs w:val="15"/>
        </w:rPr>
      </w:pPr>
      <w:rPr/>
      <w:r>
        <w:rPr>
          <w:rFonts w:ascii="Arial" w:hAnsi="Arial" w:cs="Arial" w:eastAsia="Arial"/>
          <w:sz w:val="15"/>
          <w:szCs w:val="15"/>
          <w:color w:val="111111"/>
          <w:spacing w:val="0"/>
          <w:w w:val="112"/>
          <w:i/>
          <w:position w:val="-11"/>
        </w:rPr>
        <w:t>brunneoincamata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  <w:position w:val="0"/>
        </w:rPr>
      </w:r>
    </w:p>
    <w:p>
      <w:pPr>
        <w:spacing w:before="19" w:after="0" w:line="260" w:lineRule="exact"/>
        <w:jc w:val="left"/>
        <w:rPr>
          <w:sz w:val="26"/>
          <w:szCs w:val="26"/>
        </w:rPr>
      </w:pPr>
      <w:rPr/>
      <w:r>
        <w:rPr/>
        <w:br w:type="column"/>
      </w:r>
      <w:r>
        <w:rPr>
          <w:sz w:val="26"/>
          <w:szCs w:val="26"/>
        </w:rPr>
      </w:r>
    </w:p>
    <w:p>
      <w:pPr>
        <w:spacing w:before="0" w:after="0" w:line="408" w:lineRule="exact"/>
        <w:ind w:right="-119"/>
        <w:jc w:val="left"/>
        <w:tabs>
          <w:tab w:pos="1080" w:val="left"/>
          <w:tab w:pos="1480" w:val="left"/>
        </w:tabs>
        <w:rPr>
          <w:rFonts w:ascii="Times New Roman" w:hAnsi="Times New Roman" w:cs="Times New Roman" w:eastAsia="Times New Roman"/>
          <w:sz w:val="16"/>
          <w:szCs w:val="16"/>
        </w:rPr>
      </w:pPr>
      <w:rPr/>
      <w:r>
        <w:rPr/>
        <w:pict>
          <v:group style="position:absolute;margin-left:447.929443pt;margin-top:-12.487748pt;width:.1pt;height:56.869194pt;mso-position-horizontal-relative:page;mso-position-vertical-relative:paragraph;z-index:-5044" coordorigin="8959,-250" coordsize="2,1137">
            <v:shape style="position:absolute;left:8959;top:-250;width:2;height:1137" coordorigin="8959,-250" coordsize="0,1137" path="m8959,888l8959,-250e" filled="f" stroked="t" strokeweight=".959677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45"/>
          <w:szCs w:val="45"/>
          <w:color w:val="111111"/>
          <w:spacing w:val="-133"/>
          <w:w w:val="52"/>
          <w:position w:val="-10"/>
        </w:rPr>
        <w:t>"</w:t>
      </w:r>
      <w:r>
        <w:rPr>
          <w:rFonts w:ascii="Arial" w:hAnsi="Arial" w:cs="Arial" w:eastAsia="Arial"/>
          <w:sz w:val="23"/>
          <w:szCs w:val="23"/>
          <w:color w:val="111111"/>
          <w:spacing w:val="0"/>
          <w:w w:val="63"/>
          <w:i/>
          <w:position w:val="-22"/>
        </w:rPr>
        <w:t>\</w:t>
      </w:r>
      <w:r>
        <w:rPr>
          <w:rFonts w:ascii="Arial" w:hAnsi="Arial" w:cs="Arial" w:eastAsia="Arial"/>
          <w:sz w:val="23"/>
          <w:szCs w:val="23"/>
          <w:color w:val="111111"/>
          <w:spacing w:val="-3"/>
          <w:w w:val="63"/>
          <w:i/>
          <w:position w:val="-22"/>
        </w:rPr>
        <w:t>.</w:t>
      </w:r>
      <w:r>
        <w:rPr>
          <w:rFonts w:ascii="Arial" w:hAnsi="Arial" w:cs="Arial" w:eastAsia="Arial"/>
          <w:sz w:val="45"/>
          <w:szCs w:val="45"/>
          <w:color w:val="111111"/>
          <w:spacing w:val="-138"/>
          <w:w w:val="52"/>
          <w:position w:val="-10"/>
        </w:rPr>
        <w:t>"</w:t>
      </w:r>
      <w:r>
        <w:rPr>
          <w:rFonts w:ascii="Arial" w:hAnsi="Arial" w:cs="Arial" w:eastAsia="Arial"/>
          <w:sz w:val="23"/>
          <w:szCs w:val="23"/>
          <w:color w:val="111111"/>
          <w:spacing w:val="0"/>
          <w:w w:val="63"/>
          <w:i/>
          <w:position w:val="-22"/>
        </w:rPr>
        <w:t>::</w:t>
      </w:r>
      <w:r>
        <w:rPr>
          <w:rFonts w:ascii="Arial" w:hAnsi="Arial" w:cs="Arial" w:eastAsia="Arial"/>
          <w:sz w:val="23"/>
          <w:szCs w:val="23"/>
          <w:color w:val="111111"/>
          <w:spacing w:val="-55"/>
          <w:w w:val="63"/>
          <w:i/>
          <w:position w:val="-22"/>
        </w:rPr>
        <w:t>:</w:t>
      </w:r>
      <w:r>
        <w:rPr>
          <w:rFonts w:ascii="Arial" w:hAnsi="Arial" w:cs="Arial" w:eastAsia="Arial"/>
          <w:sz w:val="45"/>
          <w:szCs w:val="45"/>
          <w:color w:val="111111"/>
          <w:spacing w:val="-37"/>
          <w:w w:val="52"/>
          <w:position w:val="-10"/>
        </w:rPr>
        <w:t>.</w:t>
      </w:r>
      <w:r>
        <w:rPr>
          <w:rFonts w:ascii="Arial" w:hAnsi="Arial" w:cs="Arial" w:eastAsia="Arial"/>
          <w:sz w:val="23"/>
          <w:szCs w:val="23"/>
          <w:color w:val="111111"/>
          <w:spacing w:val="-32"/>
          <w:w w:val="63"/>
          <w:i/>
          <w:position w:val="-22"/>
        </w:rPr>
        <w:t>-</w:t>
      </w:r>
      <w:r>
        <w:rPr>
          <w:rFonts w:ascii="Arial" w:hAnsi="Arial" w:cs="Arial" w:eastAsia="Arial"/>
          <w:sz w:val="45"/>
          <w:szCs w:val="45"/>
          <w:color w:val="111111"/>
          <w:spacing w:val="-62"/>
          <w:w w:val="52"/>
          <w:position w:val="-10"/>
        </w:rPr>
        <w:t>.</w:t>
      </w:r>
      <w:r>
        <w:rPr>
          <w:rFonts w:ascii="Arial" w:hAnsi="Arial" w:cs="Arial" w:eastAsia="Arial"/>
          <w:sz w:val="23"/>
          <w:szCs w:val="23"/>
          <w:color w:val="111111"/>
          <w:spacing w:val="0"/>
          <w:w w:val="63"/>
          <w:i/>
          <w:position w:val="-22"/>
        </w:rPr>
        <w:t>:</w:t>
      </w:r>
      <w:r>
        <w:rPr>
          <w:rFonts w:ascii="Arial" w:hAnsi="Arial" w:cs="Arial" w:eastAsia="Arial"/>
          <w:sz w:val="23"/>
          <w:szCs w:val="23"/>
          <w:color w:val="111111"/>
          <w:spacing w:val="-53"/>
          <w:w w:val="63"/>
          <w:i/>
          <w:position w:val="-22"/>
        </w:rPr>
        <w:t>:</w:t>
      </w:r>
      <w:r>
        <w:rPr>
          <w:rFonts w:ascii="Arial" w:hAnsi="Arial" w:cs="Arial" w:eastAsia="Arial"/>
          <w:sz w:val="45"/>
          <w:szCs w:val="45"/>
          <w:color w:val="111111"/>
          <w:spacing w:val="-39"/>
          <w:w w:val="52"/>
          <w:position w:val="-10"/>
        </w:rPr>
        <w:t>.</w:t>
      </w:r>
      <w:r>
        <w:rPr>
          <w:rFonts w:ascii="Arial" w:hAnsi="Arial" w:cs="Arial" w:eastAsia="Arial"/>
          <w:sz w:val="23"/>
          <w:szCs w:val="23"/>
          <w:color w:val="111111"/>
          <w:spacing w:val="0"/>
          <w:w w:val="63"/>
          <w:i/>
          <w:position w:val="-22"/>
        </w:rPr>
        <w:t>-../</w:t>
      </w:r>
      <w:r>
        <w:rPr>
          <w:rFonts w:ascii="Arial" w:hAnsi="Arial" w:cs="Arial" w:eastAsia="Arial"/>
          <w:sz w:val="23"/>
          <w:szCs w:val="23"/>
          <w:color w:val="111111"/>
          <w:spacing w:val="0"/>
          <w:w w:val="100"/>
          <w:i/>
          <w:position w:val="-22"/>
        </w:rPr>
        <w:tab/>
      </w:r>
      <w:r>
        <w:rPr>
          <w:rFonts w:ascii="Arial" w:hAnsi="Arial" w:cs="Arial" w:eastAsia="Arial"/>
          <w:sz w:val="23"/>
          <w:szCs w:val="23"/>
          <w:color w:val="111111"/>
          <w:spacing w:val="0"/>
          <w:w w:val="100"/>
          <w:i/>
          <w:position w:val="-22"/>
        </w:rPr>
      </w:r>
      <w:r>
        <w:rPr>
          <w:rFonts w:ascii="Arial" w:hAnsi="Arial" w:cs="Arial" w:eastAsia="Arial"/>
          <w:sz w:val="18"/>
          <w:szCs w:val="18"/>
          <w:color w:val="111111"/>
          <w:spacing w:val="0"/>
          <w:w w:val="133"/>
          <w:position w:val="-22"/>
        </w:rPr>
        <w:t>.</w:t>
      </w:r>
      <w:r>
        <w:rPr>
          <w:rFonts w:ascii="Arial" w:hAnsi="Arial" w:cs="Arial" w:eastAsia="Arial"/>
          <w:sz w:val="18"/>
          <w:szCs w:val="18"/>
          <w:color w:val="111111"/>
          <w:spacing w:val="0"/>
          <w:w w:val="100"/>
          <w:position w:val="-22"/>
        </w:rPr>
        <w:tab/>
      </w:r>
      <w:r>
        <w:rPr>
          <w:rFonts w:ascii="Arial" w:hAnsi="Arial" w:cs="Arial" w:eastAsia="Arial"/>
          <w:sz w:val="18"/>
          <w:szCs w:val="18"/>
          <w:color w:val="111111"/>
          <w:spacing w:val="0"/>
          <w:w w:val="100"/>
          <w:position w:val="-22"/>
        </w:rPr>
      </w:r>
      <w:r>
        <w:rPr>
          <w:rFonts w:ascii="Times New Roman" w:hAnsi="Times New Roman" w:cs="Times New Roman" w:eastAsia="Times New Roman"/>
          <w:sz w:val="16"/>
          <w:szCs w:val="16"/>
          <w:color w:val="111111"/>
          <w:spacing w:val="0"/>
          <w:w w:val="300"/>
          <w:position w:val="-10"/>
        </w:rPr>
        <w:t>)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4" w:after="0" w:line="240" w:lineRule="auto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LEPIOTA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120"/>
          <w:cols w:num="3" w:equalWidth="0">
            <w:col w:w="4575" w:space="265"/>
            <w:col w:w="1657" w:space="2037"/>
            <w:col w:w="2726"/>
          </w:cols>
        </w:sectPr>
      </w:pPr>
      <w:rPr/>
    </w:p>
    <w:p>
      <w:pPr>
        <w:spacing w:before="0" w:after="0" w:line="76" w:lineRule="exact"/>
        <w:ind w:left="4095" w:right="4926"/>
        <w:jc w:val="center"/>
        <w:tabs>
          <w:tab w:pos="4760" w:val="left"/>
          <w:tab w:pos="5520" w:val="left"/>
          <w:tab w:pos="6080" w:val="left"/>
        </w:tabs>
        <w:rPr>
          <w:rFonts w:ascii="Arial" w:hAnsi="Arial" w:cs="Arial" w:eastAsia="Arial"/>
          <w:sz w:val="27"/>
          <w:szCs w:val="27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43.324585pt;margin-top:2.260917pt;width:3.84648pt;height:5.5pt;mso-position-horizontal-relative:page;mso-position-vertical-relative:paragraph;z-index:-5031" type="#_x0000_t202" filled="f" stroked="f">
            <v:textbox inset="0,0,0,0">
              <w:txbxContent>
                <w:p>
                  <w:pPr>
                    <w:spacing w:before="0" w:after="0" w:line="110" w:lineRule="exact"/>
                    <w:ind w:right="-56"/>
                    <w:jc w:val="left"/>
                    <w:rPr>
                      <w:rFonts w:ascii="Times New Roman" w:hAnsi="Times New Roman" w:cs="Times New Roman" w:eastAsia="Times New Roman"/>
                      <w:sz w:val="11"/>
                      <w:szCs w:val="11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1"/>
                      <w:szCs w:val="11"/>
                      <w:color w:val="111111"/>
                      <w:spacing w:val="0"/>
                      <w:w w:val="100"/>
                      <w:i/>
                    </w:rPr>
                    <w:t>)"</w:t>
                  </w:r>
                  <w:r>
                    <w:rPr>
                      <w:rFonts w:ascii="Times New Roman" w:hAnsi="Times New Roman" w:cs="Times New Roman" w:eastAsia="Times New Roman"/>
                      <w:sz w:val="11"/>
                      <w:szCs w:val="11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21"/>
          <w:szCs w:val="21"/>
          <w:color w:val="010101"/>
          <w:spacing w:val="0"/>
          <w:w w:val="57"/>
          <w:position w:val="-48"/>
        </w:rPr>
        <w:t>1</w:t>
      </w:r>
      <w:r>
        <w:rPr>
          <w:rFonts w:ascii="Times New Roman" w:hAnsi="Times New Roman" w:cs="Times New Roman" w:eastAsia="Times New Roman"/>
          <w:sz w:val="21"/>
          <w:szCs w:val="21"/>
          <w:color w:val="010101"/>
          <w:spacing w:val="0"/>
          <w:w w:val="100"/>
          <w:position w:val="-48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10101"/>
          <w:spacing w:val="0"/>
          <w:w w:val="100"/>
          <w:position w:val="-48"/>
        </w:rPr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57"/>
          <w:i/>
          <w:position w:val="-38"/>
        </w:rPr>
        <w:t>,);:•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-11"/>
          <w:w w:val="57"/>
          <w:i/>
          <w:position w:val="-38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0"/>
          <w:i/>
          <w:position w:val="-38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0"/>
          <w:i/>
          <w:position w:val="-38"/>
        </w:rPr>
      </w:r>
      <w:r>
        <w:rPr>
          <w:rFonts w:ascii="Arial" w:hAnsi="Arial" w:cs="Arial" w:eastAsia="Arial"/>
          <w:sz w:val="55"/>
          <w:szCs w:val="55"/>
          <w:color w:val="111111"/>
          <w:spacing w:val="0"/>
          <w:w w:val="100"/>
          <w:position w:val="-39"/>
        </w:rPr>
        <w:t>.</w:t>
      </w:r>
      <w:r>
        <w:rPr>
          <w:rFonts w:ascii="Arial" w:hAnsi="Arial" w:cs="Arial" w:eastAsia="Arial"/>
          <w:sz w:val="55"/>
          <w:szCs w:val="55"/>
          <w:color w:val="111111"/>
          <w:spacing w:val="0"/>
          <w:w w:val="100"/>
          <w:position w:val="-39"/>
        </w:rPr>
        <w:tab/>
      </w:r>
      <w:r>
        <w:rPr>
          <w:rFonts w:ascii="Arial" w:hAnsi="Arial" w:cs="Arial" w:eastAsia="Arial"/>
          <w:sz w:val="55"/>
          <w:szCs w:val="55"/>
          <w:color w:val="111111"/>
          <w:spacing w:val="0"/>
          <w:w w:val="100"/>
          <w:position w:val="-39"/>
        </w:rPr>
      </w:r>
      <w:r>
        <w:rPr>
          <w:rFonts w:ascii="Arial" w:hAnsi="Arial" w:cs="Arial" w:eastAsia="Arial"/>
          <w:sz w:val="27"/>
          <w:szCs w:val="27"/>
          <w:color w:val="111111"/>
          <w:spacing w:val="-12"/>
          <w:w w:val="67"/>
          <w:position w:val="-39"/>
        </w:rPr>
        <w:t>,</w:t>
      </w:r>
      <w:r>
        <w:rPr>
          <w:rFonts w:ascii="Arial" w:hAnsi="Arial" w:cs="Arial" w:eastAsia="Arial"/>
          <w:sz w:val="27"/>
          <w:szCs w:val="27"/>
          <w:color w:val="2F2F2F"/>
          <w:spacing w:val="0"/>
          <w:w w:val="84"/>
          <w:position w:val="-39"/>
        </w:rPr>
        <w:t>,</w:t>
      </w:r>
      <w:r>
        <w:rPr>
          <w:rFonts w:ascii="Arial" w:hAnsi="Arial" w:cs="Arial" w:eastAsia="Arial"/>
          <w:sz w:val="27"/>
          <w:szCs w:val="27"/>
          <w:color w:val="000000"/>
          <w:spacing w:val="0"/>
          <w:w w:val="100"/>
          <w:position w:val="0"/>
        </w:rPr>
      </w:r>
    </w:p>
    <w:p>
      <w:pPr>
        <w:jc w:val="center"/>
        <w:spacing w:after="0"/>
        <w:sectPr>
          <w:type w:val="continuous"/>
          <w:pgSz w:w="11900" w:h="16840"/>
          <w:pgMar w:top="1000" w:bottom="0" w:left="520" w:right="120"/>
        </w:sectPr>
      </w:pPr>
      <w:rPr/>
    </w:p>
    <w:p>
      <w:pPr>
        <w:spacing w:before="28" w:after="0" w:line="240" w:lineRule="auto"/>
        <w:ind w:left="1126" w:right="-73"/>
        <w:jc w:val="left"/>
        <w:tabs>
          <w:tab w:pos="302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Arial" w:hAnsi="Arial" w:cs="Arial" w:eastAsia="Arial"/>
          <w:sz w:val="15"/>
          <w:szCs w:val="15"/>
          <w:color w:val="111111"/>
          <w:spacing w:val="0"/>
          <w:w w:val="100"/>
          <w:i/>
        </w:rPr>
        <w:t>Lepiota</w:t>
      </w:r>
      <w:r>
        <w:rPr>
          <w:rFonts w:ascii="Arial" w:hAnsi="Arial" w:cs="Arial" w:eastAsia="Arial"/>
          <w:sz w:val="15"/>
          <w:szCs w:val="15"/>
          <w:color w:val="111111"/>
          <w:spacing w:val="0"/>
          <w:w w:val="100"/>
          <w:i/>
        </w:rPr>
        <w:t> </w:t>
      </w:r>
      <w:r>
        <w:rPr>
          <w:rFonts w:ascii="Arial" w:hAnsi="Arial" w:cs="Arial" w:eastAsia="Arial"/>
          <w:sz w:val="15"/>
          <w:szCs w:val="15"/>
          <w:color w:val="111111"/>
          <w:spacing w:val="12"/>
          <w:w w:val="100"/>
          <w:i/>
        </w:rPr>
        <w:t> </w:t>
      </w:r>
      <w:r>
        <w:rPr>
          <w:rFonts w:ascii="Arial" w:hAnsi="Arial" w:cs="Arial" w:eastAsia="Arial"/>
          <w:sz w:val="15"/>
          <w:szCs w:val="15"/>
          <w:color w:val="111111"/>
          <w:spacing w:val="0"/>
          <w:w w:val="100"/>
          <w:i/>
        </w:rPr>
        <w:t>brunneolila</w:t>
      </w:r>
      <w:r>
        <w:rPr>
          <w:rFonts w:ascii="Arial" w:hAnsi="Arial" w:cs="Arial" w:eastAsia="Arial"/>
          <w:sz w:val="15"/>
          <w:szCs w:val="15"/>
          <w:color w:val="111111"/>
          <w:spacing w:val="1"/>
          <w:w w:val="100"/>
          <w:i/>
        </w:rPr>
        <w:t>_</w:t>
      </w:r>
      <w:r>
        <w:rPr>
          <w:rFonts w:ascii="Arial" w:hAnsi="Arial" w:cs="Arial" w:eastAsia="Arial"/>
          <w:sz w:val="15"/>
          <w:szCs w:val="15"/>
          <w:color w:val="2F2F2F"/>
          <w:spacing w:val="0"/>
          <w:w w:val="100"/>
          <w:i/>
        </w:rPr>
        <w:t>c</w:t>
      </w:r>
      <w:r>
        <w:rPr>
          <w:rFonts w:ascii="Arial" w:hAnsi="Arial" w:cs="Arial" w:eastAsia="Arial"/>
          <w:sz w:val="15"/>
          <w:szCs w:val="15"/>
          <w:color w:val="2F2F2F"/>
          <w:spacing w:val="-11"/>
          <w:w w:val="100"/>
          <w:i/>
        </w:rPr>
        <w:t>e</w:t>
      </w:r>
      <w:r>
        <w:rPr>
          <w:rFonts w:ascii="Arial" w:hAnsi="Arial" w:cs="Arial" w:eastAsia="Arial"/>
          <w:sz w:val="15"/>
          <w:szCs w:val="15"/>
          <w:color w:val="111111"/>
          <w:spacing w:val="0"/>
          <w:w w:val="100"/>
          <w:i/>
        </w:rPr>
        <w:t>a</w:t>
      </w:r>
      <w:r>
        <w:rPr>
          <w:rFonts w:ascii="Arial" w:hAnsi="Arial" w:cs="Arial" w:eastAsia="Arial"/>
          <w:sz w:val="15"/>
          <w:szCs w:val="15"/>
          <w:color w:val="111111"/>
          <w:spacing w:val="-5"/>
          <w:w w:val="100"/>
          <w:i/>
        </w:rPr>
        <w:t> </w:t>
      </w:r>
      <w:r>
        <w:rPr>
          <w:rFonts w:ascii="Arial" w:hAnsi="Arial" w:cs="Arial" w:eastAsia="Arial"/>
          <w:sz w:val="15"/>
          <w:szCs w:val="15"/>
          <w:color w:val="111111"/>
          <w:spacing w:val="0"/>
          <w:w w:val="100"/>
          <w:i/>
        </w:rPr>
        <w:tab/>
      </w:r>
      <w:r>
        <w:rPr>
          <w:rFonts w:ascii="Arial" w:hAnsi="Arial" w:cs="Arial" w:eastAsia="Arial"/>
          <w:sz w:val="15"/>
          <w:szCs w:val="15"/>
          <w:color w:val="111111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86"/>
          <w:position w:val="3"/>
        </w:rPr>
        <w:t>Lépiote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10"/>
          <w:w w:val="86"/>
          <w:position w:val="3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85"/>
          <w:position w:val="3"/>
        </w:rPr>
        <w:t>brun-li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7"/>
          <w:w w:val="85"/>
          <w:position w:val="3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2F2F2F"/>
          <w:spacing w:val="0"/>
          <w:w w:val="98"/>
          <w:position w:val="3"/>
        </w:rPr>
        <w:t>as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5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67" w:lineRule="exact"/>
        <w:ind w:left="301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Courier New" w:hAnsi="Courier New" w:cs="Courier New" w:eastAsia="Courier New"/>
          <w:sz w:val="22"/>
          <w:szCs w:val="22"/>
          <w:color w:val="111111"/>
          <w:w w:val="66"/>
          <w:position w:val="1"/>
        </w:rPr>
        <w:t>6.2.</w:t>
      </w:r>
      <w:r>
        <w:rPr>
          <w:rFonts w:ascii="Courier New" w:hAnsi="Courier New" w:cs="Courier New" w:eastAsia="Courier New"/>
          <w:sz w:val="22"/>
          <w:szCs w:val="22"/>
          <w:color w:val="111111"/>
          <w:spacing w:val="-69"/>
          <w:w w:val="66"/>
          <w:position w:val="1"/>
        </w:rPr>
        <w:t>6</w:t>
      </w:r>
      <w:r>
        <w:rPr>
          <w:rFonts w:ascii="Courier New" w:hAnsi="Courier New" w:cs="Courier New" w:eastAsia="Courier New"/>
          <w:sz w:val="22"/>
          <w:szCs w:val="22"/>
          <w:color w:val="2F2F2F"/>
          <w:spacing w:val="0"/>
          <w:w w:val="102"/>
          <w:position w:val="1"/>
        </w:rPr>
        <w:t>.</w:t>
      </w:r>
      <w:r>
        <w:rPr>
          <w:rFonts w:ascii="Courier New" w:hAnsi="Courier New" w:cs="Courier New" w:eastAsia="Courier New"/>
          <w:sz w:val="22"/>
          <w:szCs w:val="22"/>
          <w:color w:val="2F2F2F"/>
          <w:spacing w:val="17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5"/>
          <w:position w:val="3"/>
        </w:rPr>
        <w:t>LEUCOAGARICUS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235" w:lineRule="exact"/>
        <w:ind w:left="301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Courier New" w:hAnsi="Courier New" w:cs="Courier New" w:eastAsia="Courier New"/>
          <w:sz w:val="22"/>
          <w:szCs w:val="22"/>
          <w:color w:val="111111"/>
          <w:spacing w:val="0"/>
          <w:w w:val="64"/>
          <w:position w:val="1"/>
        </w:rPr>
        <w:t>6.2.7.</w:t>
      </w:r>
      <w:r>
        <w:rPr>
          <w:rFonts w:ascii="Courier New" w:hAnsi="Courier New" w:cs="Courier New" w:eastAsia="Courier New"/>
          <w:sz w:val="22"/>
          <w:szCs w:val="22"/>
          <w:color w:val="111111"/>
          <w:spacing w:val="81"/>
          <w:w w:val="64"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94"/>
          <w:position w:val="3"/>
        </w:rPr>
        <w:t>LEU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3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10101"/>
          <w:spacing w:val="0"/>
          <w:w w:val="112"/>
          <w:position w:val="3"/>
        </w:rPr>
        <w:t>COCO</w:t>
      </w:r>
      <w:r>
        <w:rPr>
          <w:rFonts w:ascii="Times New Roman" w:hAnsi="Times New Roman" w:cs="Times New Roman" w:eastAsia="Times New Roman"/>
          <w:sz w:val="20"/>
          <w:szCs w:val="20"/>
          <w:color w:val="010101"/>
          <w:spacing w:val="-35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3"/>
        </w:rPr>
        <w:t>PRIN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10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10101"/>
          <w:spacing w:val="0"/>
          <w:w w:val="100"/>
          <w:position w:val="3"/>
        </w:rPr>
        <w:t>US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241" w:lineRule="exact"/>
        <w:ind w:left="305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Courier New" w:hAnsi="Courier New" w:cs="Courier New" w:eastAsia="Courier New"/>
          <w:sz w:val="22"/>
          <w:szCs w:val="22"/>
          <w:color w:val="111111"/>
          <w:spacing w:val="0"/>
          <w:w w:val="63"/>
          <w:position w:val="2"/>
        </w:rPr>
        <w:t>6.2.8.</w:t>
      </w:r>
      <w:r>
        <w:rPr>
          <w:rFonts w:ascii="Courier New" w:hAnsi="Courier New" w:cs="Courier New" w:eastAsia="Courier New"/>
          <w:sz w:val="22"/>
          <w:szCs w:val="22"/>
          <w:color w:val="111111"/>
          <w:spacing w:val="80"/>
          <w:w w:val="63"/>
          <w:position w:val="2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4"/>
        </w:rPr>
        <w:t>MACRO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7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4"/>
        </w:rPr>
        <w:t>LEP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3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10101"/>
          <w:spacing w:val="0"/>
          <w:w w:val="101"/>
          <w:position w:val="4"/>
        </w:rPr>
        <w:t>IOTA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19" w:after="0" w:line="255" w:lineRule="exact"/>
        <w:ind w:left="1159" w:right="-20"/>
        <w:jc w:val="left"/>
        <w:tabs>
          <w:tab w:pos="302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Arial" w:hAnsi="Arial" w:cs="Arial" w:eastAsia="Arial"/>
          <w:sz w:val="15"/>
          <w:szCs w:val="15"/>
          <w:color w:val="111111"/>
          <w:spacing w:val="0"/>
          <w:w w:val="110"/>
          <w:i/>
          <w:position w:val="-2"/>
        </w:rPr>
        <w:t>Macrolep[ota</w:t>
      </w:r>
      <w:r>
        <w:rPr>
          <w:rFonts w:ascii="Arial" w:hAnsi="Arial" w:cs="Arial" w:eastAsia="Arial"/>
          <w:sz w:val="15"/>
          <w:szCs w:val="15"/>
          <w:color w:val="111111"/>
          <w:spacing w:val="-17"/>
          <w:w w:val="110"/>
          <w:i/>
          <w:position w:val="-2"/>
        </w:rPr>
        <w:t> </w:t>
      </w:r>
      <w:r>
        <w:rPr>
          <w:rFonts w:ascii="Arial" w:hAnsi="Arial" w:cs="Arial" w:eastAsia="Arial"/>
          <w:sz w:val="15"/>
          <w:szCs w:val="15"/>
          <w:color w:val="111111"/>
          <w:spacing w:val="0"/>
          <w:w w:val="100"/>
          <w:i/>
          <w:position w:val="-2"/>
        </w:rPr>
        <w:t>procera</w:t>
      </w:r>
      <w:r>
        <w:rPr>
          <w:rFonts w:ascii="Arial" w:hAnsi="Arial" w:cs="Arial" w:eastAsia="Arial"/>
          <w:sz w:val="15"/>
          <w:szCs w:val="15"/>
          <w:color w:val="111111"/>
          <w:spacing w:val="-11"/>
          <w:w w:val="100"/>
          <w:i/>
          <w:position w:val="-2"/>
        </w:rPr>
        <w:t> </w:t>
      </w:r>
      <w:r>
        <w:rPr>
          <w:rFonts w:ascii="Arial" w:hAnsi="Arial" w:cs="Arial" w:eastAsia="Arial"/>
          <w:sz w:val="15"/>
          <w:szCs w:val="15"/>
          <w:color w:val="111111"/>
          <w:spacing w:val="0"/>
          <w:w w:val="100"/>
          <w:i/>
          <w:position w:val="-2"/>
        </w:rPr>
        <w:tab/>
      </w:r>
      <w:r>
        <w:rPr>
          <w:rFonts w:ascii="Arial" w:hAnsi="Arial" w:cs="Arial" w:eastAsia="Arial"/>
          <w:sz w:val="15"/>
          <w:szCs w:val="15"/>
          <w:color w:val="111111"/>
          <w:spacing w:val="0"/>
          <w:w w:val="100"/>
          <w:i/>
          <w:position w:val="-2"/>
        </w:rPr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2"/>
        </w:rPr>
        <w:t>Coulemelle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654" w:lineRule="exact"/>
        <w:ind w:right="-136"/>
        <w:jc w:val="left"/>
        <w:rPr>
          <w:rFonts w:ascii="Arial" w:hAnsi="Arial" w:cs="Arial" w:eastAsia="Arial"/>
          <w:sz w:val="64"/>
          <w:szCs w:val="64"/>
        </w:rPr>
      </w:pPr>
      <w:rPr/>
      <w:r>
        <w:rPr/>
        <w:br w:type="column"/>
      </w:r>
      <w:r>
        <w:rPr>
          <w:rFonts w:ascii="Arial" w:hAnsi="Arial" w:cs="Arial" w:eastAsia="Arial"/>
          <w:sz w:val="64"/>
          <w:szCs w:val="64"/>
          <w:color w:val="111111"/>
          <w:spacing w:val="0"/>
          <w:w w:val="143"/>
        </w:rPr>
        <w:t>'</w:t>
      </w:r>
      <w:r>
        <w:rPr>
          <w:rFonts w:ascii="Arial" w:hAnsi="Arial" w:cs="Arial" w:eastAsia="Arial"/>
          <w:sz w:val="64"/>
          <w:szCs w:val="64"/>
          <w:color w:val="111111"/>
          <w:spacing w:val="-72"/>
          <w:w w:val="143"/>
        </w:rPr>
        <w:t> </w:t>
      </w:r>
      <w:r>
        <w:rPr>
          <w:rFonts w:ascii="Arial" w:hAnsi="Arial" w:cs="Arial" w:eastAsia="Arial"/>
          <w:sz w:val="8"/>
          <w:szCs w:val="8"/>
          <w:color w:val="111111"/>
          <w:spacing w:val="0"/>
          <w:w w:val="143"/>
          <w:position w:val="-1"/>
        </w:rPr>
        <w:t>\</w:t>
      </w:r>
      <w:r>
        <w:rPr>
          <w:rFonts w:ascii="Arial" w:hAnsi="Arial" w:cs="Arial" w:eastAsia="Arial"/>
          <w:sz w:val="8"/>
          <w:szCs w:val="8"/>
          <w:color w:val="111111"/>
          <w:spacing w:val="-15"/>
          <w:w w:val="143"/>
          <w:position w:val="-1"/>
        </w:rPr>
        <w:t> </w:t>
      </w:r>
      <w:r>
        <w:rPr>
          <w:rFonts w:ascii="Arial" w:hAnsi="Arial" w:cs="Arial" w:eastAsia="Arial"/>
          <w:sz w:val="64"/>
          <w:szCs w:val="64"/>
          <w:color w:val="111111"/>
          <w:spacing w:val="-21"/>
          <w:w w:val="135"/>
          <w:position w:val="0"/>
        </w:rPr>
        <w:t>J</w:t>
      </w:r>
      <w:r>
        <w:rPr>
          <w:rFonts w:ascii="Arial" w:hAnsi="Arial" w:cs="Arial" w:eastAsia="Arial"/>
          <w:sz w:val="64"/>
          <w:szCs w:val="64"/>
          <w:color w:val="111111"/>
          <w:spacing w:val="-164"/>
          <w:w w:val="135"/>
          <w:position w:val="0"/>
        </w:rPr>
        <w:t>t</w:t>
      </w:r>
      <w:r>
        <w:rPr>
          <w:rFonts w:ascii="Arial" w:hAnsi="Arial" w:cs="Arial" w:eastAsia="Arial"/>
          <w:sz w:val="13"/>
          <w:szCs w:val="13"/>
          <w:color w:val="111111"/>
          <w:spacing w:val="0"/>
          <w:w w:val="221"/>
          <w:position w:val="-1"/>
        </w:rPr>
        <w:t>'</w:t>
      </w:r>
      <w:r>
        <w:rPr>
          <w:rFonts w:ascii="Arial" w:hAnsi="Arial" w:cs="Arial" w:eastAsia="Arial"/>
          <w:sz w:val="13"/>
          <w:szCs w:val="13"/>
          <w:color w:val="111111"/>
          <w:spacing w:val="0"/>
          <w:w w:val="100"/>
          <w:position w:val="-1"/>
        </w:rPr>
        <w:t>   </w:t>
      </w:r>
      <w:r>
        <w:rPr>
          <w:rFonts w:ascii="Arial" w:hAnsi="Arial" w:cs="Arial" w:eastAsia="Arial"/>
          <w:sz w:val="13"/>
          <w:szCs w:val="13"/>
          <w:color w:val="111111"/>
          <w:spacing w:val="3"/>
          <w:w w:val="100"/>
          <w:position w:val="-1"/>
        </w:rPr>
        <w:t> </w:t>
      </w:r>
      <w:r>
        <w:rPr>
          <w:rFonts w:ascii="Arial" w:hAnsi="Arial" w:cs="Arial" w:eastAsia="Arial"/>
          <w:sz w:val="64"/>
          <w:szCs w:val="64"/>
          <w:color w:val="111111"/>
          <w:spacing w:val="0"/>
          <w:w w:val="135"/>
          <w:position w:val="0"/>
        </w:rPr>
        <w:t>Z</w:t>
      </w:r>
      <w:r>
        <w:rPr>
          <w:rFonts w:ascii="Arial" w:hAnsi="Arial" w:cs="Arial" w:eastAsia="Arial"/>
          <w:sz w:val="64"/>
          <w:szCs w:val="64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14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18"/>
          <w:szCs w:val="18"/>
        </w:rPr>
      </w:pPr>
      <w:rPr/>
      <w:r>
        <w:rPr/>
        <w:pict>
          <v:group style="position:absolute;margin-left:576.286316pt;margin-top:-64.024338pt;width:.1pt;height:56.629239pt;mso-position-horizontal-relative:page;mso-position-vertical-relative:paragraph;z-index:-5042" coordorigin="11526,-1280" coordsize="2,1133">
            <v:shape style="position:absolute;left:11526;top:-1280;width:2;height:1133" coordorigin="11526,-1280" coordsize="0,1133" path="m11526,-148l11526,-1280e" filled="f" stroked="t" strokeweight=".959677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8"/>
          <w:szCs w:val="18"/>
          <w:color w:val="111111"/>
          <w:spacing w:val="0"/>
          <w:w w:val="67"/>
        </w:rPr>
        <w:t>r</w:t>
      </w:r>
      <w:r>
        <w:rPr>
          <w:rFonts w:ascii="Arial" w:hAnsi="Arial" w:cs="Arial" w:eastAsia="Arial"/>
          <w:sz w:val="18"/>
          <w:szCs w:val="18"/>
          <w:color w:val="111111"/>
          <w:spacing w:val="0"/>
          <w:w w:val="67"/>
        </w:rPr>
        <w:t> </w:t>
      </w:r>
      <w:r>
        <w:rPr>
          <w:rFonts w:ascii="Arial" w:hAnsi="Arial" w:cs="Arial" w:eastAsia="Arial"/>
          <w:sz w:val="18"/>
          <w:szCs w:val="18"/>
          <w:color w:val="111111"/>
          <w:spacing w:val="25"/>
          <w:w w:val="67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010101"/>
          <w:spacing w:val="0"/>
          <w:w w:val="67"/>
          <w:i/>
        </w:rPr>
        <w:t>ç:r</w:t>
      </w:r>
      <w:r>
        <w:rPr>
          <w:rFonts w:ascii="Times New Roman" w:hAnsi="Times New Roman" w:cs="Times New Roman" w:eastAsia="Times New Roman"/>
          <w:sz w:val="16"/>
          <w:szCs w:val="16"/>
          <w:color w:val="010101"/>
          <w:spacing w:val="0"/>
          <w:w w:val="67"/>
          <w:i/>
        </w:rPr>
        <w:t>  </w:t>
      </w:r>
      <w:r>
        <w:rPr>
          <w:rFonts w:ascii="Times New Roman" w:hAnsi="Times New Roman" w:cs="Times New Roman" w:eastAsia="Times New Roman"/>
          <w:sz w:val="16"/>
          <w:szCs w:val="16"/>
          <w:color w:val="010101"/>
          <w:spacing w:val="3"/>
          <w:w w:val="67"/>
          <w:i/>
        </w:rPr>
        <w:t> </w:t>
      </w:r>
      <w:r>
        <w:rPr>
          <w:rFonts w:ascii="Arial" w:hAnsi="Arial" w:cs="Arial" w:eastAsia="Arial"/>
          <w:sz w:val="18"/>
          <w:szCs w:val="18"/>
          <w:color w:val="111111"/>
          <w:spacing w:val="0"/>
          <w:w w:val="114"/>
        </w:rPr>
        <w:t>rrnA.(iARIC:lJ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48" w:after="0" w:line="240" w:lineRule="auto"/>
        <w:ind w:left="5" w:right="111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LEUCOCOPRINU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10101"/>
          <w:spacing w:val="0"/>
          <w:w w:val="100"/>
        </w:rPr>
        <w:t>MACROLEPIO</w:t>
      </w:r>
      <w:r>
        <w:rPr>
          <w:rFonts w:ascii="Times New Roman" w:hAnsi="Times New Roman" w:cs="Times New Roman" w:eastAsia="Times New Roman"/>
          <w:sz w:val="20"/>
          <w:szCs w:val="20"/>
          <w:color w:val="010101"/>
          <w:spacing w:val="2"/>
          <w:w w:val="10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120"/>
          <w:cols w:num="3" w:equalWidth="0">
            <w:col w:w="4285" w:space="632"/>
            <w:col w:w="1602" w:space="2016"/>
            <w:col w:w="2725"/>
          </w:cols>
        </w:sectPr>
      </w:pPr>
      <w:rPr/>
    </w:p>
    <w:p>
      <w:pPr>
        <w:spacing w:before="7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120"/>
        </w:sectPr>
      </w:pPr>
      <w:rPr/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80" w:lineRule="auto"/>
        <w:ind w:left="3943" w:right="171" w:firstLine="-29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position:absolute;margin-left:122.879997pt;margin-top:-9.250465pt;width:72pt;height:39.360001pt;mso-position-horizontal-relative:page;mso-position-vertical-relative:paragraph;z-index:-5059" type="#_x0000_t75">
            <v:imagedata r:id="rId23" o:title=""/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98.846771pt;margin-top:-3.093893pt;width:10.08592pt;height:26pt;mso-position-horizontal-relative:page;mso-position-vertical-relative:paragraph;z-index:-5030" type="#_x0000_t202" filled="f" stroked="f">
            <v:textbox inset="0,0,0,0">
              <w:txbxContent>
                <w:p>
                  <w:pPr>
                    <w:spacing w:before="0" w:after="0" w:line="520" w:lineRule="exact"/>
                    <w:ind w:right="-118"/>
                    <w:jc w:val="left"/>
                    <w:rPr>
                      <w:rFonts w:ascii="Arial" w:hAnsi="Arial" w:cs="Arial" w:eastAsia="Arial"/>
                      <w:sz w:val="52"/>
                      <w:szCs w:val="52"/>
                    </w:rPr>
                  </w:pPr>
                  <w:rPr/>
                  <w:r>
                    <w:rPr>
                      <w:rFonts w:ascii="Arial" w:hAnsi="Arial" w:cs="Arial" w:eastAsia="Arial"/>
                      <w:sz w:val="52"/>
                      <w:szCs w:val="52"/>
                      <w:color w:val="111111"/>
                      <w:spacing w:val="0"/>
                      <w:w w:val="52"/>
                      <w:position w:val="-1"/>
                    </w:rPr>
                    <w:t>'1</w:t>
                  </w:r>
                  <w:r>
                    <w:rPr>
                      <w:rFonts w:ascii="Arial" w:hAnsi="Arial" w:cs="Arial" w:eastAsia="Arial"/>
                      <w:sz w:val="52"/>
                      <w:szCs w:val="52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1"/>
        </w:rPr>
        <w:t>BAVISGIULU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3"/>
        </w:rPr>
        <w:t>CAPPELETTA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2"/>
        </w:rPr>
        <w:t>CAPPELLETTA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30" w:after="0" w:line="240" w:lineRule="auto"/>
        <w:ind w:right="-17"/>
        <w:jc w:val="righ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99.659271pt;margin-top:12.084326pt;width:5.409275pt;height:6.5pt;mso-position-horizontal-relative:page;mso-position-vertical-relative:paragraph;z-index:-5029" type="#_x0000_t202" filled="f" stroked="f">
            <v:textbox inset="0,0,0,0">
              <w:txbxContent>
                <w:p>
                  <w:pPr>
                    <w:spacing w:before="0" w:after="0" w:line="130" w:lineRule="exact"/>
                    <w:ind w:right="-60"/>
                    <w:jc w:val="left"/>
                    <w:rPr>
                      <w:rFonts w:ascii="Times New Roman" w:hAnsi="Times New Roman" w:cs="Times New Roman" w:eastAsia="Times New Roman"/>
                      <w:sz w:val="13"/>
                      <w:szCs w:val="13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3"/>
                      <w:szCs w:val="13"/>
                      <w:color w:val="757575"/>
                      <w:spacing w:val="-15"/>
                      <w:w w:val="119"/>
                    </w:rPr>
                    <w:t>\</w:t>
                  </w:r>
                  <w:r>
                    <w:rPr>
                      <w:rFonts w:ascii="Times New Roman" w:hAnsi="Times New Roman" w:cs="Times New Roman" w:eastAsia="Times New Roman"/>
                      <w:sz w:val="13"/>
                      <w:szCs w:val="13"/>
                      <w:color w:val="484848"/>
                      <w:spacing w:val="0"/>
                      <w:w w:val="82"/>
                    </w:rPr>
                    <w:t>1,</w:t>
                  </w:r>
                  <w:r>
                    <w:rPr>
                      <w:rFonts w:ascii="Times New Roman" w:hAnsi="Times New Roman" w:cs="Times New Roman" w:eastAsia="Times New Roman"/>
                      <w:sz w:val="13"/>
                      <w:szCs w:val="13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CAPELLU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8"/>
          <w:w w:val="100"/>
        </w:rPr>
        <w:t> </w:t>
      </w:r>
      <w:r>
        <w:rPr>
          <w:rFonts w:ascii="Arial" w:hAnsi="Arial" w:cs="Arial" w:eastAsia="Arial"/>
          <w:sz w:val="19"/>
          <w:szCs w:val="19"/>
          <w:color w:val="111111"/>
          <w:spacing w:val="0"/>
          <w:w w:val="100"/>
        </w:rPr>
        <w:t>di</w:t>
      </w:r>
      <w:r>
        <w:rPr>
          <w:rFonts w:ascii="Arial" w:hAnsi="Arial" w:cs="Arial" w:eastAsia="Arial"/>
          <w:sz w:val="19"/>
          <w:szCs w:val="19"/>
          <w:color w:val="111111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mortu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0" w:after="0" w:line="345" w:lineRule="exact"/>
        <w:ind w:right="329"/>
        <w:jc w:val="right"/>
        <w:rPr>
          <w:rFonts w:ascii="Times New Roman" w:hAnsi="Times New Roman" w:cs="Times New Roman" w:eastAsia="Times New Roman"/>
          <w:sz w:val="36"/>
          <w:szCs w:val="36"/>
        </w:rPr>
      </w:pPr>
      <w:rPr/>
      <w:r>
        <w:rPr>
          <w:rFonts w:ascii="Times New Roman" w:hAnsi="Times New Roman" w:cs="Times New Roman" w:eastAsia="Times New Roman"/>
          <w:sz w:val="36"/>
          <w:szCs w:val="36"/>
          <w:color w:val="111111"/>
          <w:spacing w:val="0"/>
          <w:w w:val="86"/>
          <w:position w:val="-4"/>
        </w:rPr>
        <w:t>hm</w:t>
      </w:r>
      <w:r>
        <w:rPr>
          <w:rFonts w:ascii="Times New Roman" w:hAnsi="Times New Roman" w:cs="Times New Roman" w:eastAsia="Times New Roman"/>
          <w:sz w:val="36"/>
          <w:szCs w:val="36"/>
          <w:color w:val="111111"/>
          <w:spacing w:val="0"/>
          <w:w w:val="86"/>
          <w:position w:val="-4"/>
        </w:rPr>
        <w:t> </w:t>
      </w:r>
      <w:r>
        <w:rPr>
          <w:rFonts w:ascii="Times New Roman" w:hAnsi="Times New Roman" w:cs="Times New Roman" w:eastAsia="Times New Roman"/>
          <w:sz w:val="36"/>
          <w:szCs w:val="36"/>
          <w:color w:val="111111"/>
          <w:spacing w:val="0"/>
          <w:w w:val="86"/>
          <w:position w:val="-4"/>
        </w:rPr>
        <w:t>&lt;6</w:t>
      </w:r>
      <w:r>
        <w:rPr>
          <w:rFonts w:ascii="Times New Roman" w:hAnsi="Times New Roman" w:cs="Times New Roman" w:eastAsia="Times New Roman"/>
          <w:sz w:val="36"/>
          <w:szCs w:val="36"/>
          <w:color w:val="111111"/>
          <w:spacing w:val="0"/>
          <w:w w:val="86"/>
          <w:position w:val="-4"/>
        </w:rPr>
        <w:t> </w:t>
      </w:r>
      <w:r>
        <w:rPr>
          <w:rFonts w:ascii="Times New Roman" w:hAnsi="Times New Roman" w:cs="Times New Roman" w:eastAsia="Times New Roman"/>
          <w:sz w:val="36"/>
          <w:szCs w:val="36"/>
          <w:color w:val="111111"/>
          <w:spacing w:val="0"/>
          <w:w w:val="86"/>
          <w:position w:val="-4"/>
        </w:rPr>
        <w:t>ü.v</w:t>
      </w:r>
      <w:r>
        <w:rPr>
          <w:rFonts w:ascii="Times New Roman" w:hAnsi="Times New Roman" w:cs="Times New Roman" w:eastAsia="Times New Roman"/>
          <w:sz w:val="36"/>
          <w:szCs w:val="36"/>
          <w:color w:val="000000"/>
          <w:spacing w:val="0"/>
          <w:w w:val="100"/>
          <w:position w:val="0"/>
        </w:rPr>
      </w:r>
    </w:p>
    <w:p>
      <w:pPr>
        <w:spacing w:before="0" w:after="0" w:line="150" w:lineRule="exact"/>
        <w:ind w:right="541"/>
        <w:jc w:val="righ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92"/>
          <w:position w:val="1"/>
        </w:rPr>
        <w:t>.I:'AKASOLE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78" w:after="0" w:line="240" w:lineRule="auto"/>
        <w:ind w:left="5" w:right="-51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0"/>
          <w:szCs w:val="20"/>
          <w:color w:val="111111"/>
          <w:w w:val="99"/>
        </w:rPr>
        <w:t>Coulemell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8"/>
          <w:w w:val="99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2F2F2F"/>
          <w:spacing w:val="0"/>
          <w:w w:val="131"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color w:val="2F2F2F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lépiote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élevée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67" w:after="0" w:line="240" w:lineRule="auto"/>
        <w:ind w:left="19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Lépiote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240" w:lineRule="auto"/>
        <w:ind w:left="29" w:right="-7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Coulemelle,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lépiote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élevée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24" w:after="0" w:line="265" w:lineRule="auto"/>
        <w:ind w:left="62" w:right="373" w:firstLine="-62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73.273468pt;margin-top:25.350311pt;width:44.426124pt;height:6pt;mso-position-horizontal-relative:page;mso-position-vertical-relative:paragraph;z-index:-5028" type="#_x0000_t202" filled="f" stroked="f">
            <v:textbox inset="0,0,0,0">
              <w:txbxContent>
                <w:p>
                  <w:pPr>
                    <w:spacing w:before="0" w:after="0" w:line="120" w:lineRule="exact"/>
                    <w:ind w:right="-58"/>
                    <w:jc w:val="left"/>
                    <w:tabs>
                      <w:tab w:pos="840" w:val="left"/>
                    </w:tabs>
                    <w:rPr>
                      <w:rFonts w:ascii="Arial" w:hAnsi="Arial" w:cs="Arial" w:eastAsia="Arial"/>
                      <w:sz w:val="12"/>
                      <w:szCs w:val="12"/>
                    </w:rPr>
                  </w:pPr>
                  <w:rPr/>
                  <w:r>
                    <w:rPr>
                      <w:rFonts w:ascii="Arial" w:hAnsi="Arial" w:cs="Arial" w:eastAsia="Arial"/>
                      <w:sz w:val="10"/>
                      <w:szCs w:val="10"/>
                      <w:color w:val="111111"/>
                      <w:spacing w:val="0"/>
                      <w:w w:val="273"/>
                    </w:rPr>
                    <w:t>l</w:t>
                  </w:r>
                  <w:r>
                    <w:rPr>
                      <w:rFonts w:ascii="Arial" w:hAnsi="Arial" w:cs="Arial" w:eastAsia="Arial"/>
                      <w:sz w:val="10"/>
                      <w:szCs w:val="10"/>
                      <w:color w:val="111111"/>
                      <w:spacing w:val="0"/>
                      <w:w w:val="100"/>
                    </w:rPr>
                    <w:tab/>
                  </w:r>
                  <w:r>
                    <w:rPr>
                      <w:rFonts w:ascii="Arial" w:hAnsi="Arial" w:cs="Arial" w:eastAsia="Arial"/>
                      <w:sz w:val="10"/>
                      <w:szCs w:val="10"/>
                      <w:color w:val="111111"/>
                      <w:spacing w:val="0"/>
                      <w:w w:val="100"/>
                    </w:rPr>
                  </w:r>
                  <w:r>
                    <w:rPr>
                      <w:rFonts w:ascii="Arial" w:hAnsi="Arial" w:cs="Arial" w:eastAsia="Arial"/>
                      <w:sz w:val="12"/>
                      <w:szCs w:val="12"/>
                      <w:color w:val="111111"/>
                      <w:spacing w:val="-92"/>
                      <w:w w:val="143"/>
                    </w:rPr>
                    <w:t>u</w:t>
                  </w:r>
                  <w:r>
                    <w:rPr>
                      <w:rFonts w:ascii="Arial" w:hAnsi="Arial" w:cs="Arial" w:eastAsia="Arial"/>
                      <w:sz w:val="12"/>
                      <w:szCs w:val="12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20"/>
          <w:szCs w:val="20"/>
          <w:color w:val="2F2F2F"/>
          <w:spacing w:val="12"/>
          <w:w w:val="100"/>
        </w:rPr>
        <w:t>: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Lépiote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99"/>
        </w:rPr>
        <w:t>mor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7"/>
          <w:w w:val="99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2F2F2F"/>
          <w:spacing w:val="-14"/>
          <w:w w:val="66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10"/>
        </w:rPr>
        <w:t>elle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1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Lépiote,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3"/>
        </w:rPr>
        <w:t>Coulemelle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6"/>
          <w:w w:val="94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3"/>
          <w:w w:val="94"/>
        </w:rPr>
        <w:t>é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5"/>
          <w:w w:val="94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94"/>
        </w:rPr>
        <w:t>10t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7"/>
          <w:w w:val="94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2F2F2F"/>
          <w:spacing w:val="0"/>
          <w:w w:val="94"/>
        </w:rPr>
        <w:t>,</w:t>
      </w:r>
      <w:r>
        <w:rPr>
          <w:rFonts w:ascii="Times New Roman" w:hAnsi="Times New Roman" w:cs="Times New Roman" w:eastAsia="Times New Roman"/>
          <w:sz w:val="20"/>
          <w:szCs w:val="20"/>
          <w:color w:val="2F2F2F"/>
          <w:spacing w:val="12"/>
          <w:w w:val="9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2"/>
        </w:rPr>
        <w:t>Cou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1"/>
          <w:w w:val="102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2"/>
        </w:rPr>
        <w:t>emelle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36" w:after="0" w:line="269" w:lineRule="auto"/>
        <w:ind w:left="29" w:right="302" w:firstLine="-24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Macrolcpiota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11111"/>
          <w:spacing w:val="0"/>
          <w:w w:val="77"/>
        </w:rPr>
        <w:t>_proccra</w:t>
      </w:r>
      <w:r>
        <w:rPr>
          <w:rFonts w:ascii="Times New Roman" w:hAnsi="Times New Roman" w:cs="Times New Roman" w:eastAsia="Times New Roman"/>
          <w:sz w:val="23"/>
          <w:szCs w:val="23"/>
          <w:color w:val="111111"/>
          <w:spacing w:val="0"/>
          <w:w w:val="7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6"/>
        </w:rPr>
        <w:t>(plusieurs)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Macrolepiota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1"/>
        </w:rPr>
        <w:t>proccra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61" w:after="0" w:line="167" w:lineRule="auto"/>
        <w:ind w:left="77" w:right="212" w:firstLine="-77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484848"/>
          <w:w w:val="50"/>
        </w:rPr>
        <w:t>-</w:t>
      </w:r>
      <w:r>
        <w:rPr>
          <w:rFonts w:ascii="Times New Roman" w:hAnsi="Times New Roman" w:cs="Times New Roman" w:eastAsia="Times New Roman"/>
          <w:sz w:val="19"/>
          <w:szCs w:val="19"/>
          <w:color w:val="484848"/>
          <w:spacing w:val="-2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7"/>
        </w:rPr>
        <w:t>(plusieurs)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6"/>
        </w:rPr>
        <w:t>Ma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-29"/>
          <w:w w:val="106"/>
        </w:rPr>
        <w:t>c</w:t>
      </w:r>
      <w:r>
        <w:rPr>
          <w:rFonts w:ascii="Arial" w:hAnsi="Arial" w:cs="Arial" w:eastAsia="Arial"/>
          <w:sz w:val="37"/>
          <w:szCs w:val="37"/>
          <w:color w:val="111111"/>
          <w:spacing w:val="-33"/>
          <w:w w:val="52"/>
          <w:position w:val="-9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-42"/>
          <w:w w:val="106"/>
          <w:position w:val="0"/>
        </w:rPr>
        <w:t>r</w:t>
      </w:r>
      <w:r>
        <w:rPr>
          <w:rFonts w:ascii="Arial" w:hAnsi="Arial" w:cs="Arial" w:eastAsia="Arial"/>
          <w:sz w:val="37"/>
          <w:szCs w:val="37"/>
          <w:color w:val="111111"/>
          <w:spacing w:val="-12"/>
          <w:w w:val="52"/>
          <w:position w:val="-9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6"/>
          <w:position w:val="0"/>
        </w:rPr>
        <w:t>olcp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-42"/>
          <w:w w:val="106"/>
          <w:position w:val="0"/>
        </w:rPr>
        <w:t>i</w:t>
      </w:r>
      <w:r>
        <w:rPr>
          <w:rFonts w:ascii="Arial" w:hAnsi="Arial" w:cs="Arial" w:eastAsia="Arial"/>
          <w:sz w:val="23"/>
          <w:szCs w:val="23"/>
          <w:color w:val="111111"/>
          <w:spacing w:val="-26"/>
          <w:w w:val="125"/>
          <w:position w:val="-9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6"/>
          <w:position w:val="0"/>
        </w:rPr>
        <w:t>ota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2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1"/>
          <w:position w:val="0"/>
        </w:rPr>
        <w:t>p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-14"/>
          <w:w w:val="101"/>
          <w:position w:val="0"/>
        </w:rPr>
        <w:t>r</w:t>
      </w:r>
      <w:r>
        <w:rPr>
          <w:rFonts w:ascii="Arial" w:hAnsi="Arial" w:cs="Arial" w:eastAsia="Arial"/>
          <w:sz w:val="29"/>
          <w:szCs w:val="29"/>
          <w:color w:val="010101"/>
          <w:spacing w:val="-51"/>
          <w:w w:val="65"/>
          <w:position w:val="-9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-57"/>
          <w:w w:val="101"/>
          <w:position w:val="0"/>
        </w:rPr>
        <w:t>o</w:t>
      </w:r>
      <w:r>
        <w:rPr>
          <w:rFonts w:ascii="Arial" w:hAnsi="Arial" w:cs="Arial" w:eastAsia="Arial"/>
          <w:sz w:val="29"/>
          <w:szCs w:val="29"/>
          <w:color w:val="010101"/>
          <w:spacing w:val="6"/>
          <w:w w:val="65"/>
          <w:position w:val="-9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1"/>
          <w:position w:val="0"/>
        </w:rPr>
        <w:t>ccra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1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4"/>
          <w:position w:val="0"/>
        </w:rPr>
        <w:t>Macrolepwta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38"/>
          <w:w w:val="104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4"/>
          <w:position w:val="0"/>
        </w:rPr>
        <w:t>procera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120"/>
          <w:cols w:num="3" w:equalWidth="0">
            <w:col w:w="5582" w:space="1077"/>
            <w:col w:w="2150" w:space="364"/>
            <w:col w:w="2087"/>
          </w:cols>
        </w:sectPr>
      </w:pPr>
      <w:rPr/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373" w:right="-69"/>
        <w:jc w:val="left"/>
        <w:tabs>
          <w:tab w:pos="100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39.706654pt;margin-top:-1.208944pt;width:.1pt;height:38.392705pt;mso-position-horizontal-relative:page;mso-position-vertical-relative:paragraph;z-index:-5040" coordorigin="794,-24" coordsize="2,768">
            <v:shape style="position:absolute;left:794;top:-24;width:2;height:768" coordorigin="794,-24" coordsize="0,768" path="m794,744l794,-24e" filled="f" stroked="t" strokeweight=".959677pt" strokecolor="#000000">
              <v:path arrowok="t"/>
            </v:shape>
          </v:group>
          <w10:wrap type="none"/>
        </w:pict>
      </w:r>
      <w:r>
        <w:rPr/>
        <w:pict>
          <v:group style="position:absolute;margin-left:72.575607pt;margin-top:-2.888625pt;width:.1pt;height:40.792249pt;mso-position-horizontal-relative:page;mso-position-vertical-relative:paragraph;z-index:-5039" coordorigin="1452,-58" coordsize="2,816">
            <v:shape style="position:absolute;left:1452;top:-58;width:2;height:816" coordorigin="1452,-58" coordsize="0,816" path="m1452,758l1452,-58e" filled="f" stroked="t" strokeweight=".959677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111111"/>
          <w:w w:val="98"/>
          <w:i/>
        </w:rPr>
        <w:t>6.: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-11"/>
          <w:w w:val="98"/>
          <w:i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153"/>
          <w:i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9"/>
          <w:i/>
        </w:rPr>
        <w:t>AiVIA.NlTACEAE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15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188" w:lineRule="exact"/>
        <w:ind w:left="358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8"/>
          <w:szCs w:val="18"/>
          <w:color w:val="111111"/>
          <w:spacing w:val="-4"/>
          <w:w w:val="121"/>
          <w:position w:val="-4"/>
        </w:rPr>
        <w:t>6</w:t>
      </w:r>
      <w:r>
        <w:rPr>
          <w:rFonts w:ascii="Times New Roman" w:hAnsi="Times New Roman" w:cs="Times New Roman" w:eastAsia="Times New Roman"/>
          <w:sz w:val="18"/>
          <w:szCs w:val="18"/>
          <w:color w:val="2F2F2F"/>
          <w:spacing w:val="-19"/>
          <w:w w:val="173"/>
          <w:position w:val="-4"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color w:val="111111"/>
          <w:spacing w:val="0"/>
          <w:w w:val="113"/>
          <w:position w:val="-4"/>
        </w:rPr>
        <w:t>3</w:t>
      </w:r>
      <w:r>
        <w:rPr>
          <w:rFonts w:ascii="Times New Roman" w:hAnsi="Times New Roman" w:cs="Times New Roman" w:eastAsia="Times New Roman"/>
          <w:sz w:val="18"/>
          <w:szCs w:val="18"/>
          <w:color w:val="111111"/>
          <w:spacing w:val="-12"/>
          <w:w w:val="113"/>
          <w:position w:val="-4"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color w:val="2F2F2F"/>
          <w:spacing w:val="0"/>
          <w:w w:val="128"/>
          <w:position w:val="-4"/>
        </w:rPr>
        <w:t>1.</w:t>
      </w:r>
      <w:r>
        <w:rPr>
          <w:rFonts w:ascii="Times New Roman" w:hAnsi="Times New Roman" w:cs="Times New Roman" w:eastAsia="Times New Roman"/>
          <w:sz w:val="18"/>
          <w:szCs w:val="18"/>
          <w:color w:val="2F2F2F"/>
          <w:spacing w:val="0"/>
          <w:w w:val="100"/>
          <w:position w:val="-4"/>
        </w:rPr>
        <w:t>   </w:t>
      </w:r>
      <w:r>
        <w:rPr>
          <w:rFonts w:ascii="Times New Roman" w:hAnsi="Times New Roman" w:cs="Times New Roman" w:eastAsia="Times New Roman"/>
          <w:sz w:val="18"/>
          <w:szCs w:val="18"/>
          <w:color w:val="2F2F2F"/>
          <w:spacing w:val="10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7"/>
          <w:position w:val="-4"/>
        </w:rPr>
        <w:t>LIMACELLA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18" w:after="0" w:line="260" w:lineRule="exact"/>
        <w:jc w:val="left"/>
        <w:rPr>
          <w:sz w:val="26"/>
          <w:szCs w:val="26"/>
        </w:rPr>
      </w:pPr>
      <w:rPr/>
      <w:r>
        <w:rPr/>
        <w:br w:type="column"/>
      </w:r>
      <w:r>
        <w:rPr>
          <w:sz w:val="26"/>
          <w:szCs w:val="26"/>
        </w:rPr>
      </w:r>
    </w:p>
    <w:p>
      <w:pPr>
        <w:spacing w:before="0" w:after="0" w:line="240" w:lineRule="auto"/>
        <w:ind w:right="39"/>
        <w:jc w:val="right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010101"/>
          <w:spacing w:val="0"/>
          <w:w w:val="53"/>
        </w:rPr>
        <w:t>1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483" w:lineRule="exact"/>
        <w:ind w:left="-101" w:right="-20"/>
        <w:jc w:val="right"/>
        <w:tabs>
          <w:tab w:pos="560" w:val="left"/>
          <w:tab w:pos="980" w:val="left"/>
        </w:tabs>
        <w:rPr>
          <w:rFonts w:ascii="Times New Roman" w:hAnsi="Times New Roman" w:cs="Times New Roman" w:eastAsia="Times New Roman"/>
          <w:sz w:val="54"/>
          <w:szCs w:val="54"/>
        </w:rPr>
      </w:pPr>
      <w:rPr/>
      <w:r>
        <w:rPr>
          <w:rFonts w:ascii="Times New Roman" w:hAnsi="Times New Roman" w:cs="Times New Roman" w:eastAsia="Times New Roman"/>
          <w:sz w:val="54"/>
          <w:szCs w:val="54"/>
          <w:color w:val="111111"/>
          <w:position w:val="-5"/>
        </w:rPr>
      </w:r>
      <w:r>
        <w:rPr>
          <w:rFonts w:ascii="Times New Roman" w:hAnsi="Times New Roman" w:cs="Times New Roman" w:eastAsia="Times New Roman"/>
          <w:sz w:val="54"/>
          <w:szCs w:val="54"/>
          <w:color w:val="111111"/>
          <w:u w:val="thick" w:color="2E2E2E"/>
          <w:position w:val="-5"/>
        </w:rPr>
        <w:t> </w:t>
      </w:r>
      <w:r>
        <w:rPr>
          <w:rFonts w:ascii="Times New Roman" w:hAnsi="Times New Roman" w:cs="Times New Roman" w:eastAsia="Times New Roman"/>
          <w:sz w:val="54"/>
          <w:szCs w:val="54"/>
          <w:color w:val="111111"/>
          <w:u w:val="thick" w:color="2E2E2E"/>
          <w:position w:val="-5"/>
        </w:rPr>
        <w:tab/>
      </w:r>
      <w:r>
        <w:rPr>
          <w:rFonts w:ascii="Times New Roman" w:hAnsi="Times New Roman" w:cs="Times New Roman" w:eastAsia="Times New Roman"/>
          <w:sz w:val="54"/>
          <w:szCs w:val="54"/>
          <w:color w:val="111111"/>
          <w:u w:val="thick" w:color="2E2E2E"/>
          <w:position w:val="-5"/>
        </w:rPr>
      </w:r>
      <w:r>
        <w:rPr>
          <w:rFonts w:ascii="Times New Roman" w:hAnsi="Times New Roman" w:cs="Times New Roman" w:eastAsia="Times New Roman"/>
          <w:sz w:val="54"/>
          <w:szCs w:val="54"/>
          <w:color w:val="111111"/>
          <w:position w:val="-5"/>
        </w:rPr>
      </w:r>
      <w:r>
        <w:rPr>
          <w:rFonts w:ascii="Times New Roman" w:hAnsi="Times New Roman" w:cs="Times New Roman" w:eastAsia="Times New Roman"/>
          <w:sz w:val="54"/>
          <w:szCs w:val="54"/>
          <w:color w:val="111111"/>
          <w:spacing w:val="16"/>
          <w:w w:val="17"/>
          <w:position w:val="-5"/>
        </w:rPr>
        <w:t>_</w:t>
      </w:r>
      <w:r>
        <w:rPr>
          <w:rFonts w:ascii="Times New Roman" w:hAnsi="Times New Roman" w:cs="Times New Roman" w:eastAsia="Times New Roman"/>
          <w:sz w:val="54"/>
          <w:szCs w:val="54"/>
          <w:color w:val="111111"/>
          <w:spacing w:val="16"/>
          <w:w w:val="100"/>
          <w:position w:val="-5"/>
        </w:rPr>
      </w:r>
      <w:r>
        <w:rPr>
          <w:rFonts w:ascii="Times New Roman" w:hAnsi="Times New Roman" w:cs="Times New Roman" w:eastAsia="Times New Roman"/>
          <w:sz w:val="54"/>
          <w:szCs w:val="54"/>
          <w:color w:val="111111"/>
          <w:spacing w:val="0"/>
          <w:w w:val="100"/>
          <w:u w:val="thick" w:color="2E2E2E"/>
          <w:position w:val="-5"/>
        </w:rPr>
        <w:t> </w:t>
      </w:r>
      <w:r>
        <w:rPr>
          <w:rFonts w:ascii="Times New Roman" w:hAnsi="Times New Roman" w:cs="Times New Roman" w:eastAsia="Times New Roman"/>
          <w:sz w:val="54"/>
          <w:szCs w:val="54"/>
          <w:color w:val="111111"/>
          <w:spacing w:val="0"/>
          <w:w w:val="100"/>
          <w:u w:val="thick" w:color="2E2E2E"/>
          <w:position w:val="-5"/>
        </w:rPr>
        <w:tab/>
      </w:r>
      <w:r>
        <w:rPr>
          <w:rFonts w:ascii="Times New Roman" w:hAnsi="Times New Roman" w:cs="Times New Roman" w:eastAsia="Times New Roman"/>
          <w:sz w:val="54"/>
          <w:szCs w:val="54"/>
          <w:color w:val="111111"/>
          <w:spacing w:val="0"/>
          <w:w w:val="100"/>
          <w:u w:val="thick" w:color="2E2E2E"/>
          <w:position w:val="-5"/>
        </w:rPr>
      </w:r>
      <w:r>
        <w:rPr>
          <w:rFonts w:ascii="Times New Roman" w:hAnsi="Times New Roman" w:cs="Times New Roman" w:eastAsia="Times New Roman"/>
          <w:sz w:val="54"/>
          <w:szCs w:val="54"/>
          <w:color w:val="111111"/>
          <w:spacing w:val="0"/>
          <w:w w:val="100"/>
          <w:position w:val="-5"/>
        </w:rPr>
      </w:r>
      <w:r>
        <w:rPr>
          <w:rFonts w:ascii="Times New Roman" w:hAnsi="Times New Roman" w:cs="Times New Roman" w:eastAsia="Times New Roman"/>
          <w:sz w:val="54"/>
          <w:szCs w:val="54"/>
          <w:color w:val="111111"/>
          <w:spacing w:val="15"/>
          <w:w w:val="7"/>
          <w:position w:val="-5"/>
        </w:rPr>
        <w:t>_</w:t>
      </w:r>
      <w:r>
        <w:rPr>
          <w:rFonts w:ascii="Times New Roman" w:hAnsi="Times New Roman" w:cs="Times New Roman" w:eastAsia="Times New Roman"/>
          <w:sz w:val="54"/>
          <w:szCs w:val="54"/>
          <w:color w:val="111111"/>
          <w:spacing w:val="15"/>
          <w:w w:val="100"/>
          <w:position w:val="-5"/>
        </w:rPr>
      </w:r>
      <w:r>
        <w:rPr>
          <w:rFonts w:ascii="Times New Roman" w:hAnsi="Times New Roman" w:cs="Times New Roman" w:eastAsia="Times New Roman"/>
          <w:sz w:val="54"/>
          <w:szCs w:val="54"/>
          <w:color w:val="111111"/>
          <w:spacing w:val="0"/>
          <w:w w:val="100"/>
          <w:u w:val="thick" w:color="2E2E2E"/>
          <w:position w:val="-5"/>
        </w:rPr>
        <w:t> </w:t>
      </w:r>
      <w:r>
        <w:rPr>
          <w:rFonts w:ascii="Times New Roman" w:hAnsi="Times New Roman" w:cs="Times New Roman" w:eastAsia="Times New Roman"/>
          <w:sz w:val="54"/>
          <w:szCs w:val="54"/>
          <w:color w:val="111111"/>
          <w:spacing w:val="-70"/>
          <w:w w:val="100"/>
          <w:u w:val="thick" w:color="2E2E2E"/>
          <w:position w:val="-5"/>
        </w:rPr>
        <w:t> </w:t>
      </w:r>
      <w:r>
        <w:rPr>
          <w:rFonts w:ascii="Times New Roman" w:hAnsi="Times New Roman" w:cs="Times New Roman" w:eastAsia="Times New Roman"/>
          <w:sz w:val="54"/>
          <w:szCs w:val="54"/>
          <w:color w:val="111111"/>
          <w:spacing w:val="-70"/>
          <w:w w:val="100"/>
          <w:u w:val="thick" w:color="2E2E2E"/>
          <w:position w:val="-5"/>
        </w:rPr>
      </w:r>
      <w:r>
        <w:rPr>
          <w:rFonts w:ascii="Times New Roman" w:hAnsi="Times New Roman" w:cs="Times New Roman" w:eastAsia="Times New Roman"/>
          <w:sz w:val="54"/>
          <w:szCs w:val="54"/>
          <w:color w:val="111111"/>
          <w:spacing w:val="-70"/>
          <w:w w:val="100"/>
          <w:position w:val="-5"/>
        </w:rPr>
      </w:r>
      <w:r>
        <w:rPr>
          <w:rFonts w:ascii="Times New Roman" w:hAnsi="Times New Roman" w:cs="Times New Roman" w:eastAsia="Times New Roman"/>
          <w:sz w:val="54"/>
          <w:szCs w:val="54"/>
          <w:color w:val="111111"/>
          <w:spacing w:val="-87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54"/>
          <w:szCs w:val="54"/>
          <w:color w:val="111111"/>
          <w:spacing w:val="0"/>
          <w:w w:val="72"/>
          <w:position w:val="-5"/>
        </w:rPr>
        <w:t>j_</w:t>
      </w:r>
      <w:r>
        <w:rPr>
          <w:rFonts w:ascii="Times New Roman" w:hAnsi="Times New Roman" w:cs="Times New Roman" w:eastAsia="Times New Roman"/>
          <w:sz w:val="54"/>
          <w:szCs w:val="54"/>
          <w:color w:val="000000"/>
          <w:spacing w:val="0"/>
          <w:w w:val="100"/>
          <w:position w:val="0"/>
        </w:rPr>
      </w:r>
    </w:p>
    <w:p>
      <w:pPr>
        <w:spacing w:before="8" w:after="0" w:line="120" w:lineRule="exact"/>
        <w:jc w:val="left"/>
        <w:rPr>
          <w:sz w:val="12"/>
          <w:szCs w:val="12"/>
        </w:rPr>
      </w:pPr>
      <w:rPr/>
      <w:r>
        <w:rPr/>
        <w:br w:type="column"/>
      </w:r>
      <w:r>
        <w:rPr>
          <w:sz w:val="12"/>
          <w:szCs w:val="12"/>
        </w:rPr>
      </w:r>
    </w:p>
    <w:p>
      <w:pPr>
        <w:spacing w:before="0" w:after="0" w:line="240" w:lineRule="auto"/>
        <w:ind w:left="-45" w:right="1227"/>
        <w:jc w:val="center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58.532288pt;margin-top:-5.837487pt;width:25.275276pt;height:56.5pt;mso-position-horizontal-relative:page;mso-position-vertical-relative:paragraph;z-index:-5027" type="#_x0000_t202" filled="f" stroked="f">
            <v:textbox inset="0,0,0,0">
              <w:txbxContent>
                <w:p>
                  <w:pPr>
                    <w:spacing w:before="0" w:after="0" w:line="1130" w:lineRule="exact"/>
                    <w:ind w:right="-210"/>
                    <w:jc w:val="left"/>
                    <w:rPr>
                      <w:rFonts w:ascii="Times New Roman" w:hAnsi="Times New Roman" w:cs="Times New Roman" w:eastAsia="Times New Roman"/>
                      <w:sz w:val="113"/>
                      <w:szCs w:val="113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13"/>
                      <w:szCs w:val="113"/>
                      <w:color w:val="111111"/>
                      <w:spacing w:val="0"/>
                      <w:w w:val="115"/>
                      <w:position w:val="-1"/>
                    </w:rPr>
                    <w:t>J</w:t>
                  </w:r>
                  <w:r>
                    <w:rPr>
                      <w:rFonts w:ascii="Times New Roman" w:hAnsi="Times New Roman" w:cs="Times New Roman" w:eastAsia="Times New Roman"/>
                      <w:sz w:val="113"/>
                      <w:szCs w:val="113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34"/>
          <w:szCs w:val="34"/>
          <w:color w:val="111111"/>
          <w:spacing w:val="14"/>
          <w:w w:val="54"/>
        </w:rPr>
        <w:t>1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5"/>
        </w:rPr>
        <w:t>AMANITA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8"/>
          <w:w w:val="95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0"/>
          <w:w w:val="83"/>
        </w:rPr>
        <w:t>I'.Pi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6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40" w:lineRule="auto"/>
        <w:ind w:left="80" w:right="1438"/>
        <w:jc w:val="center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w w:val="101"/>
        </w:rPr>
        <w:t>LIM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4"/>
          <w:w w:val="101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98"/>
        </w:rPr>
        <w:t>CELLA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jc w:val="center"/>
        <w:spacing w:after="0"/>
        <w:sectPr>
          <w:type w:val="continuous"/>
          <w:pgSz w:w="11900" w:h="16840"/>
          <w:pgMar w:top="1000" w:bottom="0" w:left="520" w:right="120"/>
          <w:cols w:num="3" w:equalWidth="0">
            <w:col w:w="2517" w:space="144"/>
            <w:col w:w="1690" w:space="4150"/>
            <w:col w:w="2759"/>
          </w:cols>
        </w:sectPr>
      </w:pPr>
      <w:rPr/>
    </w:p>
    <w:p>
      <w:pPr>
        <w:spacing w:before="22" w:after="0" w:line="240" w:lineRule="auto"/>
        <w:ind w:right="-20"/>
        <w:jc w:val="right"/>
        <w:rPr>
          <w:rFonts w:ascii="Times New Roman" w:hAnsi="Times New Roman" w:cs="Times New Roman" w:eastAsia="Times New Roman"/>
          <w:sz w:val="15"/>
          <w:szCs w:val="15"/>
        </w:rPr>
      </w:pPr>
      <w:rPr/>
      <w:r>
        <w:rPr/>
        <w:pict>
          <v:group style="position:absolute;margin-left:.479838pt;margin-top:617.762695pt;width:594.040323pt;height:69.466642pt;mso-position-horizontal-relative:page;mso-position-vertical-relative:page;z-index:-5041" coordorigin="10,12355" coordsize="11881,1389">
            <v:group style="position:absolute;left:14;top:12583;width:11871;height:2" coordorigin="14,12583" coordsize="11871,2">
              <v:shape style="position:absolute;left:14;top:12583;width:11871;height:2" coordorigin="14,12583" coordsize="11871,0" path="m14,12583l11886,12583e" filled="f" stroked="t" strokeweight=".479839pt" strokecolor="#000000">
                <v:path arrowok="t"/>
              </v:shape>
            </v:group>
            <v:group style="position:absolute;left:734;top:12564;width:2;height:1171" coordorigin="734,12564" coordsize="2,1171">
              <v:shape style="position:absolute;left:734;top:12564;width:2;height:1171" coordorigin="734,12564" coordsize="0,1171" path="m734,13735l734,12564e" filled="f" stroked="t" strokeweight=".959677pt" strokecolor="#000000">
                <v:path arrowok="t"/>
              </v:shape>
            </v:group>
            <v:group style="position:absolute;left:8971;top:12430;width:2;height:1161" coordorigin="8971,12430" coordsize="2,1161">
              <v:shape style="position:absolute;left:8971;top:12430;width:2;height:1161" coordorigin="8971,12430" coordsize="0,1161" path="m8971,13591l8971,12430e" filled="f" stroked="t" strokeweight="1.199597pt" strokecolor="#000000">
                <v:path arrowok="t"/>
              </v:shape>
            </v:group>
            <v:group style="position:absolute;left:11538;top:12367;width:2;height:1142" coordorigin="11538,12367" coordsize="2,1142">
              <v:shape style="position:absolute;left:11538;top:12367;width:2;height:1142" coordorigin="11538,12367" coordsize="0,1142" path="m11538,13509l11538,12367e" filled="f" stroked="t" strokeweight="1.199597pt" strokecolor="#000000">
                <v:path arrowok="t"/>
              </v:shape>
            </v:group>
            <v:group style="position:absolute;left:1392;top:12550;width:2;height:1085" coordorigin="1392,12550" coordsize="2,1085">
              <v:shape style="position:absolute;left:1392;top:12550;width:2;height:1085" coordorigin="1392,12550" coordsize="0,1085" path="m1392,13634l1392,12550e" filled="f" stroked="t" strokeweight=".719758pt" strokecolor="#000000">
                <v:path arrowok="t"/>
              </v:shape>
            </v:group>
            <v:group style="position:absolute;left:4688;top:12502;width:2;height:825" coordorigin="4688,12502" coordsize="2,825">
              <v:shape style="position:absolute;left:4688;top:12502;width:2;height:825" coordorigin="4688,12502" coordsize="0,825" path="m4688,13327l4688,12502e" filled="f" stroked="t" strokeweight=".719758pt" strokecolor="#000000">
                <v:path arrowok="t"/>
              </v:shape>
            </v:group>
            <v:group style="position:absolute;left:4693;top:12746;width:2;height:605" coordorigin="4693,12746" coordsize="2,605">
              <v:shape style="position:absolute;left:4693;top:12746;width:2;height:605" coordorigin="4693,12746" coordsize="0,605" path="m4693,13351l4693,12746e" filled="f" stroked="t" strokeweight=".959677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5"/>
          <w:szCs w:val="15"/>
          <w:color w:val="111111"/>
          <w:spacing w:val="0"/>
          <w:w w:val="100"/>
          <w:i/>
        </w:rPr>
        <w:t>Pier</w:t>
      </w:r>
      <w:r>
        <w:rPr>
          <w:rFonts w:ascii="Times New Roman" w:hAnsi="Times New Roman" w:cs="Times New Roman" w:eastAsia="Times New Roman"/>
          <w:sz w:val="15"/>
          <w:szCs w:val="15"/>
          <w:color w:val="111111"/>
          <w:spacing w:val="-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0"/>
          <w:w w:val="100"/>
          <w:i/>
        </w:rPr>
        <w:t>e</w:t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2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111111"/>
          <w:spacing w:val="0"/>
          <w:w w:val="99"/>
          <w:i/>
        </w:rPr>
        <w:t>1'REA</w:t>
      </w:r>
      <w:r>
        <w:rPr>
          <w:rFonts w:ascii="Times New Roman" w:hAnsi="Times New Roman" w:cs="Times New Roman" w:eastAsia="Times New Roman"/>
          <w:sz w:val="15"/>
          <w:szCs w:val="15"/>
          <w:color w:val="111111"/>
          <w:spacing w:val="7"/>
          <w:w w:val="99"/>
          <w:i/>
        </w:rPr>
        <w:t>N</w:t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0"/>
          <w:w w:val="101"/>
          <w:i/>
        </w:rPr>
        <w:t>T</w:t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3"/>
          <w:w w:val="101"/>
          <w:i/>
        </w:rPr>
        <w:t>O</w:t>
      </w:r>
      <w:r>
        <w:rPr>
          <w:rFonts w:ascii="Times New Roman" w:hAnsi="Times New Roman" w:cs="Times New Roman" w:eastAsia="Times New Roman"/>
          <w:sz w:val="15"/>
          <w:szCs w:val="15"/>
          <w:color w:val="111111"/>
          <w:spacing w:val="0"/>
          <w:w w:val="114"/>
          <w:i/>
        </w:rPr>
        <w:t>N</w:t>
      </w:r>
      <w:r>
        <w:rPr>
          <w:rFonts w:ascii="Times New Roman" w:hAnsi="Times New Roman" w:cs="Times New Roman" w:eastAsia="Times New Roman"/>
          <w:sz w:val="15"/>
          <w:szCs w:val="15"/>
          <w:color w:val="000000"/>
          <w:spacing w:val="0"/>
          <w:w w:val="100"/>
        </w:rPr>
      </w:r>
    </w:p>
    <w:p>
      <w:pPr>
        <w:spacing w:before="0" w:after="0" w:line="204" w:lineRule="exact"/>
        <w:ind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br w:type="column"/>
      </w:r>
      <w:r>
        <w:rPr>
          <w:rFonts w:ascii="Arial" w:hAnsi="Arial" w:cs="Arial" w:eastAsia="Arial"/>
          <w:sz w:val="20"/>
          <w:szCs w:val="20"/>
          <w:color w:val="111111"/>
          <w:w w:val="107"/>
        </w:rPr>
        <w:t>2</w:t>
      </w:r>
      <w:r>
        <w:rPr>
          <w:rFonts w:ascii="Arial" w:hAnsi="Arial" w:cs="Arial" w:eastAsia="Arial"/>
          <w:sz w:val="20"/>
          <w:szCs w:val="20"/>
          <w:color w:val="111111"/>
          <w:spacing w:val="-26"/>
          <w:w w:val="107"/>
        </w:rPr>
        <w:t>4</w:t>
      </w:r>
      <w:r>
        <w:rPr>
          <w:rFonts w:ascii="Arial" w:hAnsi="Arial" w:cs="Arial" w:eastAsia="Arial"/>
          <w:sz w:val="20"/>
          <w:szCs w:val="20"/>
          <w:color w:val="757575"/>
          <w:spacing w:val="0"/>
          <w:w w:val="72"/>
        </w:rPr>
        <w:t>·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120"/>
          <w:cols w:num="2" w:equalWidth="0">
            <w:col w:w="10555" w:space="201"/>
            <w:col w:w="504"/>
          </w:cols>
        </w:sectPr>
      </w:pPr>
      <w:rPr/>
    </w:p>
    <w:p>
      <w:pPr>
        <w:spacing w:before="64" w:after="0" w:line="240" w:lineRule="auto"/>
        <w:ind w:left="113" w:right="-97"/>
        <w:jc w:val="left"/>
        <w:rPr>
          <w:rFonts w:ascii="Courier New" w:hAnsi="Courier New" w:cs="Courier New" w:eastAsia="Courier New"/>
          <w:sz w:val="38"/>
          <w:szCs w:val="38"/>
        </w:rPr>
      </w:pPr>
      <w:rPr/>
      <w:r>
        <w:rPr/>
        <w:pict>
          <v:group style="position:absolute;margin-left:29.030148pt;margin-top:14.39708pt;width:.1pt;height:144.893473pt;mso-position-horizontal-relative:page;mso-position-vertical-relative:paragraph;z-index:-5024" coordorigin="581,288" coordsize="2,2898">
            <v:shape style="position:absolute;left:581;top:288;width:2;height:2898" coordorigin="581,288" coordsize="0,2898" path="m581,3186l581,288e" filled="f" stroked="t" strokeweight=".94407pt" strokecolor="#000000">
              <v:path arrowok="t"/>
            </v:shape>
          </v:group>
          <w10:wrap type="none"/>
        </w:pict>
      </w:r>
      <w:r>
        <w:rPr/>
        <w:pict>
          <v:group style="position:absolute;margin-left:61.600555pt;margin-top:20.107168pt;width:.1pt;height:138.231704pt;mso-position-horizontal-relative:page;mso-position-vertical-relative:paragraph;z-index:-5023" coordorigin="1232,402" coordsize="2,2765">
            <v:shape style="position:absolute;left:1232;top:402;width:2;height:2765" coordorigin="1232,402" coordsize="0,2765" path="m1232,3167l1232,402e" filled="f" stroked="t" strokeweight=".94407pt" strokecolor="#000000">
              <v:path arrowok="t"/>
            </v:shape>
          </v:group>
          <w10:wrap type="none"/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3.986515pt;margin-top:16.892345pt;width:80.664433pt;height:10.5pt;mso-position-horizontal-relative:page;mso-position-vertical-relative:paragraph;z-index:-5017" type="#_x0000_t202" filled="f" stroked="f">
            <v:textbox inset="0,0,0,0">
              <w:txbxContent>
                <w:p>
                  <w:pPr>
                    <w:spacing w:before="0" w:after="0" w:line="210" w:lineRule="exact"/>
                    <w:ind w:right="-72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  <w:color w:val="151515"/>
                      <w:spacing w:val="-2"/>
                      <w:w w:val="91"/>
                    </w:rPr>
                    <w:t>6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  <w:color w:val="2F2F2F"/>
                      <w:spacing w:val="-18"/>
                      <w:w w:val="146"/>
                    </w:rPr>
                    <w:t>.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  <w:color w:val="151515"/>
                      <w:spacing w:val="-15"/>
                      <w:w w:val="107"/>
                    </w:rPr>
                    <w:t>3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  <w:color w:val="2F2F2F"/>
                      <w:spacing w:val="0"/>
                      <w:w w:val="100"/>
                    </w:rPr>
                    <w:t>.2.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  <w:color w:val="2F2F2F"/>
                      <w:spacing w:val="0"/>
                      <w:w w:val="100"/>
                    </w:rPr>
                    <w:t>   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  <w:color w:val="2F2F2F"/>
                      <w:spacing w:val="-22"/>
                      <w:w w:val="100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  <w:color w:val="151515"/>
                      <w:spacing w:val="0"/>
                      <w:w w:val="95"/>
                    </w:rPr>
                    <w:t>AMAN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  <w:color w:val="151515"/>
                      <w:spacing w:val="-16"/>
                      <w:w w:val="95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  <w:color w:val="151515"/>
                      <w:spacing w:val="0"/>
                      <w:w w:val="55"/>
                    </w:rPr>
                    <w:t>I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  <w:color w:val="151515"/>
                      <w:spacing w:val="-35"/>
                      <w:w w:val="100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  <w:color w:val="2F2F2F"/>
                      <w:spacing w:val="1"/>
                      <w:w w:val="113"/>
                    </w:rPr>
                    <w:t>T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  <w:color w:val="151515"/>
                      <w:spacing w:val="0"/>
                      <w:w w:val="80"/>
                    </w:rPr>
                    <w:t>A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3"/>
          <w:szCs w:val="3"/>
          <w:color w:val="8E8E8E"/>
          <w:w w:val="264"/>
        </w:rPr>
        <w:t>•</w:t>
      </w:r>
      <w:r>
        <w:rPr>
          <w:rFonts w:ascii="Times New Roman" w:hAnsi="Times New Roman" w:cs="Times New Roman" w:eastAsia="Times New Roman"/>
          <w:sz w:val="3"/>
          <w:szCs w:val="3"/>
          <w:color w:val="8E8E8E"/>
          <w:spacing w:val="-12"/>
          <w:w w:val="264"/>
        </w:rPr>
        <w:t>•</w:t>
      </w:r>
      <w:r>
        <w:rPr>
          <w:rFonts w:ascii="Times New Roman" w:hAnsi="Times New Roman" w:cs="Times New Roman" w:eastAsia="Times New Roman"/>
          <w:sz w:val="3"/>
          <w:szCs w:val="3"/>
          <w:color w:val="8E8E8E"/>
          <w:spacing w:val="-20"/>
          <w:w w:val="458"/>
        </w:rPr>
        <w:t>·</w:t>
      </w:r>
      <w:r>
        <w:rPr>
          <w:rFonts w:ascii="Times New Roman" w:hAnsi="Times New Roman" w:cs="Times New Roman" w:eastAsia="Times New Roman"/>
          <w:sz w:val="3"/>
          <w:szCs w:val="3"/>
          <w:color w:val="BCBCBC"/>
          <w:spacing w:val="0"/>
          <w:w w:val="318"/>
        </w:rPr>
        <w:t>'</w:t>
      </w:r>
      <w:r>
        <w:rPr>
          <w:rFonts w:ascii="Times New Roman" w:hAnsi="Times New Roman" w:cs="Times New Roman" w:eastAsia="Times New Roman"/>
          <w:sz w:val="3"/>
          <w:szCs w:val="3"/>
          <w:color w:val="BCBCBC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3"/>
          <w:szCs w:val="3"/>
          <w:color w:val="707070"/>
          <w:spacing w:val="0"/>
          <w:w w:val="191"/>
        </w:rPr>
        <w:t>•</w:t>
      </w:r>
      <w:r>
        <w:rPr>
          <w:rFonts w:ascii="Times New Roman" w:hAnsi="Times New Roman" w:cs="Times New Roman" w:eastAsia="Times New Roman"/>
          <w:sz w:val="3"/>
          <w:szCs w:val="3"/>
          <w:color w:val="707070"/>
          <w:spacing w:val="-4"/>
          <w:w w:val="191"/>
        </w:rPr>
        <w:t>,</w:t>
      </w:r>
      <w:r>
        <w:rPr>
          <w:rFonts w:ascii="Courier New" w:hAnsi="Courier New" w:cs="Courier New" w:eastAsia="Courier New"/>
          <w:sz w:val="38"/>
          <w:szCs w:val="38"/>
          <w:color w:val="444444"/>
          <w:spacing w:val="-176"/>
          <w:w w:val="62"/>
          <w:position w:val="-14"/>
        </w:rPr>
        <w:t>r</w:t>
      </w:r>
      <w:r>
        <w:rPr>
          <w:rFonts w:ascii="Times New Roman" w:hAnsi="Times New Roman" w:cs="Times New Roman" w:eastAsia="Times New Roman"/>
          <w:sz w:val="3"/>
          <w:szCs w:val="3"/>
          <w:color w:val="8E8E8E"/>
          <w:spacing w:val="0"/>
          <w:w w:val="600"/>
          <w:position w:val="0"/>
        </w:rPr>
        <w:t>'</w:t>
      </w:r>
      <w:r>
        <w:rPr>
          <w:rFonts w:ascii="Times New Roman" w:hAnsi="Times New Roman" w:cs="Times New Roman" w:eastAsia="Times New Roman"/>
          <w:sz w:val="3"/>
          <w:szCs w:val="3"/>
          <w:color w:val="8E8E8E"/>
          <w:spacing w:val="0"/>
          <w:w w:val="100"/>
          <w:position w:val="0"/>
        </w:rPr>
        <w:t>       </w:t>
      </w:r>
      <w:r>
        <w:rPr>
          <w:rFonts w:ascii="Times New Roman" w:hAnsi="Times New Roman" w:cs="Times New Roman" w:eastAsia="Times New Roman"/>
          <w:sz w:val="3"/>
          <w:szCs w:val="3"/>
          <w:color w:val="8E8E8E"/>
          <w:spacing w:val="1"/>
          <w:w w:val="100"/>
          <w:position w:val="0"/>
        </w:rPr>
        <w:t> </w:t>
      </w:r>
      <w:r>
        <w:rPr>
          <w:rFonts w:ascii="Courier New" w:hAnsi="Courier New" w:cs="Courier New" w:eastAsia="Courier New"/>
          <w:sz w:val="38"/>
          <w:szCs w:val="38"/>
          <w:color w:val="444444"/>
          <w:spacing w:val="-171"/>
          <w:w w:val="62"/>
          <w:position w:val="-14"/>
        </w:rPr>
        <w:t>-</w:t>
      </w:r>
      <w:r>
        <w:rPr>
          <w:rFonts w:ascii="Times New Roman" w:hAnsi="Times New Roman" w:cs="Times New Roman" w:eastAsia="Times New Roman"/>
          <w:sz w:val="3"/>
          <w:szCs w:val="3"/>
          <w:color w:val="8E8E8E"/>
          <w:spacing w:val="0"/>
          <w:w w:val="571"/>
          <w:position w:val="0"/>
        </w:rPr>
        <w:t>.</w:t>
      </w:r>
      <w:r>
        <w:rPr>
          <w:rFonts w:ascii="Times New Roman" w:hAnsi="Times New Roman" w:cs="Times New Roman" w:eastAsia="Times New Roman"/>
          <w:sz w:val="3"/>
          <w:szCs w:val="3"/>
          <w:color w:val="8E8E8E"/>
          <w:spacing w:val="0"/>
          <w:w w:val="100"/>
          <w:position w:val="0"/>
        </w:rPr>
        <w:t>        </w:t>
      </w:r>
      <w:r>
        <w:rPr>
          <w:rFonts w:ascii="Times New Roman" w:hAnsi="Times New Roman" w:cs="Times New Roman" w:eastAsia="Times New Roman"/>
          <w:sz w:val="3"/>
          <w:szCs w:val="3"/>
          <w:color w:val="8E8E8E"/>
          <w:spacing w:val="3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3"/>
          <w:szCs w:val="3"/>
          <w:color w:val="BCBCBC"/>
          <w:spacing w:val="0"/>
          <w:w w:val="304"/>
          <w:position w:val="0"/>
        </w:rPr>
        <w:t>,_</w:t>
      </w:r>
      <w:r>
        <w:rPr>
          <w:rFonts w:ascii="Times New Roman" w:hAnsi="Times New Roman" w:cs="Times New Roman" w:eastAsia="Times New Roman"/>
          <w:sz w:val="3"/>
          <w:szCs w:val="3"/>
          <w:color w:val="BCBCBC"/>
          <w:spacing w:val="-13"/>
          <w:w w:val="304"/>
          <w:position w:val="0"/>
        </w:rPr>
        <w:t> </w:t>
      </w:r>
      <w:r>
        <w:rPr>
          <w:rFonts w:ascii="Times New Roman" w:hAnsi="Times New Roman" w:cs="Times New Roman" w:eastAsia="Times New Roman"/>
          <w:sz w:val="3"/>
          <w:szCs w:val="3"/>
          <w:color w:val="707070"/>
          <w:spacing w:val="0"/>
          <w:w w:val="304"/>
          <w:position w:val="0"/>
        </w:rPr>
        <w:t>,</w:t>
      </w:r>
      <w:r>
        <w:rPr>
          <w:rFonts w:ascii="Times New Roman" w:hAnsi="Times New Roman" w:cs="Times New Roman" w:eastAsia="Times New Roman"/>
          <w:sz w:val="3"/>
          <w:szCs w:val="3"/>
          <w:color w:val="707070"/>
          <w:spacing w:val="-10"/>
          <w:w w:val="304"/>
          <w:position w:val="0"/>
        </w:rPr>
        <w:t> </w:t>
      </w:r>
      <w:r>
        <w:rPr>
          <w:rFonts w:ascii="Times New Roman" w:hAnsi="Times New Roman" w:cs="Times New Roman" w:eastAsia="Times New Roman"/>
          <w:sz w:val="3"/>
          <w:szCs w:val="3"/>
          <w:color w:val="707070"/>
          <w:spacing w:val="0"/>
          <w:w w:val="304"/>
          <w:position w:val="0"/>
        </w:rPr>
        <w:t>•</w:t>
      </w:r>
      <w:r>
        <w:rPr>
          <w:rFonts w:ascii="Times New Roman" w:hAnsi="Times New Roman" w:cs="Times New Roman" w:eastAsia="Times New Roman"/>
          <w:sz w:val="3"/>
          <w:szCs w:val="3"/>
          <w:color w:val="707070"/>
          <w:spacing w:val="-4"/>
          <w:w w:val="304"/>
          <w:position w:val="0"/>
        </w:rPr>
        <w:t> </w:t>
      </w:r>
      <w:r>
        <w:rPr>
          <w:rFonts w:ascii="Times New Roman" w:hAnsi="Times New Roman" w:cs="Times New Roman" w:eastAsia="Times New Roman"/>
          <w:sz w:val="3"/>
          <w:szCs w:val="3"/>
          <w:color w:val="8E8E8E"/>
          <w:spacing w:val="0"/>
          <w:w w:val="143"/>
          <w:position w:val="0"/>
        </w:rPr>
        <w:t>R</w:t>
      </w:r>
      <w:r>
        <w:rPr>
          <w:rFonts w:ascii="Times New Roman" w:hAnsi="Times New Roman" w:cs="Times New Roman" w:eastAsia="Times New Roman"/>
          <w:sz w:val="3"/>
          <w:szCs w:val="3"/>
          <w:color w:val="8E8E8E"/>
          <w:spacing w:val="0"/>
          <w:w w:val="143"/>
          <w:position w:val="0"/>
        </w:rPr>
        <w:t> </w:t>
      </w:r>
      <w:r>
        <w:rPr>
          <w:rFonts w:ascii="Times New Roman" w:hAnsi="Times New Roman" w:cs="Times New Roman" w:eastAsia="Times New Roman"/>
          <w:sz w:val="3"/>
          <w:szCs w:val="3"/>
          <w:color w:val="8E8E8E"/>
          <w:spacing w:val="11"/>
          <w:w w:val="143"/>
          <w:position w:val="0"/>
        </w:rPr>
        <w:t> </w:t>
      </w:r>
      <w:r>
        <w:rPr>
          <w:rFonts w:ascii="Arial" w:hAnsi="Arial" w:cs="Arial" w:eastAsia="Arial"/>
          <w:sz w:val="4"/>
          <w:szCs w:val="4"/>
          <w:color w:val="A7A7A7"/>
          <w:spacing w:val="0"/>
          <w:w w:val="100"/>
          <w:position w:val="0"/>
        </w:rPr>
        <w:t>•</w:t>
      </w:r>
      <w:r>
        <w:rPr>
          <w:rFonts w:ascii="Arial" w:hAnsi="Arial" w:cs="Arial" w:eastAsia="Arial"/>
          <w:sz w:val="4"/>
          <w:szCs w:val="4"/>
          <w:color w:val="A7A7A7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4"/>
          <w:szCs w:val="4"/>
          <w:color w:val="8E8E8E"/>
          <w:spacing w:val="-15"/>
          <w:w w:val="100"/>
          <w:position w:val="0"/>
        </w:rPr>
        <w:t>&lt;</w:t>
      </w:r>
      <w:r>
        <w:rPr>
          <w:rFonts w:ascii="Courier New" w:hAnsi="Courier New" w:cs="Courier New" w:eastAsia="Courier New"/>
          <w:sz w:val="38"/>
          <w:szCs w:val="38"/>
          <w:color w:val="444444"/>
          <w:spacing w:val="-142"/>
          <w:w w:val="62"/>
          <w:position w:val="-14"/>
        </w:rPr>
        <w:t>-</w:t>
      </w:r>
      <w:r>
        <w:rPr>
          <w:rFonts w:ascii="Arial" w:hAnsi="Arial" w:cs="Arial" w:eastAsia="Arial"/>
          <w:sz w:val="4"/>
          <w:szCs w:val="4"/>
          <w:color w:val="707070"/>
          <w:spacing w:val="0"/>
          <w:w w:val="407"/>
          <w:position w:val="0"/>
        </w:rPr>
        <w:t>.</w:t>
      </w:r>
      <w:r>
        <w:rPr>
          <w:rFonts w:ascii="Arial" w:hAnsi="Arial" w:cs="Arial" w:eastAsia="Arial"/>
          <w:sz w:val="4"/>
          <w:szCs w:val="4"/>
          <w:color w:val="707070"/>
          <w:spacing w:val="-5"/>
          <w:w w:val="407"/>
          <w:position w:val="0"/>
        </w:rPr>
        <w:t>.</w:t>
      </w:r>
      <w:r>
        <w:rPr>
          <w:rFonts w:ascii="Courier New" w:hAnsi="Courier New" w:cs="Courier New" w:eastAsia="Courier New"/>
          <w:sz w:val="38"/>
          <w:szCs w:val="38"/>
          <w:color w:val="444444"/>
          <w:spacing w:val="-156"/>
          <w:w w:val="62"/>
          <w:position w:val="-14"/>
        </w:rPr>
        <w:t>-</w:t>
      </w:r>
      <w:r>
        <w:rPr>
          <w:rFonts w:ascii="Arial" w:hAnsi="Arial" w:cs="Arial" w:eastAsia="Arial"/>
          <w:sz w:val="4"/>
          <w:szCs w:val="4"/>
          <w:color w:val="707070"/>
          <w:spacing w:val="-2"/>
          <w:w w:val="354"/>
          <w:position w:val="0"/>
        </w:rPr>
        <w:t>'</w:t>
      </w:r>
      <w:r>
        <w:rPr>
          <w:rFonts w:ascii="Arial" w:hAnsi="Arial" w:cs="Arial" w:eastAsia="Arial"/>
          <w:sz w:val="4"/>
          <w:szCs w:val="4"/>
          <w:color w:val="8E8E8E"/>
          <w:spacing w:val="0"/>
          <w:w w:val="190"/>
          <w:position w:val="0"/>
        </w:rPr>
        <w:t>•</w:t>
      </w:r>
      <w:r>
        <w:rPr>
          <w:rFonts w:ascii="Arial" w:hAnsi="Arial" w:cs="Arial" w:eastAsia="Arial"/>
          <w:sz w:val="4"/>
          <w:szCs w:val="4"/>
          <w:color w:val="8E8E8E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4"/>
          <w:szCs w:val="4"/>
          <w:color w:val="8E8E8E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4"/>
          <w:szCs w:val="4"/>
          <w:color w:val="A7A7A7"/>
          <w:spacing w:val="-15"/>
          <w:w w:val="200"/>
          <w:i/>
          <w:position w:val="0"/>
        </w:rPr>
        <w:t>•</w:t>
      </w:r>
      <w:r>
        <w:rPr>
          <w:rFonts w:ascii="Courier New" w:hAnsi="Courier New" w:cs="Courier New" w:eastAsia="Courier New"/>
          <w:sz w:val="38"/>
          <w:szCs w:val="38"/>
          <w:color w:val="444444"/>
          <w:spacing w:val="-204"/>
          <w:w w:val="62"/>
          <w:position w:val="-14"/>
        </w:rPr>
        <w:t>-</w:t>
      </w:r>
      <w:r>
        <w:rPr>
          <w:rFonts w:ascii="Arial" w:hAnsi="Arial" w:cs="Arial" w:eastAsia="Arial"/>
          <w:sz w:val="4"/>
          <w:szCs w:val="4"/>
          <w:color w:val="A7A7A7"/>
          <w:spacing w:val="-4"/>
          <w:w w:val="200"/>
          <w:i/>
          <w:position w:val="0"/>
        </w:rPr>
        <w:t>,</w:t>
      </w:r>
      <w:r>
        <w:rPr>
          <w:rFonts w:ascii="Arial" w:hAnsi="Arial" w:cs="Arial" w:eastAsia="Arial"/>
          <w:sz w:val="4"/>
          <w:szCs w:val="4"/>
          <w:color w:val="8E8E8E"/>
          <w:spacing w:val="0"/>
          <w:w w:val="284"/>
          <w:i/>
          <w:position w:val="0"/>
        </w:rPr>
        <w:t>:</w:t>
      </w:r>
      <w:r>
        <w:rPr>
          <w:rFonts w:ascii="Arial" w:hAnsi="Arial" w:cs="Arial" w:eastAsia="Arial"/>
          <w:sz w:val="4"/>
          <w:szCs w:val="4"/>
          <w:color w:val="8E8E8E"/>
          <w:spacing w:val="0"/>
          <w:w w:val="100"/>
          <w:i/>
          <w:position w:val="0"/>
        </w:rPr>
        <w:t>  </w:t>
      </w:r>
      <w:r>
        <w:rPr>
          <w:rFonts w:ascii="Arial" w:hAnsi="Arial" w:cs="Arial" w:eastAsia="Arial"/>
          <w:sz w:val="4"/>
          <w:szCs w:val="4"/>
          <w:color w:val="8E8E8E"/>
          <w:spacing w:val="5"/>
          <w:w w:val="100"/>
          <w:i/>
          <w:position w:val="0"/>
        </w:rPr>
        <w:t> </w:t>
      </w:r>
      <w:r>
        <w:rPr>
          <w:rFonts w:ascii="Arial" w:hAnsi="Arial" w:cs="Arial" w:eastAsia="Arial"/>
          <w:sz w:val="4"/>
          <w:szCs w:val="4"/>
          <w:color w:val="BCBCBC"/>
          <w:spacing w:val="0"/>
          <w:w w:val="223"/>
          <w:position w:val="0"/>
        </w:rPr>
        <w:t>,</w:t>
      </w:r>
      <w:r>
        <w:rPr>
          <w:rFonts w:ascii="Arial" w:hAnsi="Arial" w:cs="Arial" w:eastAsia="Arial"/>
          <w:sz w:val="4"/>
          <w:szCs w:val="4"/>
          <w:color w:val="BCBCBC"/>
          <w:spacing w:val="-11"/>
          <w:w w:val="223"/>
          <w:position w:val="0"/>
        </w:rPr>
        <w:t> </w:t>
      </w:r>
      <w:r>
        <w:rPr>
          <w:rFonts w:ascii="Courier New" w:hAnsi="Courier New" w:cs="Courier New" w:eastAsia="Courier New"/>
          <w:sz w:val="38"/>
          <w:szCs w:val="38"/>
          <w:color w:val="444444"/>
          <w:spacing w:val="-188"/>
          <w:w w:val="62"/>
          <w:position w:val="-14"/>
        </w:rPr>
        <w:t>-</w:t>
      </w:r>
      <w:r>
        <w:rPr>
          <w:rFonts w:ascii="Arial" w:hAnsi="Arial" w:cs="Arial" w:eastAsia="Arial"/>
          <w:sz w:val="4"/>
          <w:szCs w:val="4"/>
          <w:color w:val="707070"/>
          <w:spacing w:val="0"/>
          <w:w w:val="188"/>
          <w:position w:val="0"/>
        </w:rPr>
        <w:t>..</w:t>
      </w:r>
      <w:r>
        <w:rPr>
          <w:rFonts w:ascii="Arial" w:hAnsi="Arial" w:cs="Arial" w:eastAsia="Arial"/>
          <w:sz w:val="4"/>
          <w:szCs w:val="4"/>
          <w:color w:val="707070"/>
          <w:spacing w:val="0"/>
          <w:w w:val="100"/>
          <w:position w:val="0"/>
        </w:rPr>
        <w:t>  </w:t>
      </w:r>
      <w:r>
        <w:rPr>
          <w:rFonts w:ascii="Arial" w:hAnsi="Arial" w:cs="Arial" w:eastAsia="Arial"/>
          <w:sz w:val="4"/>
          <w:szCs w:val="4"/>
          <w:color w:val="707070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4"/>
          <w:szCs w:val="4"/>
          <w:color w:val="A7A7A7"/>
          <w:spacing w:val="-44"/>
          <w:w w:val="354"/>
          <w:position w:val="0"/>
        </w:rPr>
        <w:t>·</w:t>
      </w:r>
      <w:r>
        <w:rPr>
          <w:rFonts w:ascii="Courier New" w:hAnsi="Courier New" w:cs="Courier New" w:eastAsia="Courier New"/>
          <w:sz w:val="38"/>
          <w:szCs w:val="38"/>
          <w:color w:val="444444"/>
          <w:spacing w:val="-181"/>
          <w:w w:val="62"/>
          <w:position w:val="-14"/>
        </w:rPr>
        <w:t>-</w:t>
      </w:r>
      <w:r>
        <w:rPr>
          <w:rFonts w:ascii="Arial" w:hAnsi="Arial" w:cs="Arial" w:eastAsia="Arial"/>
          <w:sz w:val="4"/>
          <w:szCs w:val="4"/>
          <w:color w:val="8E8E8E"/>
          <w:spacing w:val="-11"/>
          <w:w w:val="354"/>
          <w:position w:val="0"/>
        </w:rPr>
        <w:t>.</w:t>
      </w:r>
      <w:r>
        <w:rPr>
          <w:rFonts w:ascii="Arial" w:hAnsi="Arial" w:cs="Arial" w:eastAsia="Arial"/>
          <w:sz w:val="4"/>
          <w:szCs w:val="4"/>
          <w:color w:val="8E8E8E"/>
          <w:spacing w:val="0"/>
          <w:w w:val="246"/>
          <w:position w:val="0"/>
        </w:rPr>
        <w:t>,</w:t>
      </w:r>
      <w:r>
        <w:rPr>
          <w:rFonts w:ascii="Arial" w:hAnsi="Arial" w:cs="Arial" w:eastAsia="Arial"/>
          <w:sz w:val="4"/>
          <w:szCs w:val="4"/>
          <w:color w:val="8E8E8E"/>
          <w:spacing w:val="-1"/>
          <w:w w:val="246"/>
          <w:position w:val="0"/>
        </w:rPr>
        <w:t>,</w:t>
      </w:r>
      <w:r>
        <w:rPr>
          <w:rFonts w:ascii="Arial" w:hAnsi="Arial" w:cs="Arial" w:eastAsia="Arial"/>
          <w:sz w:val="4"/>
          <w:szCs w:val="4"/>
          <w:color w:val="707070"/>
          <w:spacing w:val="0"/>
          <w:w w:val="190"/>
          <w:position w:val="0"/>
        </w:rPr>
        <w:t>•</w:t>
      </w:r>
      <w:r>
        <w:rPr>
          <w:rFonts w:ascii="Arial" w:hAnsi="Arial" w:cs="Arial" w:eastAsia="Arial"/>
          <w:sz w:val="4"/>
          <w:szCs w:val="4"/>
          <w:color w:val="707070"/>
          <w:spacing w:val="-6"/>
          <w:w w:val="100"/>
          <w:position w:val="0"/>
        </w:rPr>
        <w:t> </w:t>
      </w:r>
      <w:r>
        <w:rPr>
          <w:rFonts w:ascii="Courier New" w:hAnsi="Courier New" w:cs="Courier New" w:eastAsia="Courier New"/>
          <w:sz w:val="38"/>
          <w:szCs w:val="38"/>
          <w:color w:val="444444"/>
          <w:spacing w:val="-119"/>
          <w:w w:val="62"/>
          <w:position w:val="-14"/>
        </w:rPr>
        <w:t>-</w:t>
      </w:r>
      <w:r>
        <w:rPr>
          <w:rFonts w:ascii="Arial" w:hAnsi="Arial" w:cs="Arial" w:eastAsia="Arial"/>
          <w:sz w:val="4"/>
          <w:szCs w:val="4"/>
          <w:color w:val="A7A7A7"/>
          <w:spacing w:val="0"/>
          <w:w w:val="261"/>
          <w:position w:val="0"/>
        </w:rPr>
        <w:t>",</w:t>
      </w:r>
      <w:r>
        <w:rPr>
          <w:rFonts w:ascii="Arial" w:hAnsi="Arial" w:cs="Arial" w:eastAsia="Arial"/>
          <w:sz w:val="4"/>
          <w:szCs w:val="4"/>
          <w:color w:val="A7A7A7"/>
          <w:spacing w:val="1"/>
          <w:w w:val="100"/>
          <w:position w:val="0"/>
        </w:rPr>
        <w:t> </w:t>
      </w:r>
      <w:r>
        <w:rPr>
          <w:rFonts w:ascii="Courier New" w:hAnsi="Courier New" w:cs="Courier New" w:eastAsia="Courier New"/>
          <w:sz w:val="38"/>
          <w:szCs w:val="38"/>
          <w:color w:val="444444"/>
          <w:spacing w:val="-154"/>
          <w:w w:val="62"/>
          <w:position w:val="-14"/>
        </w:rPr>
        <w:t>-</w:t>
      </w:r>
      <w:r>
        <w:rPr>
          <w:rFonts w:ascii="Arial" w:hAnsi="Arial" w:cs="Arial" w:eastAsia="Arial"/>
          <w:sz w:val="4"/>
          <w:szCs w:val="4"/>
          <w:color w:val="5D5D5D"/>
          <w:spacing w:val="0"/>
          <w:w w:val="238"/>
          <w:position w:val="0"/>
        </w:rPr>
        <w:t>•</w:t>
      </w:r>
      <w:r>
        <w:rPr>
          <w:rFonts w:ascii="Arial" w:hAnsi="Arial" w:cs="Arial" w:eastAsia="Arial"/>
          <w:sz w:val="4"/>
          <w:szCs w:val="4"/>
          <w:color w:val="5D5D5D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4"/>
          <w:szCs w:val="4"/>
          <w:color w:val="5D5D5D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4"/>
          <w:szCs w:val="4"/>
          <w:color w:val="A7A7A7"/>
          <w:spacing w:val="0"/>
          <w:w w:val="180"/>
          <w:position w:val="0"/>
        </w:rPr>
        <w:t>..</w:t>
      </w:r>
      <w:r>
        <w:rPr>
          <w:rFonts w:ascii="Arial" w:hAnsi="Arial" w:cs="Arial" w:eastAsia="Arial"/>
          <w:sz w:val="4"/>
          <w:szCs w:val="4"/>
          <w:color w:val="A7A7A7"/>
          <w:spacing w:val="-15"/>
          <w:w w:val="180"/>
          <w:position w:val="0"/>
        </w:rPr>
        <w:t>.</w:t>
      </w:r>
      <w:r>
        <w:rPr>
          <w:rFonts w:ascii="Courier New" w:hAnsi="Courier New" w:cs="Courier New" w:eastAsia="Courier New"/>
          <w:sz w:val="38"/>
          <w:szCs w:val="38"/>
          <w:color w:val="444444"/>
          <w:spacing w:val="-161"/>
          <w:w w:val="62"/>
          <w:position w:val="-14"/>
        </w:rPr>
        <w:t>-</w:t>
      </w:r>
      <w:r>
        <w:rPr>
          <w:rFonts w:ascii="Arial" w:hAnsi="Arial" w:cs="Arial" w:eastAsia="Arial"/>
          <w:sz w:val="4"/>
          <w:szCs w:val="4"/>
          <w:color w:val="707070"/>
          <w:spacing w:val="0"/>
          <w:w w:val="190"/>
          <w:position w:val="0"/>
        </w:rPr>
        <w:t>•</w:t>
      </w:r>
      <w:r>
        <w:rPr>
          <w:rFonts w:ascii="Arial" w:hAnsi="Arial" w:cs="Arial" w:eastAsia="Arial"/>
          <w:sz w:val="4"/>
          <w:szCs w:val="4"/>
          <w:color w:val="707070"/>
          <w:spacing w:val="0"/>
          <w:w w:val="100"/>
          <w:position w:val="0"/>
        </w:rPr>
        <w:t>    </w:t>
      </w:r>
      <w:r>
        <w:rPr>
          <w:rFonts w:ascii="Arial" w:hAnsi="Arial" w:cs="Arial" w:eastAsia="Arial"/>
          <w:sz w:val="4"/>
          <w:szCs w:val="4"/>
          <w:color w:val="A7A7A7"/>
          <w:spacing w:val="-10"/>
          <w:w w:val="590"/>
          <w:position w:val="0"/>
        </w:rPr>
        <w:t>'</w:t>
      </w:r>
      <w:r>
        <w:rPr>
          <w:rFonts w:ascii="Courier New" w:hAnsi="Courier New" w:cs="Courier New" w:eastAsia="Courier New"/>
          <w:sz w:val="38"/>
          <w:szCs w:val="38"/>
          <w:color w:val="444444"/>
          <w:spacing w:val="-182"/>
          <w:w w:val="62"/>
          <w:position w:val="-14"/>
        </w:rPr>
        <w:t>-</w:t>
      </w:r>
      <w:r>
        <w:rPr>
          <w:rFonts w:ascii="Arial" w:hAnsi="Arial" w:cs="Arial" w:eastAsia="Arial"/>
          <w:sz w:val="4"/>
          <w:szCs w:val="4"/>
          <w:color w:val="707070"/>
          <w:spacing w:val="0"/>
          <w:w w:val="354"/>
          <w:position w:val="0"/>
        </w:rPr>
        <w:t>'</w:t>
      </w:r>
      <w:r>
        <w:rPr>
          <w:rFonts w:ascii="Arial" w:hAnsi="Arial" w:cs="Arial" w:eastAsia="Arial"/>
          <w:sz w:val="4"/>
          <w:szCs w:val="4"/>
          <w:color w:val="707070"/>
          <w:spacing w:val="0"/>
          <w:w w:val="100"/>
          <w:position w:val="0"/>
        </w:rPr>
        <w:t>       </w:t>
      </w:r>
      <w:r>
        <w:rPr>
          <w:rFonts w:ascii="Arial" w:hAnsi="Arial" w:cs="Arial" w:eastAsia="Arial"/>
          <w:sz w:val="4"/>
          <w:szCs w:val="4"/>
          <w:color w:val="707070"/>
          <w:spacing w:val="4"/>
          <w:w w:val="100"/>
          <w:position w:val="0"/>
        </w:rPr>
        <w:t> </w:t>
      </w:r>
      <w:r>
        <w:rPr>
          <w:rFonts w:ascii="Courier New" w:hAnsi="Courier New" w:cs="Courier New" w:eastAsia="Courier New"/>
          <w:sz w:val="38"/>
          <w:szCs w:val="38"/>
          <w:color w:val="444444"/>
          <w:spacing w:val="0"/>
          <w:w w:val="62"/>
          <w:position w:val="-14"/>
        </w:rPr>
        <w:t>-------.------</w:t>
      </w:r>
      <w:r>
        <w:rPr>
          <w:rFonts w:ascii="Courier New" w:hAnsi="Courier New" w:cs="Courier New" w:eastAsia="Courier New"/>
          <w:sz w:val="38"/>
          <w:szCs w:val="38"/>
          <w:color w:val="444444"/>
          <w:spacing w:val="0"/>
          <w:w w:val="62"/>
          <w:position w:val="-14"/>
        </w:rPr>
        <w:t> </w:t>
      </w:r>
      <w:r>
        <w:rPr>
          <w:rFonts w:ascii="Courier New" w:hAnsi="Courier New" w:cs="Courier New" w:eastAsia="Courier New"/>
          <w:sz w:val="38"/>
          <w:szCs w:val="38"/>
          <w:color w:val="444444"/>
          <w:spacing w:val="0"/>
          <w:w w:val="62"/>
          <w:position w:val="-14"/>
        </w:rPr>
        <w:t>--</w:t>
      </w:r>
      <w:r>
        <w:rPr>
          <w:rFonts w:ascii="Courier New" w:hAnsi="Courier New" w:cs="Courier New" w:eastAsia="Courier New"/>
          <w:sz w:val="38"/>
          <w:szCs w:val="38"/>
          <w:color w:val="000000"/>
          <w:spacing w:val="0"/>
          <w:w w:val="100"/>
          <w:position w:val="0"/>
        </w:rPr>
      </w:r>
    </w:p>
    <w:p>
      <w:pPr>
        <w:spacing w:before="18" w:after="0" w:line="260" w:lineRule="exact"/>
        <w:jc w:val="left"/>
        <w:rPr>
          <w:sz w:val="26"/>
          <w:szCs w:val="26"/>
        </w:rPr>
      </w:pPr>
      <w:rPr/>
      <w:r>
        <w:rPr/>
        <w:br w:type="column"/>
      </w:r>
      <w:r>
        <w:rPr>
          <w:sz w:val="26"/>
          <w:szCs w:val="26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AMAN!TA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pgSz w:w="11900" w:h="16840"/>
          <w:pgMar w:top="40" w:bottom="280" w:left="340" w:right="320"/>
          <w:cols w:num="2" w:equalWidth="0">
            <w:col w:w="4477" w:space="3944"/>
            <w:col w:w="2819"/>
          </w:cols>
        </w:sectPr>
      </w:pPr>
      <w:rPr/>
    </w:p>
    <w:p>
      <w:pPr>
        <w:spacing w:before="6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42" w:after="0" w:line="240" w:lineRule="auto"/>
        <w:ind w:left="2341" w:right="-20"/>
        <w:jc w:val="lef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8E8E8E"/>
          <w:spacing w:val="-19"/>
          <w:w w:val="135"/>
        </w:rPr>
        <w:t>.</w:t>
      </w:r>
      <w:r>
        <w:rPr>
          <w:rFonts w:ascii="Arial" w:hAnsi="Arial" w:cs="Arial" w:eastAsia="Arial"/>
          <w:sz w:val="14"/>
          <w:szCs w:val="14"/>
          <w:color w:val="A7A7A7"/>
          <w:spacing w:val="-7"/>
          <w:w w:val="67"/>
        </w:rPr>
        <w:t>.</w:t>
      </w:r>
      <w:r>
        <w:rPr>
          <w:rFonts w:ascii="Arial" w:hAnsi="Arial" w:cs="Arial" w:eastAsia="Arial"/>
          <w:sz w:val="14"/>
          <w:szCs w:val="14"/>
          <w:color w:val="8E8E8E"/>
          <w:spacing w:val="9"/>
          <w:w w:val="135"/>
        </w:rPr>
        <w:t>.</w:t>
      </w:r>
      <w:r>
        <w:rPr>
          <w:rFonts w:ascii="Arial" w:hAnsi="Arial" w:cs="Arial" w:eastAsia="Arial"/>
          <w:sz w:val="14"/>
          <w:szCs w:val="14"/>
          <w:color w:val="A7A7A7"/>
          <w:spacing w:val="0"/>
          <w:w w:val="135"/>
        </w:rPr>
        <w:t>.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552" w:lineRule="exact"/>
        <w:ind w:left="2332" w:right="-20"/>
        <w:jc w:val="left"/>
        <w:tabs>
          <w:tab w:pos="3140" w:val="left"/>
        </w:tabs>
        <w:rPr>
          <w:rFonts w:ascii="Courier New" w:hAnsi="Courier New" w:cs="Courier New" w:eastAsia="Courier New"/>
          <w:sz w:val="13"/>
          <w:szCs w:val="13"/>
        </w:rPr>
      </w:pPr>
      <w:rPr/>
      <w:r>
        <w:rPr>
          <w:rFonts w:ascii="Arial" w:hAnsi="Arial" w:cs="Arial" w:eastAsia="Arial"/>
          <w:sz w:val="26"/>
          <w:szCs w:val="26"/>
          <w:color w:val="151515"/>
          <w:spacing w:val="0"/>
          <w:w w:val="164"/>
          <w:position w:val="16"/>
        </w:rPr>
        <w:t>[</w:t>
      </w:r>
      <w:r>
        <w:rPr>
          <w:rFonts w:ascii="Arial" w:hAnsi="Arial" w:cs="Arial" w:eastAsia="Arial"/>
          <w:sz w:val="26"/>
          <w:szCs w:val="26"/>
          <w:color w:val="151515"/>
          <w:spacing w:val="0"/>
          <w:w w:val="100"/>
          <w:position w:val="16"/>
        </w:rPr>
        <w:tab/>
      </w:r>
      <w:r>
        <w:rPr>
          <w:rFonts w:ascii="Arial" w:hAnsi="Arial" w:cs="Arial" w:eastAsia="Arial"/>
          <w:sz w:val="26"/>
          <w:szCs w:val="26"/>
          <w:color w:val="151515"/>
          <w:spacing w:val="0"/>
          <w:w w:val="100"/>
          <w:position w:val="16"/>
        </w:rPr>
      </w:r>
      <w:r>
        <w:rPr>
          <w:rFonts w:ascii="Courier New" w:hAnsi="Courier New" w:cs="Courier New" w:eastAsia="Courier New"/>
          <w:sz w:val="13"/>
          <w:szCs w:val="13"/>
          <w:color w:val="151515"/>
          <w:spacing w:val="0"/>
          <w:w w:val="52"/>
          <w:position w:val="26"/>
        </w:rPr>
        <w:t>J</w:t>
      </w:r>
      <w:r>
        <w:rPr>
          <w:rFonts w:ascii="Courier New" w:hAnsi="Courier New" w:cs="Courier New" w:eastAsia="Courier New"/>
          <w:sz w:val="13"/>
          <w:szCs w:val="13"/>
          <w:color w:val="151515"/>
          <w:spacing w:val="-36"/>
          <w:w w:val="52"/>
          <w:position w:val="26"/>
        </w:rPr>
        <w:t>!</w:t>
      </w:r>
      <w:r>
        <w:rPr>
          <w:rFonts w:ascii="Arial" w:hAnsi="Arial" w:cs="Arial" w:eastAsia="Arial"/>
          <w:sz w:val="49"/>
          <w:szCs w:val="49"/>
          <w:color w:val="151515"/>
          <w:spacing w:val="-102"/>
          <w:w w:val="51"/>
          <w:position w:val="-2"/>
        </w:rPr>
        <w:t>r</w:t>
      </w:r>
      <w:r>
        <w:rPr>
          <w:rFonts w:ascii="Courier New" w:hAnsi="Courier New" w:cs="Courier New" w:eastAsia="Courier New"/>
          <w:sz w:val="13"/>
          <w:szCs w:val="13"/>
          <w:color w:val="151515"/>
          <w:spacing w:val="0"/>
          <w:w w:val="52"/>
          <w:position w:val="26"/>
        </w:rPr>
        <w:t>[l</w:t>
      </w:r>
      <w:r>
        <w:rPr>
          <w:rFonts w:ascii="Courier New" w:hAnsi="Courier New" w:cs="Courier New" w:eastAsia="Courier New"/>
          <w:sz w:val="13"/>
          <w:szCs w:val="13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40" w:right="320"/>
        </w:sectPr>
      </w:pPr>
      <w:rPr/>
    </w:p>
    <w:p>
      <w:pPr>
        <w:spacing w:before="0" w:after="0" w:line="174" w:lineRule="exact"/>
        <w:ind w:left="1180" w:right="-66"/>
        <w:jc w:val="left"/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151515"/>
          <w:spacing w:val="0"/>
          <w:w w:val="100"/>
          <w:i/>
        </w:rPr>
        <w:t>Amanita</w:t>
      </w:r>
      <w:r>
        <w:rPr>
          <w:rFonts w:ascii="Times New Roman" w:hAnsi="Times New Roman" w:cs="Times New Roman" w:eastAsia="Times New Roman"/>
          <w:sz w:val="17"/>
          <w:szCs w:val="17"/>
          <w:color w:val="151515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51515"/>
          <w:spacing w:val="0"/>
          <w:w w:val="93"/>
          <w:i/>
        </w:rPr>
        <w:t>phal/</w:t>
      </w:r>
      <w:r>
        <w:rPr>
          <w:rFonts w:ascii="Times New Roman" w:hAnsi="Times New Roman" w:cs="Times New Roman" w:eastAsia="Times New Roman"/>
          <w:sz w:val="17"/>
          <w:szCs w:val="17"/>
          <w:color w:val="151515"/>
          <w:spacing w:val="-3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2F2F2F"/>
          <w:spacing w:val="-1"/>
          <w:w w:val="106"/>
          <w:i/>
        </w:rPr>
        <w:t>a</w:t>
      </w:r>
      <w:r>
        <w:rPr>
          <w:rFonts w:ascii="Times New Roman" w:hAnsi="Times New Roman" w:cs="Times New Roman" w:eastAsia="Times New Roman"/>
          <w:sz w:val="17"/>
          <w:szCs w:val="17"/>
          <w:color w:val="151515"/>
          <w:spacing w:val="0"/>
          <w:w w:val="94"/>
          <w:i/>
        </w:rPr>
        <w:t>i</w:t>
      </w:r>
      <w:r>
        <w:rPr>
          <w:rFonts w:ascii="Times New Roman" w:hAnsi="Times New Roman" w:cs="Times New Roman" w:eastAsia="Times New Roman"/>
          <w:sz w:val="17"/>
          <w:szCs w:val="17"/>
          <w:color w:val="151515"/>
          <w:spacing w:val="2"/>
          <w:w w:val="94"/>
          <w:i/>
        </w:rPr>
        <w:t>d</w:t>
      </w:r>
      <w:r>
        <w:rPr>
          <w:rFonts w:ascii="Times New Roman" w:hAnsi="Times New Roman" w:cs="Times New Roman" w:eastAsia="Times New Roman"/>
          <w:sz w:val="17"/>
          <w:szCs w:val="17"/>
          <w:color w:val="2F2F2F"/>
          <w:spacing w:val="0"/>
          <w:w w:val="107"/>
          <w:i/>
        </w:rPr>
        <w:t>es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</w:rPr>
      </w:r>
    </w:p>
    <w:p>
      <w:pPr>
        <w:spacing w:before="23" w:after="0" w:line="240" w:lineRule="auto"/>
        <w:ind w:left="1175" w:right="-20"/>
        <w:jc w:val="left"/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151515"/>
          <w:spacing w:val="0"/>
          <w:w w:val="100"/>
          <w:i/>
        </w:rPr>
        <w:t>Amanita</w:t>
      </w:r>
      <w:r>
        <w:rPr>
          <w:rFonts w:ascii="Times New Roman" w:hAnsi="Times New Roman" w:cs="Times New Roman" w:eastAsia="Times New Roman"/>
          <w:sz w:val="17"/>
          <w:szCs w:val="17"/>
          <w:color w:val="151515"/>
          <w:spacing w:val="3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51515"/>
          <w:spacing w:val="0"/>
          <w:w w:val="109"/>
          <w:i/>
        </w:rPr>
        <w:t>vema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</w:rPr>
      </w:r>
    </w:p>
    <w:p>
      <w:pPr>
        <w:spacing w:before="28" w:after="0" w:line="192" w:lineRule="exact"/>
        <w:ind w:left="1180" w:right="-20"/>
        <w:jc w:val="left"/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151515"/>
          <w:spacing w:val="0"/>
          <w:w w:val="100"/>
          <w:i/>
          <w:position w:val="-1"/>
        </w:rPr>
        <w:t>Amanita</w:t>
      </w:r>
      <w:r>
        <w:rPr>
          <w:rFonts w:ascii="Times New Roman" w:hAnsi="Times New Roman" w:cs="Times New Roman" w:eastAsia="Times New Roman"/>
          <w:sz w:val="17"/>
          <w:szCs w:val="17"/>
          <w:color w:val="151515"/>
          <w:spacing w:val="30"/>
          <w:w w:val="100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51515"/>
          <w:spacing w:val="0"/>
          <w:w w:val="100"/>
          <w:i/>
          <w:position w:val="-1"/>
        </w:rPr>
        <w:t>uirosa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0" w:after="0" w:line="180" w:lineRule="exact"/>
        <w:ind w:left="5" w:right="-20"/>
        <w:jc w:val="left"/>
        <w:rPr>
          <w:rFonts w:ascii="Arial" w:hAnsi="Arial" w:cs="Arial" w:eastAsia="Arial"/>
          <w:sz w:val="16"/>
          <w:szCs w:val="16"/>
        </w:rPr>
      </w:pPr>
      <w:rPr/>
      <w:r>
        <w:rPr/>
        <w:br w:type="column"/>
      </w:r>
      <w:r>
        <w:rPr>
          <w:rFonts w:ascii="Arial" w:hAnsi="Arial" w:cs="Arial" w:eastAsia="Arial"/>
          <w:sz w:val="16"/>
          <w:szCs w:val="16"/>
          <w:color w:val="2F2F2F"/>
          <w:spacing w:val="4"/>
          <w:w w:val="100"/>
        </w:rPr>
        <w:t>A</w:t>
      </w:r>
      <w:r>
        <w:rPr>
          <w:rFonts w:ascii="Arial" w:hAnsi="Arial" w:cs="Arial" w:eastAsia="Arial"/>
          <w:sz w:val="16"/>
          <w:szCs w:val="16"/>
          <w:color w:val="151515"/>
          <w:spacing w:val="0"/>
          <w:w w:val="100"/>
        </w:rPr>
        <w:t>manite</w:t>
      </w:r>
      <w:r>
        <w:rPr>
          <w:rFonts w:ascii="Arial" w:hAnsi="Arial" w:cs="Arial" w:eastAsia="Arial"/>
          <w:sz w:val="16"/>
          <w:szCs w:val="16"/>
          <w:color w:val="151515"/>
          <w:spacing w:val="-3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151515"/>
          <w:spacing w:val="0"/>
          <w:w w:val="100"/>
        </w:rPr>
        <w:t>p</w:t>
      </w:r>
      <w:r>
        <w:rPr>
          <w:rFonts w:ascii="Arial" w:hAnsi="Arial" w:cs="Arial" w:eastAsia="Arial"/>
          <w:sz w:val="16"/>
          <w:szCs w:val="16"/>
          <w:color w:val="151515"/>
          <w:spacing w:val="-5"/>
          <w:w w:val="100"/>
        </w:rPr>
        <w:t>h</w:t>
      </w:r>
      <w:r>
        <w:rPr>
          <w:rFonts w:ascii="Arial" w:hAnsi="Arial" w:cs="Arial" w:eastAsia="Arial"/>
          <w:sz w:val="16"/>
          <w:szCs w:val="16"/>
          <w:color w:val="2F2F2F"/>
          <w:spacing w:val="2"/>
          <w:w w:val="100"/>
        </w:rPr>
        <w:t>a</w:t>
      </w:r>
      <w:r>
        <w:rPr>
          <w:rFonts w:ascii="Arial" w:hAnsi="Arial" w:cs="Arial" w:eastAsia="Arial"/>
          <w:sz w:val="16"/>
          <w:szCs w:val="16"/>
          <w:color w:val="151515"/>
          <w:spacing w:val="0"/>
          <w:w w:val="100"/>
        </w:rPr>
        <w:t>lloïd</w:t>
      </w:r>
      <w:r>
        <w:rPr>
          <w:rFonts w:ascii="Arial" w:hAnsi="Arial" w:cs="Arial" w:eastAsia="Arial"/>
          <w:sz w:val="16"/>
          <w:szCs w:val="16"/>
          <w:color w:val="2F2F2F"/>
          <w:spacing w:val="0"/>
          <w:w w:val="100"/>
        </w:rPr>
        <w:t>e</w:t>
      </w:r>
      <w:r>
        <w:rPr>
          <w:rFonts w:ascii="Arial" w:hAnsi="Arial" w:cs="Arial" w:eastAsia="Arial"/>
          <w:sz w:val="16"/>
          <w:szCs w:val="16"/>
          <w:color w:val="2F2F2F"/>
          <w:spacing w:val="0"/>
          <w:w w:val="100"/>
        </w:rPr>
        <w:t>  </w:t>
      </w:r>
      <w:r>
        <w:rPr>
          <w:rFonts w:ascii="Arial" w:hAnsi="Arial" w:cs="Arial" w:eastAsia="Arial"/>
          <w:sz w:val="16"/>
          <w:szCs w:val="16"/>
          <w:color w:val="2F2F2F"/>
          <w:spacing w:val="43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5D5D5D"/>
          <w:spacing w:val="0"/>
          <w:w w:val="148"/>
        </w:rPr>
        <w:t>·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</w:rPr>
      </w:r>
    </w:p>
    <w:p>
      <w:pPr>
        <w:spacing w:before="30" w:after="0" w:line="240" w:lineRule="auto"/>
        <w:ind w:left="5" w:right="-20"/>
        <w:jc w:val="left"/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6"/>
          <w:szCs w:val="16"/>
          <w:color w:val="2F2F2F"/>
          <w:spacing w:val="4"/>
          <w:w w:val="100"/>
        </w:rPr>
        <w:t>A</w:t>
      </w:r>
      <w:r>
        <w:rPr>
          <w:rFonts w:ascii="Arial" w:hAnsi="Arial" w:cs="Arial" w:eastAsia="Arial"/>
          <w:sz w:val="16"/>
          <w:szCs w:val="16"/>
          <w:color w:val="151515"/>
          <w:spacing w:val="-3"/>
          <w:w w:val="100"/>
        </w:rPr>
        <w:t>m</w:t>
      </w:r>
      <w:r>
        <w:rPr>
          <w:rFonts w:ascii="Arial" w:hAnsi="Arial" w:cs="Arial" w:eastAsia="Arial"/>
          <w:sz w:val="16"/>
          <w:szCs w:val="16"/>
          <w:color w:val="2F2F2F"/>
          <w:spacing w:val="2"/>
          <w:w w:val="100"/>
        </w:rPr>
        <w:t>a</w:t>
      </w:r>
      <w:r>
        <w:rPr>
          <w:rFonts w:ascii="Arial" w:hAnsi="Arial" w:cs="Arial" w:eastAsia="Arial"/>
          <w:sz w:val="16"/>
          <w:szCs w:val="16"/>
          <w:color w:val="151515"/>
          <w:spacing w:val="0"/>
          <w:w w:val="100"/>
        </w:rPr>
        <w:t>ni</w:t>
      </w:r>
      <w:r>
        <w:rPr>
          <w:rFonts w:ascii="Arial" w:hAnsi="Arial" w:cs="Arial" w:eastAsia="Arial"/>
          <w:sz w:val="16"/>
          <w:szCs w:val="16"/>
          <w:color w:val="151515"/>
          <w:spacing w:val="3"/>
          <w:w w:val="100"/>
        </w:rPr>
        <w:t>t</w:t>
      </w:r>
      <w:r>
        <w:rPr>
          <w:rFonts w:ascii="Arial" w:hAnsi="Arial" w:cs="Arial" w:eastAsia="Arial"/>
          <w:sz w:val="16"/>
          <w:szCs w:val="16"/>
          <w:color w:val="2F2F2F"/>
          <w:spacing w:val="0"/>
          <w:w w:val="100"/>
        </w:rPr>
        <w:t>e</w:t>
      </w:r>
      <w:r>
        <w:rPr>
          <w:rFonts w:ascii="Arial" w:hAnsi="Arial" w:cs="Arial" w:eastAsia="Arial"/>
          <w:sz w:val="16"/>
          <w:szCs w:val="16"/>
          <w:color w:val="2F2F2F"/>
          <w:spacing w:val="-5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151515"/>
          <w:spacing w:val="0"/>
          <w:w w:val="107"/>
        </w:rPr>
        <w:t>prin</w:t>
      </w:r>
      <w:r>
        <w:rPr>
          <w:rFonts w:ascii="Arial" w:hAnsi="Arial" w:cs="Arial" w:eastAsia="Arial"/>
          <w:sz w:val="16"/>
          <w:szCs w:val="16"/>
          <w:color w:val="151515"/>
          <w:spacing w:val="3"/>
          <w:w w:val="107"/>
        </w:rPr>
        <w:t>t</w:t>
      </w:r>
      <w:r>
        <w:rPr>
          <w:rFonts w:ascii="Arial" w:hAnsi="Arial" w:cs="Arial" w:eastAsia="Arial"/>
          <w:sz w:val="16"/>
          <w:szCs w:val="16"/>
          <w:color w:val="2F2F2F"/>
          <w:spacing w:val="2"/>
          <w:w w:val="99"/>
        </w:rPr>
        <w:t>a</w:t>
      </w:r>
      <w:r>
        <w:rPr>
          <w:rFonts w:ascii="Arial" w:hAnsi="Arial" w:cs="Arial" w:eastAsia="Arial"/>
          <w:sz w:val="16"/>
          <w:szCs w:val="16"/>
          <w:color w:val="151515"/>
          <w:spacing w:val="0"/>
          <w:w w:val="119"/>
        </w:rPr>
        <w:t>n</w:t>
      </w:r>
      <w:r>
        <w:rPr>
          <w:rFonts w:ascii="Arial" w:hAnsi="Arial" w:cs="Arial" w:eastAsia="Arial"/>
          <w:sz w:val="16"/>
          <w:szCs w:val="16"/>
          <w:color w:val="151515"/>
          <w:spacing w:val="-17"/>
          <w:w w:val="119"/>
        </w:rPr>
        <w:t>i</w:t>
      </w:r>
      <w:r>
        <w:rPr>
          <w:rFonts w:ascii="Arial" w:hAnsi="Arial" w:cs="Arial" w:eastAsia="Arial"/>
          <w:sz w:val="16"/>
          <w:szCs w:val="16"/>
          <w:color w:val="444444"/>
          <w:spacing w:val="-3"/>
          <w:w w:val="99"/>
        </w:rPr>
        <w:t>è</w:t>
      </w:r>
      <w:r>
        <w:rPr>
          <w:rFonts w:ascii="Arial" w:hAnsi="Arial" w:cs="Arial" w:eastAsia="Arial"/>
          <w:sz w:val="16"/>
          <w:szCs w:val="16"/>
          <w:color w:val="151515"/>
          <w:spacing w:val="0"/>
          <w:w w:val="105"/>
        </w:rPr>
        <w:t>r</w:t>
      </w:r>
      <w:r>
        <w:rPr>
          <w:rFonts w:ascii="Arial" w:hAnsi="Arial" w:cs="Arial" w:eastAsia="Arial"/>
          <w:sz w:val="16"/>
          <w:szCs w:val="16"/>
          <w:color w:val="2F2F2F"/>
          <w:spacing w:val="0"/>
          <w:w w:val="99"/>
        </w:rPr>
        <w:t>e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</w:rPr>
      </w:r>
    </w:p>
    <w:p>
      <w:pPr>
        <w:spacing w:before="35" w:after="0" w:line="183" w:lineRule="exact"/>
        <w:ind w:right="-20"/>
        <w:jc w:val="left"/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6"/>
          <w:szCs w:val="16"/>
          <w:color w:val="151515"/>
          <w:spacing w:val="0"/>
          <w:w w:val="100"/>
        </w:rPr>
        <w:t>A</w:t>
      </w:r>
      <w:r>
        <w:rPr>
          <w:rFonts w:ascii="Arial" w:hAnsi="Arial" w:cs="Arial" w:eastAsia="Arial"/>
          <w:sz w:val="16"/>
          <w:szCs w:val="16"/>
          <w:color w:val="151515"/>
          <w:spacing w:val="2"/>
          <w:w w:val="100"/>
        </w:rPr>
        <w:t>m</w:t>
      </w:r>
      <w:r>
        <w:rPr>
          <w:rFonts w:ascii="Arial" w:hAnsi="Arial" w:cs="Arial" w:eastAsia="Arial"/>
          <w:sz w:val="16"/>
          <w:szCs w:val="16"/>
          <w:color w:val="2F2F2F"/>
          <w:spacing w:val="2"/>
          <w:w w:val="100"/>
        </w:rPr>
        <w:t>a</w:t>
      </w:r>
      <w:r>
        <w:rPr>
          <w:rFonts w:ascii="Arial" w:hAnsi="Arial" w:cs="Arial" w:eastAsia="Arial"/>
          <w:sz w:val="16"/>
          <w:szCs w:val="16"/>
          <w:color w:val="151515"/>
          <w:spacing w:val="0"/>
          <w:w w:val="100"/>
        </w:rPr>
        <w:t>nite</w:t>
      </w:r>
      <w:r>
        <w:rPr>
          <w:rFonts w:ascii="Arial" w:hAnsi="Arial" w:cs="Arial" w:eastAsia="Arial"/>
          <w:sz w:val="16"/>
          <w:szCs w:val="16"/>
          <w:color w:val="151515"/>
          <w:spacing w:val="1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151515"/>
          <w:spacing w:val="0"/>
          <w:w w:val="106"/>
        </w:rPr>
        <w:t>vi</w:t>
      </w:r>
      <w:r>
        <w:rPr>
          <w:rFonts w:ascii="Arial" w:hAnsi="Arial" w:cs="Arial" w:eastAsia="Arial"/>
          <w:sz w:val="16"/>
          <w:szCs w:val="16"/>
          <w:color w:val="151515"/>
          <w:spacing w:val="-6"/>
          <w:w w:val="106"/>
        </w:rPr>
        <w:t>r</w:t>
      </w:r>
      <w:r>
        <w:rPr>
          <w:rFonts w:ascii="Arial" w:hAnsi="Arial" w:cs="Arial" w:eastAsia="Arial"/>
          <w:sz w:val="16"/>
          <w:szCs w:val="16"/>
          <w:color w:val="2F2F2F"/>
          <w:spacing w:val="2"/>
          <w:w w:val="99"/>
        </w:rPr>
        <w:t>e</w:t>
      </w:r>
      <w:r>
        <w:rPr>
          <w:rFonts w:ascii="Arial" w:hAnsi="Arial" w:cs="Arial" w:eastAsia="Arial"/>
          <w:sz w:val="16"/>
          <w:szCs w:val="16"/>
          <w:color w:val="151515"/>
          <w:spacing w:val="-8"/>
          <w:w w:val="105"/>
        </w:rPr>
        <w:t>u</w:t>
      </w:r>
      <w:r>
        <w:rPr>
          <w:rFonts w:ascii="Arial" w:hAnsi="Arial" w:cs="Arial" w:eastAsia="Arial"/>
          <w:sz w:val="16"/>
          <w:szCs w:val="16"/>
          <w:color w:val="2F2F2F"/>
          <w:spacing w:val="-2"/>
          <w:w w:val="96"/>
        </w:rPr>
        <w:t>s</w:t>
      </w:r>
      <w:r>
        <w:rPr>
          <w:rFonts w:ascii="Arial" w:hAnsi="Arial" w:cs="Arial" w:eastAsia="Arial"/>
          <w:sz w:val="16"/>
          <w:szCs w:val="16"/>
          <w:color w:val="151515"/>
          <w:spacing w:val="0"/>
          <w:w w:val="99"/>
        </w:rPr>
        <w:t>e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40" w:right="320"/>
          <w:cols w:num="2" w:equalWidth="0">
            <w:col w:w="2542" w:space="460"/>
            <w:col w:w="8238"/>
          </w:cols>
        </w:sectPr>
      </w:pPr>
      <w:rPr/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40" w:right="320"/>
        </w:sectPr>
      </w:pPr>
      <w:rPr/>
    </w:p>
    <w:p>
      <w:pPr>
        <w:spacing w:before="49" w:after="0" w:line="285" w:lineRule="auto"/>
        <w:ind w:left="3715" w:right="-56" w:firstLine="9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shape style="position:absolute;margin-left:86.400002pt;margin-top:-11.712552pt;width:87.360001pt;height:87.360001pt;mso-position-horizontal-relative:page;mso-position-vertical-relative:paragraph;z-index:-5026" type="#_x0000_t75">
            <v:imagedata r:id="rId24" o:title=""/>
          </v:shape>
        </w:pict>
      </w:r>
      <w:r>
        <w:rPr/>
        <w:pict>
          <v:group style="position:absolute;margin-left:254.780838pt;margin-top:-111.919762pt;width:317.207457pt;height:113.7183pt;mso-position-horizontal-relative:page;mso-position-vertical-relative:paragraph;z-index:-5025" coordorigin="5096,-2238" coordsize="6344,2274">
            <v:group style="position:absolute;left:5103;top:-2219;width:6330;height:2" coordorigin="5103,-2219" coordsize="6330,2">
              <v:shape style="position:absolute;left:5103;top:-2219;width:6330;height:2" coordorigin="5103,-2219" coordsize="6330,0" path="m5103,-2219l11433,-2219e" filled="f" stroked="t" strokeweight=".708052pt" strokecolor="#000000">
                <v:path arrowok="t"/>
              </v:shape>
            </v:group>
            <v:group style="position:absolute;left:11128;top:-2229;width:2;height:2255" coordorigin="11128,-2229" coordsize="2,2255">
              <v:shape style="position:absolute;left:11128;top:-2229;width:2;height:2255" coordorigin="11128,-2229" coordsize="0,2255" path="m11128,27l11128,-2229e" filled="f" stroked="t" strokeweight=".94407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8"/>
        </w:rPr>
        <w:t>BULETRu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3"/>
          <w:w w:val="10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44444"/>
          <w:spacing w:val="8"/>
          <w:w w:val="39"/>
        </w:rPr>
        <w:t>-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"/>
          <w:w w:val="72"/>
        </w:rPr>
        <w:t>·</w:t>
      </w:r>
      <w:r>
        <w:rPr>
          <w:rFonts w:ascii="Times New Roman" w:hAnsi="Times New Roman" w:cs="Times New Roman" w:eastAsia="Times New Roman"/>
          <w:sz w:val="19"/>
          <w:szCs w:val="19"/>
          <w:color w:val="444444"/>
          <w:spacing w:val="-29"/>
          <w:w w:val="96"/>
        </w:rPr>
        <w:t>·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7"/>
          <w:w w:val="72"/>
        </w:rPr>
        <w:t>·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114"/>
        </w:rPr>
        <w:t>: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11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3"/>
        </w:rPr>
        <w:t>BULETRU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4"/>
        </w:rPr>
        <w:t>CAPELLU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2"/>
          <w:w w:val="9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51515"/>
          <w:spacing w:val="0"/>
          <w:w w:val="100"/>
          <w:i/>
        </w:rPr>
        <w:t>di</w:t>
      </w:r>
      <w:r>
        <w:rPr>
          <w:rFonts w:ascii="Times New Roman" w:hAnsi="Times New Roman" w:cs="Times New Roman" w:eastAsia="Times New Roman"/>
          <w:sz w:val="20"/>
          <w:szCs w:val="20"/>
          <w:color w:val="151515"/>
          <w:spacing w:val="14"/>
          <w:w w:val="100"/>
          <w:i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mortu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18" w:lineRule="exact"/>
        <w:ind w:right="911"/>
        <w:jc w:val="righ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6"/>
        </w:rPr>
        <w:t>COCCA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19" w:lineRule="exact"/>
        <w:ind w:right="526"/>
        <w:jc w:val="righ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5"/>
        </w:rPr>
        <w:t>GRISGETTA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5" w:after="0" w:line="283" w:lineRule="auto"/>
        <w:ind w:left="3724" w:right="678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OVA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3"/>
        </w:rPr>
        <w:t>PAZZULA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VI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2"/>
          <w:w w:val="100"/>
        </w:rPr>
        <w:t>N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OSA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49" w:after="0" w:line="240" w:lineRule="auto"/>
        <w:ind w:left="2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Amanite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Césars,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2"/>
        </w:rPr>
        <w:t>Oronge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14" w:after="0" w:line="240" w:lineRule="auto"/>
        <w:ind w:left="14" w:right="-6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Amanite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tue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mouche,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fausse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6"/>
        </w:rPr>
        <w:t>oronge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95" w:after="0" w:line="240" w:lineRule="auto"/>
        <w:ind w:left="5" w:right="-20"/>
        <w:jc w:val="left"/>
        <w:rPr>
          <w:rFonts w:ascii="Arial" w:hAnsi="Arial" w:cs="Arial" w:eastAsia="Arial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Amanite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Monte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12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111"/>
        </w:rPr>
        <w:t>Ile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29" w:after="0" w:line="240" w:lineRule="auto"/>
        <w:ind w:left="1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Amanite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César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8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2"/>
        </w:rPr>
        <w:t>Oronge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26" w:lineRule="exact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Amanite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51515"/>
          <w:spacing w:val="0"/>
          <w:w w:val="100"/>
        </w:rPr>
        <w:t>à</w:t>
      </w:r>
      <w:r>
        <w:rPr>
          <w:rFonts w:ascii="Times New Roman" w:hAnsi="Times New Roman" w:cs="Times New Roman" w:eastAsia="Times New Roman"/>
          <w:sz w:val="20"/>
          <w:szCs w:val="20"/>
          <w:color w:val="151515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étui,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Amanite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1"/>
        </w:rPr>
        <w:t>vaginée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55" w:after="0" w:line="240" w:lineRule="auto"/>
        <w:ind w:left="33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Amanite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Césars,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2"/>
        </w:rPr>
        <w:t>Oronge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57" w:after="0" w:line="240" w:lineRule="auto"/>
        <w:ind w:left="33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Amanite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2"/>
        </w:rPr>
        <w:t>rouge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71" w:after="0" w:line="240" w:lineRule="auto"/>
        <w:ind w:left="42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Oronge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Vrneuse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35" w:after="0" w:line="240" w:lineRule="auto"/>
        <w:ind w:left="5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Amanita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3"/>
        </w:rPr>
        <w:t>cacsarca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14" w:after="0" w:line="240" w:lineRule="auto"/>
        <w:ind w:left="5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Arnanita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2"/>
        </w:rPr>
        <w:t>muscaria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90" w:lineRule="atLeast"/>
        <w:ind w:left="5" w:right="305" w:firstLine="5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69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2"/>
          <w:w w:val="6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8E8E8E"/>
          <w:spacing w:val="-7"/>
          <w:w w:val="46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707070"/>
          <w:spacing w:val="0"/>
          <w:w w:val="96"/>
        </w:rPr>
        <w:t>·</w:t>
      </w:r>
      <w:r>
        <w:rPr>
          <w:rFonts w:ascii="Times New Roman" w:hAnsi="Times New Roman" w:cs="Times New Roman" w:eastAsia="Times New Roman"/>
          <w:sz w:val="19"/>
          <w:szCs w:val="19"/>
          <w:color w:val="707070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707070"/>
          <w:spacing w:val="0"/>
          <w:w w:val="72"/>
        </w:rPr>
        <w:t>·</w:t>
      </w:r>
      <w:r>
        <w:rPr>
          <w:rFonts w:ascii="Times New Roman" w:hAnsi="Times New Roman" w:cs="Times New Roman" w:eastAsia="Times New Roman"/>
          <w:sz w:val="19"/>
          <w:szCs w:val="19"/>
          <w:color w:val="707070"/>
          <w:spacing w:val="0"/>
          <w:w w:val="7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Amanita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2"/>
        </w:rPr>
        <w:t>cesaria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28" w:lineRule="exact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85"/>
        </w:rPr>
        <w:t>A.manita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16"/>
          <w:w w:val="8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vagimta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62" w:after="0" w:line="240" w:lineRule="auto"/>
        <w:ind w:left="2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Amanita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2"/>
        </w:rPr>
        <w:t>cacsarea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76" w:after="0" w:line="240" w:lineRule="auto"/>
        <w:ind w:left="19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Amanita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rubcsce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5"/>
          <w:w w:val="100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114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86" w:after="0" w:line="214" w:lineRule="exact"/>
        <w:ind w:left="1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24.427807pt;margin-top:30.065283pt;width:533.163427pt;height:493.319213pt;mso-position-horizontal-relative:page;mso-position-vertical-relative:paragraph;z-index:-5022" coordorigin="489,601" coordsize="10663,9866">
            <v:group style="position:absolute;left:524;top:611;width:2;height:4678" coordorigin="524,611" coordsize="2,4678">
              <v:shape style="position:absolute;left:524;top:611;width:2;height:4678" coordorigin="524,611" coordsize="0,4678" path="m524,5288l524,611e" filled="f" stroked="t" strokeweight=".94407pt" strokecolor="#000000">
                <v:path arrowok="t"/>
              </v:shape>
            </v:group>
            <v:group style="position:absolute;left:517;top:5331;width:2;height:5125" coordorigin="517,5331" coordsize="2,5125">
              <v:shape style="position:absolute;left:517;top:5331;width:2;height:5125" coordorigin="517,5331" coordsize="0,5125" path="m517,10456l517,5331e" filled="f" stroked="t" strokeweight="1.180087pt" strokecolor="#000000">
                <v:path arrowok="t"/>
              </v:shape>
            </v:group>
            <v:group style="position:absolute;left:4411;top:625;width:2;height:4601" coordorigin="4411,625" coordsize="2,4601">
              <v:shape style="position:absolute;left:4411;top:625;width:2;height:4601" coordorigin="4411,625" coordsize="0,4601" path="m4411,5226l4411,625e" filled="f" stroked="t" strokeweight=".94407pt" strokecolor="#000000">
                <v:path arrowok="t"/>
              </v:shape>
            </v:group>
            <v:group style="position:absolute;left:4404;top:5284;width:2;height:5158" coordorigin="4404,5284" coordsize="2,5158">
              <v:shape style="position:absolute;left:4404;top:5284;width:2;height:5158" coordorigin="4404,5284" coordsize="0,5158" path="m4404,10442l4404,5284e" filled="f" stroked="t" strokeweight=".94407pt" strokecolor="#000000">
                <v:path arrowok="t"/>
              </v:shape>
            </v:group>
            <v:group style="position:absolute;left:1168;top:5298;width:2;height:471" coordorigin="1168,5298" coordsize="2,471">
              <v:shape style="position:absolute;left:1168;top:5298;width:2;height:471" coordorigin="1168,5298" coordsize="0,471" path="m1168,5769l1168,5298e" filled="f" stroked="t" strokeweight="1.180087pt" strokecolor="#000000">
                <v:path arrowok="t"/>
              </v:shape>
            </v:group>
            <v:group style="position:absolute;left:1152;top:6197;width:2157;height:2" coordorigin="1152,6197" coordsize="2157,2">
              <v:shape style="position:absolute;left:1152;top:6197;width:2157;height:2" coordorigin="1152,6197" coordsize="2157,0" path="m1152,6197l3309,6197e" filled="f" stroked="t" strokeweight=".94407pt" strokecolor="#000000">
                <v:path arrowok="t"/>
              </v:shape>
            </v:group>
            <v:group style="position:absolute;left:1171;top:5712;width:2;height:4739" coordorigin="1171,5712" coordsize="2,4739">
              <v:shape style="position:absolute;left:1171;top:5712;width:2;height:4739" coordorigin="1171,5712" coordsize="0,4739" path="m1171,10451l1171,5712e" filled="f" stroked="t" strokeweight="1.180087pt" strokecolor="#000000">
                <v:path arrowok="t"/>
              </v:shape>
            </v:group>
            <v:group style="position:absolute;left:1152;top:7339;width:1954;height:2" coordorigin="1152,7339" coordsize="1954,2">
              <v:shape style="position:absolute;left:1152;top:7339;width:1954;height:2" coordorigin="1152,7339" coordsize="1954,0" path="m1152,7339l3106,7339e" filled="f" stroked="t" strokeweight=".94407pt" strokecolor="#000000">
                <v:path arrowok="t"/>
              </v:shape>
            </v:group>
            <v:group style="position:absolute;left:8624;top:663;width:2;height:9679" coordorigin="8624,663" coordsize="2,9679">
              <v:shape style="position:absolute;left:8624;top:663;width:2;height:9679" coordorigin="8624,663" coordsize="0,9679" path="m8624,10342l8624,663e" filled="f" stroked="t" strokeweight="1.180087pt" strokecolor="#000000">
                <v:path arrowok="t"/>
              </v:shape>
            </v:group>
            <v:group style="position:absolute;left:491;top:8124;width:8138;height:2" coordorigin="491,8124" coordsize="8138,2">
              <v:shape style="position:absolute;left:491;top:8124;width:8138;height:2" coordorigin="491,8124" coordsize="8138,0" path="m491,8124l8629,8124e" filled="f" stroked="t" strokeweight=".236017pt" strokecolor="#000000">
                <v:path arrowok="t"/>
              </v:shape>
            </v:group>
            <v:group style="position:absolute;left:7298;top:8100;width:3106;height:2" coordorigin="7298,8100" coordsize="3106,2">
              <v:shape style="position:absolute;left:7298;top:8100;width:3106;height:2" coordorigin="7298,8100" coordsize="3106,0" path="m7298,8100l10404,8100e" filled="f" stroked="t" strokeweight=".472035pt" strokecolor="#000000">
                <v:path arrowok="t"/>
              </v:shape>
            </v:group>
            <v:group style="position:absolute;left:1152;top:8424;width:3248;height:2" coordorigin="1152,8424" coordsize="3248,2">
              <v:shape style="position:absolute;left:1152;top:8424;width:3248;height:2" coordorigin="1152,8424" coordsize="3248,0" path="m1152,8424l4399,8424e" filled="f" stroked="t" strokeweight=".236017pt" strokecolor="#000000">
                <v:path arrowok="t"/>
              </v:shape>
            </v:group>
            <v:group style="position:absolute;left:11109;top:682;width:2;height:5087" coordorigin="11109,682" coordsize="2,5087">
              <v:shape style="position:absolute;left:11109;top:682;width:2;height:5087" coordorigin="11109,682" coordsize="0,5087" path="m11109,5769l11109,682e" filled="f" stroked="t" strokeweight="1.180087pt" strokecolor="#000000">
                <v:path arrowok="t"/>
              </v:shape>
            </v:group>
            <v:group style="position:absolute;left:11128;top:5331;width:2;height:5058" coordorigin="11128,5331" coordsize="2,5058">
              <v:shape style="position:absolute;left:11128;top:5331;width:2;height:5058" coordorigin="11128,5331" coordsize="0,5058" path="m11128,10389l11128,5331e" filled="f" stroked="t" strokeweight="1.416105pt" strokecolor="#000000">
                <v:path arrowok="t"/>
              </v:shape>
            </v:group>
            <v:group style="position:absolute;left:8610;top:8424;width:2516;height:2" coordorigin="8610,8424" coordsize="2516,2">
              <v:shape style="position:absolute;left:8610;top:8424;width:2516;height:2" coordorigin="8610,8424" coordsize="2516,0" path="m8610,8424l11126,8424e" filled="f" stroked="t" strokeweight=".236017pt" strokecolor="#000000">
                <v:path arrowok="t"/>
              </v:shape>
            </v:group>
            <v:group style="position:absolute;left:8619;top:9692;width:1945;height:2" coordorigin="8619,9692" coordsize="1945,2">
              <v:shape style="position:absolute;left:8619;top:9692;width:1945;height:2" coordorigin="8619,9692" coordsize="1945,0" path="m8619,9692l10564,9692e" filled="f" stroked="t" strokeweight=".94407pt" strokecolor="#000000">
                <v:path arrowok="t"/>
              </v:shape>
            </v:group>
            <v:group style="position:absolute;left:8634;top:10213;width:2;height:200" coordorigin="8634,10213" coordsize="2,200">
              <v:shape style="position:absolute;left:8634;top:10213;width:2;height:200" coordorigin="8634,10213" coordsize="0,200" path="m8634,10413l8634,10213e" filled="f" stroked="t" strokeweight="1.180087pt" strokecolor="#000000">
                <v:path arrowok="t"/>
              </v:shape>
            </v:group>
            <v:group style="position:absolute;left:11140;top:10213;width:2;height:176" coordorigin="11140,10213" coordsize="2,176">
              <v:shape style="position:absolute;left:11140;top:10213;width:2;height:176" coordorigin="11140,10213" coordsize="0,176" path="m11140,10389l11140,10213e" filled="f" stroked="t" strokeweight="1.180087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  <w:position w:val="-1"/>
        </w:rPr>
        <w:t>Amanita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3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2"/>
          <w:position w:val="-1"/>
        </w:rPr>
        <w:t>rubcsccns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40" w:right="320"/>
          <w:cols w:num="3" w:equalWidth="0">
            <w:col w:w="5349" w:space="1061"/>
            <w:col w:w="2837" w:space="372"/>
            <w:col w:w="1621"/>
          </w:cols>
        </w:sectPr>
      </w:pPr>
      <w:rPr/>
    </w:p>
    <w:p>
      <w:pPr>
        <w:spacing w:before="7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40" w:right="320"/>
        </w:sectPr>
      </w:pPr>
      <w:rPr/>
    </w:p>
    <w:p>
      <w:pPr>
        <w:spacing w:before="26" w:after="0" w:line="240" w:lineRule="auto"/>
        <w:ind w:left="283" w:right="-83"/>
        <w:jc w:val="left"/>
        <w:tabs>
          <w:tab w:pos="800" w:val="left"/>
        </w:tabs>
        <w:rPr>
          <w:rFonts w:ascii="Arial" w:hAnsi="Arial" w:cs="Arial" w:eastAsia="Arial"/>
          <w:sz w:val="23"/>
          <w:szCs w:val="23"/>
        </w:rPr>
      </w:pPr>
      <w:rPr/>
      <w:r>
        <w:rPr/>
        <w:pict>
          <v:group style="position:absolute;margin-left:55.464104pt;margin-top:19.252502pt;width:.1pt;height:211.511161pt;mso-position-horizontal-relative:page;mso-position-vertical-relative:paragraph;z-index:-5021" coordorigin="1109,385" coordsize="2,4230">
            <v:shape style="position:absolute;left:1109;top:385;width:2;height:4230" coordorigin="1109,385" coordsize="0,4230" path="m1109,4615l1109,385e" filled="f" stroked="t" strokeweight=".236017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5"/>
          <w:szCs w:val="25"/>
          <w:color w:val="151515"/>
          <w:spacing w:val="0"/>
          <w:w w:val="148"/>
          <w:position w:val="4"/>
        </w:rPr>
        <w:t>8</w:t>
      </w:r>
      <w:r>
        <w:rPr>
          <w:rFonts w:ascii="Times New Roman" w:hAnsi="Times New Roman" w:cs="Times New Roman" w:eastAsia="Times New Roman"/>
          <w:sz w:val="25"/>
          <w:szCs w:val="25"/>
          <w:color w:val="151515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151515"/>
          <w:spacing w:val="0"/>
          <w:w w:val="50"/>
          <w:position w:val="0"/>
        </w:rPr>
        <w:t>1</w:t>
      </w:r>
      <w:r>
        <w:rPr>
          <w:rFonts w:ascii="Times New Roman" w:hAnsi="Times New Roman" w:cs="Times New Roman" w:eastAsia="Times New Roman"/>
          <w:sz w:val="25"/>
          <w:szCs w:val="25"/>
          <w:color w:val="151515"/>
          <w:spacing w:val="0"/>
          <w:w w:val="50"/>
          <w:position w:val="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51515"/>
          <w:spacing w:val="0"/>
          <w:w w:val="50"/>
          <w:position w:val="0"/>
        </w:rPr>
        <w:t> </w:t>
      </w:r>
      <w:r>
        <w:rPr>
          <w:rFonts w:ascii="Arial" w:hAnsi="Arial" w:cs="Arial" w:eastAsia="Arial"/>
          <w:sz w:val="23"/>
          <w:szCs w:val="23"/>
          <w:color w:val="151515"/>
          <w:spacing w:val="0"/>
          <w:w w:val="104"/>
          <w:position w:val="0"/>
        </w:rPr>
        <w:t>GASTEROMYCETIDAE</w:t>
      </w:r>
      <w:r>
        <w:rPr>
          <w:rFonts w:ascii="Arial" w:hAnsi="Arial" w:cs="Arial" w:eastAsia="Arial"/>
          <w:sz w:val="23"/>
          <w:szCs w:val="23"/>
          <w:color w:val="151515"/>
          <w:spacing w:val="11"/>
          <w:w w:val="104"/>
          <w:position w:val="0"/>
        </w:rPr>
        <w:t> </w:t>
      </w:r>
      <w:r>
        <w:rPr>
          <w:rFonts w:ascii="Arial" w:hAnsi="Arial" w:cs="Arial" w:eastAsia="Arial"/>
          <w:sz w:val="23"/>
          <w:szCs w:val="23"/>
          <w:color w:val="5D5D5D"/>
          <w:spacing w:val="0"/>
          <w:w w:val="82"/>
          <w:position w:val="0"/>
        </w:rPr>
        <w:t>.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307" w:right="-20"/>
        <w:jc w:val="left"/>
        <w:tabs>
          <w:tab w:pos="92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58.768345pt;margin-top:12.318989pt;width:67.973026pt;height:.1pt;mso-position-horizontal-relative:page;mso-position-vertical-relative:paragraph;z-index:-5020" coordorigin="1175,246" coordsize="1359,2">
            <v:shape style="position:absolute;left:1175;top:246;width:1359;height:2" coordorigin="1175,246" coordsize="1359,0" path="m1175,246l2535,246e" filled="f" stroked="t" strokeweight=".94407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126"/>
          <w:i/>
        </w:rPr>
        <w:t>J.f.</w:t>
      </w:r>
      <w:r>
        <w:rPr>
          <w:rFonts w:ascii="Arial" w:hAnsi="Arial" w:cs="Arial" w:eastAsia="Arial"/>
          <w:sz w:val="18"/>
          <w:szCs w:val="18"/>
          <w:color w:val="151515"/>
          <w:spacing w:val="-34"/>
          <w:w w:val="126"/>
          <w:i/>
        </w:rPr>
        <w:t> </w:t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100"/>
          <w:i/>
        </w:rPr>
        <w:tab/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26"/>
          <w:i/>
        </w:rPr>
        <w:t>PHALLACEAE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97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1.1.1.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PHALLUS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" w:after="0" w:line="240" w:lineRule="auto"/>
        <w:ind w:left="293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1.1.2.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9"/>
        </w:rPr>
        <w:t>MUTIN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28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7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293" w:right="-20"/>
        <w:jc w:val="left"/>
        <w:tabs>
          <w:tab w:pos="92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Courier New" w:hAnsi="Courier New" w:cs="Courier New" w:eastAsia="Courier New"/>
          <w:sz w:val="21"/>
          <w:szCs w:val="21"/>
          <w:color w:val="151515"/>
          <w:spacing w:val="0"/>
          <w:w w:val="69"/>
          <w:i/>
          <w:position w:val="1"/>
        </w:rPr>
        <w:t>1.2.</w:t>
      </w:r>
      <w:r>
        <w:rPr>
          <w:rFonts w:ascii="Courier New" w:hAnsi="Courier New" w:cs="Courier New" w:eastAsia="Courier New"/>
          <w:sz w:val="21"/>
          <w:szCs w:val="21"/>
          <w:color w:val="151515"/>
          <w:spacing w:val="0"/>
          <w:w w:val="100"/>
          <w:i/>
          <w:position w:val="1"/>
        </w:rPr>
        <w:tab/>
      </w:r>
      <w:r>
        <w:rPr>
          <w:rFonts w:ascii="Courier New" w:hAnsi="Courier New" w:cs="Courier New" w:eastAsia="Courier New"/>
          <w:sz w:val="21"/>
          <w:szCs w:val="21"/>
          <w:color w:val="151515"/>
          <w:spacing w:val="0"/>
          <w:w w:val="100"/>
          <w:i/>
          <w:position w:val="1"/>
        </w:rPr>
      </w:r>
      <w:r>
        <w:rPr>
          <w:rFonts w:ascii="Times New Roman" w:hAnsi="Times New Roman" w:cs="Times New Roman" w:eastAsia="Times New Roman"/>
          <w:sz w:val="20"/>
          <w:szCs w:val="20"/>
          <w:color w:val="151515"/>
          <w:spacing w:val="0"/>
          <w:w w:val="111"/>
          <w:i/>
          <w:position w:val="0"/>
        </w:rPr>
      </w:r>
      <w:r>
        <w:rPr>
          <w:rFonts w:ascii="Times New Roman" w:hAnsi="Times New Roman" w:cs="Times New Roman" w:eastAsia="Times New Roman"/>
          <w:sz w:val="20"/>
          <w:szCs w:val="20"/>
          <w:color w:val="151515"/>
          <w:spacing w:val="0"/>
          <w:w w:val="111"/>
          <w:i/>
          <w:u w:val="single" w:color="000000"/>
          <w:position w:val="0"/>
        </w:rPr>
        <w:t>CLATHRACEAE</w:t>
      </w:r>
      <w:r>
        <w:rPr>
          <w:rFonts w:ascii="Times New Roman" w:hAnsi="Times New Roman" w:cs="Times New Roman" w:eastAsia="Times New Roman"/>
          <w:sz w:val="20"/>
          <w:szCs w:val="20"/>
          <w:color w:val="151515"/>
          <w:spacing w:val="0"/>
          <w:w w:val="111"/>
          <w:i/>
          <w:position w:val="0"/>
        </w:rPr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19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283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w w:val="109"/>
        </w:rPr>
        <w:t>1.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12"/>
          <w:w w:val="109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-9"/>
          <w:w w:val="161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6"/>
        </w:rPr>
        <w:t>1.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22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CLATHRUS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195" w:lineRule="exact"/>
        <w:ind w:left="288" w:right="-20"/>
        <w:jc w:val="left"/>
        <w:tabs>
          <w:tab w:pos="90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45.150726pt;margin-top:6.567296pt;width:1.285200pt;height:7pt;mso-position-horizontal-relative:page;mso-position-vertical-relative:paragraph;z-index:-5016" type="#_x0000_t202" filled="f" stroked="f">
            <v:textbox inset="0,0,0,0">
              <w:txbxContent>
                <w:p>
                  <w:pPr>
                    <w:spacing w:before="0" w:after="0" w:line="140" w:lineRule="exact"/>
                    <w:ind w:right="-61"/>
                    <w:jc w:val="left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4"/>
                      <w:szCs w:val="14"/>
                      <w:color w:val="2F2F2F"/>
                      <w:spacing w:val="0"/>
                      <w:w w:val="102"/>
                    </w:rPr>
                    <w:t>'</w:t>
                  </w:r>
                  <w:r>
                    <w:rPr>
                      <w:rFonts w:ascii="Times New Roman" w:hAnsi="Times New Roman" w:cs="Times New Roman" w:eastAsia="Times New Roman"/>
                      <w:sz w:val="14"/>
                      <w:szCs w:val="14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18"/>
          <w:szCs w:val="18"/>
          <w:color w:val="151515"/>
          <w:w w:val="73"/>
          <w:i/>
          <w:position w:val="-2"/>
        </w:rPr>
        <w:t>J</w:t>
      </w:r>
      <w:r>
        <w:rPr>
          <w:rFonts w:ascii="Arial" w:hAnsi="Arial" w:cs="Arial" w:eastAsia="Arial"/>
          <w:sz w:val="18"/>
          <w:szCs w:val="18"/>
          <w:color w:val="151515"/>
          <w:spacing w:val="-26"/>
          <w:w w:val="100"/>
          <w:i/>
          <w:position w:val="-2"/>
        </w:rPr>
        <w:t> </w:t>
      </w:r>
      <w:r>
        <w:rPr>
          <w:rFonts w:ascii="Arial" w:hAnsi="Arial" w:cs="Arial" w:eastAsia="Arial"/>
          <w:sz w:val="18"/>
          <w:szCs w:val="18"/>
          <w:color w:val="444444"/>
          <w:spacing w:val="-6"/>
          <w:w w:val="122"/>
          <w:i/>
          <w:position w:val="-2"/>
        </w:rPr>
        <w:t>.</w:t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122"/>
          <w:i/>
          <w:position w:val="-2"/>
        </w:rPr>
        <w:t>J.</w:t>
      </w:r>
      <w:r>
        <w:rPr>
          <w:rFonts w:ascii="Arial" w:hAnsi="Arial" w:cs="Arial" w:eastAsia="Arial"/>
          <w:sz w:val="18"/>
          <w:szCs w:val="18"/>
          <w:color w:val="151515"/>
          <w:spacing w:val="-50"/>
          <w:w w:val="122"/>
          <w:i/>
          <w:position w:val="-2"/>
        </w:rPr>
        <w:t> </w:t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100"/>
          <w:i/>
          <w:position w:val="-2"/>
        </w:rPr>
        <w:tab/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100"/>
          <w:i/>
          <w:position w:val="-2"/>
        </w:rPr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22"/>
          <w:i/>
          <w:position w:val="-2"/>
        </w:rPr>
        <w:t>N//JULARIACEAE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0" w:after="0" w:line="68" w:lineRule="exact"/>
        <w:ind w:left="2277" w:right="1258"/>
        <w:jc w:val="center"/>
        <w:rPr>
          <w:rFonts w:ascii="Arial" w:hAnsi="Arial" w:cs="Arial" w:eastAsia="Arial"/>
          <w:sz w:val="9"/>
          <w:szCs w:val="9"/>
        </w:rPr>
      </w:pPr>
      <w:rPr/>
      <w:r>
        <w:rPr/>
        <w:pict>
          <v:group style="position:absolute;margin-left:61.836575pt;margin-top:3.055986pt;width:83.786196pt;height:.1pt;mso-position-horizontal-relative:page;mso-position-vertical-relative:paragraph;z-index:-5019" coordorigin="1237,61" coordsize="1676,2">
            <v:shape style="position:absolute;left:1237;top:61;width:1676;height:2" coordorigin="1237,61" coordsize="1676,0" path="m1237,61l2912,61e" filled="f" stroked="t" strokeweight=".708052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9"/>
          <w:szCs w:val="9"/>
          <w:color w:val="5D5D5D"/>
          <w:spacing w:val="0"/>
          <w:w w:val="105"/>
          <w:position w:val="1"/>
        </w:rPr>
        <w:t>.</w:t>
      </w:r>
      <w:r>
        <w:rPr>
          <w:rFonts w:ascii="Arial" w:hAnsi="Arial" w:cs="Arial" w:eastAsia="Arial"/>
          <w:sz w:val="9"/>
          <w:szCs w:val="9"/>
          <w:color w:val="000000"/>
          <w:spacing w:val="0"/>
          <w:w w:val="100"/>
          <w:position w:val="0"/>
        </w:rPr>
      </w:r>
    </w:p>
    <w:p>
      <w:pPr>
        <w:spacing w:before="3" w:after="0" w:line="110" w:lineRule="exact"/>
        <w:jc w:val="left"/>
        <w:rPr>
          <w:sz w:val="11"/>
          <w:szCs w:val="11"/>
        </w:rPr>
      </w:pPr>
      <w:rPr/>
      <w:r>
        <w:rPr/>
        <w:br w:type="column"/>
      </w:r>
      <w:r>
        <w:rPr>
          <w:sz w:val="11"/>
          <w:szCs w:val="11"/>
        </w:rPr>
      </w:r>
    </w:p>
    <w:p>
      <w:pPr>
        <w:spacing w:before="0" w:after="0" w:line="240" w:lineRule="auto"/>
        <w:ind w:left="9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GASTERON.ITCETIDATE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24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FALLA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13"/>
          <w:w w:val="100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0"/>
          <w:w w:val="100"/>
        </w:rPr>
        <w:t>I:r\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7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38" w:lineRule="exact"/>
        <w:ind w:left="19" w:right="2053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fALLU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88"/>
        </w:rPr>
        <w:t>MUT!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36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87"/>
        </w:rPr>
        <w:t>NU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529" w:lineRule="auto"/>
        <w:ind w:right="1645" w:firstLine="5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2F2F2F"/>
          <w:w w:val="91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-3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5"/>
        </w:rPr>
        <w:t>LATRAC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8"/>
          <w:w w:val="95"/>
        </w:rPr>
        <w:t>f</w:t>
      </w:r>
      <w:r>
        <w:rPr>
          <w:rFonts w:ascii="Times New Roman" w:hAnsi="Times New Roman" w:cs="Times New Roman" w:eastAsia="Times New Roman"/>
          <w:sz w:val="21"/>
          <w:szCs w:val="21"/>
          <w:color w:val="444444"/>
          <w:spacing w:val="0"/>
          <w:w w:val="93"/>
        </w:rPr>
        <w:t>(:</w:t>
      </w:r>
      <w:r>
        <w:rPr>
          <w:rFonts w:ascii="Times New Roman" w:hAnsi="Times New Roman" w:cs="Times New Roman" w:eastAsia="Times New Roman"/>
          <w:sz w:val="21"/>
          <w:szCs w:val="21"/>
          <w:color w:val="707070"/>
          <w:spacing w:val="0"/>
          <w:w w:val="104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707070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CLATRU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4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51515"/>
          <w:w w:val="91"/>
        </w:rPr>
        <w:t>NIDULARIAC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38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-38"/>
          <w:w w:val="120"/>
        </w:rPr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0"/>
          <w:w w:val="100"/>
          <w:u w:val="single" w:color="000000"/>
        </w:rPr>
        <w:t>ff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0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8E8E8E"/>
          <w:spacing w:val="0"/>
          <w:w w:val="83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40" w:right="320"/>
          <w:cols w:num="2" w:equalWidth="0">
            <w:col w:w="3635" w:space="4725"/>
            <w:col w:w="2880"/>
          </w:cols>
        </w:sectPr>
      </w:pPr>
      <w:rPr/>
    </w:p>
    <w:p>
      <w:pPr>
        <w:spacing w:before="9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40" w:right="320"/>
        </w:sectPr>
      </w:pPr>
      <w:rPr/>
    </w:p>
    <w:p>
      <w:pPr>
        <w:spacing w:before="33" w:after="0" w:line="240" w:lineRule="auto"/>
        <w:ind w:left="274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1.3.1.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CYATHUS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28" w:lineRule="exact"/>
        <w:ind w:left="269" w:right="-72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1.3.2.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CRUCIBULUM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70" w:after="0" w:line="234" w:lineRule="exact"/>
        <w:ind w:left="5" w:right="1409" w:firstLine="-5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C!ATU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9"/>
          <w:w w:val="100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RUCIBULUMU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40" w:right="320"/>
          <w:cols w:num="2" w:equalWidth="0">
            <w:col w:w="2310" w:space="6040"/>
            <w:col w:w="2890"/>
          </w:cols>
        </w:sectPr>
      </w:pPr>
      <w:rPr/>
    </w:p>
    <w:p>
      <w:pPr>
        <w:spacing w:before="14" w:after="0" w:line="240" w:lineRule="auto"/>
        <w:ind w:left="269" w:right="-20"/>
        <w:jc w:val="left"/>
        <w:tabs>
          <w:tab w:pos="83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76.755249pt;margin-top:-3.374272pt;width:11.442871pt;height:4.5pt;mso-position-horizontal-relative:page;mso-position-vertical-relative:paragraph;z-index:-5015" type="#_x0000_t202" filled="f" stroked="f">
            <v:textbox inset="0,0,0,0">
              <w:txbxContent>
                <w:p>
                  <w:pPr>
                    <w:spacing w:before="0" w:after="0" w:line="90" w:lineRule="exact"/>
                    <w:ind w:right="-54"/>
                    <w:jc w:val="left"/>
                    <w:rPr>
                      <w:rFonts w:ascii="Arial" w:hAnsi="Arial" w:cs="Arial" w:eastAsia="Arial"/>
                      <w:sz w:val="9"/>
                      <w:szCs w:val="9"/>
                    </w:rPr>
                  </w:pPr>
                  <w:rPr/>
                  <w:r>
                    <w:rPr>
                      <w:rFonts w:ascii="Arial" w:hAnsi="Arial" w:cs="Arial" w:eastAsia="Arial"/>
                      <w:sz w:val="9"/>
                      <w:szCs w:val="9"/>
                      <w:color w:val="A7A7A7"/>
                      <w:spacing w:val="0"/>
                      <w:w w:val="459"/>
                    </w:rPr>
                    <w:t>..</w:t>
                  </w:r>
                  <w:r>
                    <w:rPr>
                      <w:rFonts w:ascii="Arial" w:hAnsi="Arial" w:cs="Arial" w:eastAsia="Arial"/>
                      <w:sz w:val="9"/>
                      <w:szCs w:val="9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1.3.3.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NIDULARIA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NIDULARIA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83" w:right="-20"/>
        <w:jc w:val="left"/>
        <w:tabs>
          <w:tab w:pos="920" w:val="left"/>
          <w:tab w:pos="83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6"/>
          <w:szCs w:val="16"/>
          <w:w w:val="156"/>
          <w:position w:val="2"/>
        </w:rPr>
        <w:t>/</w:t>
      </w:r>
      <w:r>
        <w:rPr>
          <w:rFonts w:ascii="Times New Roman" w:hAnsi="Times New Roman" w:cs="Times New Roman" w:eastAsia="Times New Roman"/>
          <w:sz w:val="16"/>
          <w:szCs w:val="16"/>
          <w:spacing w:val="3"/>
          <w:w w:val="156"/>
          <w:position w:val="2"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color w:val="151515"/>
          <w:spacing w:val="0"/>
          <w:w w:val="156"/>
          <w:i/>
          <w:position w:val="2"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color w:val="151515"/>
          <w:spacing w:val="-28"/>
          <w:w w:val="100"/>
          <w:i/>
          <w:position w:val="2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2F2F2F"/>
          <w:spacing w:val="0"/>
          <w:w w:val="149"/>
          <w:i/>
          <w:position w:val="2"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color w:val="2F2F2F"/>
          <w:spacing w:val="0"/>
          <w:w w:val="100"/>
          <w:i/>
          <w:position w:val="2"/>
        </w:rPr>
        <w:tab/>
      </w:r>
      <w:r>
        <w:rPr>
          <w:rFonts w:ascii="Times New Roman" w:hAnsi="Times New Roman" w:cs="Times New Roman" w:eastAsia="Times New Roman"/>
          <w:sz w:val="16"/>
          <w:szCs w:val="16"/>
          <w:color w:val="2F2F2F"/>
          <w:spacing w:val="0"/>
          <w:w w:val="100"/>
          <w:i/>
          <w:position w:val="2"/>
        </w:rPr>
      </w:r>
      <w:r>
        <w:rPr>
          <w:rFonts w:ascii="Arial" w:hAnsi="Arial" w:cs="Arial" w:eastAsia="Arial"/>
          <w:sz w:val="17"/>
          <w:szCs w:val="17"/>
          <w:color w:val="151515"/>
          <w:spacing w:val="0"/>
          <w:w w:val="121"/>
          <w:i/>
          <w:position w:val="1"/>
        </w:rPr>
        <w:t>Tl/110STO</w:t>
      </w:r>
      <w:r>
        <w:rPr>
          <w:rFonts w:ascii="Arial" w:hAnsi="Arial" w:cs="Arial" w:eastAsia="Arial"/>
          <w:sz w:val="17"/>
          <w:szCs w:val="17"/>
          <w:color w:val="151515"/>
          <w:spacing w:val="12"/>
          <w:w w:val="121"/>
          <w:i/>
          <w:position w:val="1"/>
        </w:rPr>
        <w:t>M</w:t>
      </w:r>
      <w:r>
        <w:rPr>
          <w:rFonts w:ascii="Arial" w:hAnsi="Arial" w:cs="Arial" w:eastAsia="Arial"/>
          <w:sz w:val="17"/>
          <w:szCs w:val="17"/>
          <w:color w:val="2F2F2F"/>
          <w:spacing w:val="0"/>
          <w:w w:val="59"/>
          <w:i/>
          <w:position w:val="1"/>
        </w:rPr>
        <w:t>,.</w:t>
      </w:r>
      <w:r>
        <w:rPr>
          <w:rFonts w:ascii="Arial" w:hAnsi="Arial" w:cs="Arial" w:eastAsia="Arial"/>
          <w:sz w:val="17"/>
          <w:szCs w:val="17"/>
          <w:color w:val="2F2F2F"/>
          <w:spacing w:val="-14"/>
          <w:w w:val="59"/>
          <w:i/>
          <w:position w:val="1"/>
        </w:rPr>
        <w:t>.</w:t>
      </w:r>
      <w:r>
        <w:rPr>
          <w:rFonts w:ascii="Arial" w:hAnsi="Arial" w:cs="Arial" w:eastAsia="Arial"/>
          <w:sz w:val="17"/>
          <w:szCs w:val="17"/>
          <w:color w:val="151515"/>
          <w:spacing w:val="0"/>
          <w:w w:val="79"/>
          <w:i/>
          <w:position w:val="1"/>
        </w:rPr>
        <w:t>I</w:t>
      </w:r>
      <w:r>
        <w:rPr>
          <w:rFonts w:ascii="Arial" w:hAnsi="Arial" w:cs="Arial" w:eastAsia="Arial"/>
          <w:sz w:val="17"/>
          <w:szCs w:val="17"/>
          <w:color w:val="151515"/>
          <w:spacing w:val="-1"/>
          <w:w w:val="100"/>
          <w:i/>
          <w:position w:val="1"/>
        </w:rPr>
        <w:t> </w:t>
      </w:r>
      <w:r>
        <w:rPr>
          <w:rFonts w:ascii="Arial" w:hAnsi="Arial" w:cs="Arial" w:eastAsia="Arial"/>
          <w:sz w:val="17"/>
          <w:szCs w:val="17"/>
          <w:color w:val="2F2F2F"/>
          <w:spacing w:val="0"/>
          <w:w w:val="117"/>
          <w:i/>
          <w:position w:val="1"/>
        </w:rPr>
        <w:t>P</w:t>
      </w:r>
      <w:r>
        <w:rPr>
          <w:rFonts w:ascii="Arial" w:hAnsi="Arial" w:cs="Arial" w:eastAsia="Arial"/>
          <w:sz w:val="17"/>
          <w:szCs w:val="17"/>
          <w:color w:val="2F2F2F"/>
          <w:spacing w:val="-3"/>
          <w:w w:val="117"/>
          <w:i/>
          <w:position w:val="1"/>
        </w:rPr>
        <w:t>!</w:t>
      </w:r>
      <w:r>
        <w:rPr>
          <w:rFonts w:ascii="Arial" w:hAnsi="Arial" w:cs="Arial" w:eastAsia="Arial"/>
          <w:sz w:val="17"/>
          <w:szCs w:val="17"/>
          <w:color w:val="151515"/>
          <w:spacing w:val="0"/>
          <w:w w:val="116"/>
          <w:i/>
          <w:position w:val="1"/>
        </w:rPr>
        <w:t>tCE</w:t>
      </w:r>
      <w:r>
        <w:rPr>
          <w:rFonts w:ascii="Arial" w:hAnsi="Arial" w:cs="Arial" w:eastAsia="Arial"/>
          <w:sz w:val="17"/>
          <w:szCs w:val="17"/>
          <w:color w:val="151515"/>
          <w:spacing w:val="-31"/>
          <w:w w:val="100"/>
          <w:i/>
          <w:position w:val="1"/>
        </w:rPr>
        <w:t> </w:t>
      </w:r>
      <w:r>
        <w:rPr>
          <w:rFonts w:ascii="Arial" w:hAnsi="Arial" w:cs="Arial" w:eastAsia="Arial"/>
          <w:sz w:val="17"/>
          <w:szCs w:val="17"/>
          <w:color w:val="2F2F2F"/>
          <w:spacing w:val="0"/>
          <w:w w:val="100"/>
          <w:i/>
          <w:position w:val="1"/>
        </w:rPr>
        <w:t>AE.</w:t>
        <w:tab/>
      </w:r>
      <w:r>
        <w:rPr>
          <w:rFonts w:ascii="Arial" w:hAnsi="Arial" w:cs="Arial" w:eastAsia="Arial"/>
          <w:sz w:val="17"/>
          <w:szCs w:val="17"/>
          <w:color w:val="2F2F2F"/>
          <w:spacing w:val="0"/>
          <w:w w:val="100"/>
          <w:i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2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2"/>
          <w:u w:val="single" w:color="000000"/>
          <w:position w:val="0"/>
        </w:rPr>
        <w:t>TULOSTOMATA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2"/>
          <w:u w:val="single" w:color="0000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2"/>
          <w:u w:val="single" w:color="000000"/>
          <w:position w:val="0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2"/>
          <w:u w:val="single" w:color="0000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38"/>
          <w:w w:val="100"/>
          <w:u w:val="single" w:color="0000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38"/>
          <w:w w:val="100"/>
          <w:u w:val="single" w:color="0000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38"/>
          <w:w w:val="100"/>
          <w:u w:val="single" w:color="0000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0"/>
          <w:w w:val="78"/>
          <w:u w:val="single" w:color="000000"/>
          <w:position w:val="0"/>
        </w:rPr>
        <w:t>EA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0"/>
          <w:w w:val="78"/>
          <w:u w:val="single" w:color="0000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-2"/>
          <w:w w:val="100"/>
          <w:u w:val="single" w:color="0000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-2"/>
          <w:w w:val="1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14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69" w:right="-20"/>
        <w:jc w:val="left"/>
        <w:tabs>
          <w:tab w:pos="83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1.4.1.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TULOSTOMA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4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TULOSTOMA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78" w:right="-20"/>
        <w:jc w:val="left"/>
        <w:tabs>
          <w:tab w:pos="900" w:val="left"/>
          <w:tab w:pos="83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435.924225pt;margin-top:13.276725pt;width:76.469655pt;height:.1pt;mso-position-horizontal-relative:page;mso-position-vertical-relative:paragraph;z-index:-5018" coordorigin="8718,266" coordsize="1529,2">
            <v:shape style="position:absolute;left:8718;top:266;width:1529;height:2" coordorigin="8718,266" coordsize="1529,0" path="m8718,266l10248,266e" filled="f" stroked="t" strokeweight=".708052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119"/>
          <w:i/>
        </w:rPr>
        <w:t>1.</w:t>
      </w:r>
      <w:r>
        <w:rPr>
          <w:rFonts w:ascii="Arial" w:hAnsi="Arial" w:cs="Arial" w:eastAsia="Arial"/>
          <w:sz w:val="18"/>
          <w:szCs w:val="18"/>
          <w:color w:val="151515"/>
          <w:spacing w:val="1"/>
          <w:w w:val="119"/>
          <w:i/>
        </w:rPr>
        <w:t>5</w:t>
      </w:r>
      <w:r>
        <w:rPr>
          <w:rFonts w:ascii="Arial" w:hAnsi="Arial" w:cs="Arial" w:eastAsia="Arial"/>
          <w:sz w:val="18"/>
          <w:szCs w:val="18"/>
          <w:color w:val="2F2F2F"/>
          <w:spacing w:val="0"/>
          <w:w w:val="119"/>
          <w:i/>
        </w:rPr>
        <w:t>.</w:t>
      </w:r>
      <w:r>
        <w:rPr>
          <w:rFonts w:ascii="Arial" w:hAnsi="Arial" w:cs="Arial" w:eastAsia="Arial"/>
          <w:sz w:val="18"/>
          <w:szCs w:val="18"/>
          <w:color w:val="2F2F2F"/>
          <w:spacing w:val="-59"/>
          <w:w w:val="119"/>
          <w:i/>
        </w:rPr>
        <w:t> </w:t>
      </w:r>
      <w:r>
        <w:rPr>
          <w:rFonts w:ascii="Arial" w:hAnsi="Arial" w:cs="Arial" w:eastAsia="Arial"/>
          <w:sz w:val="18"/>
          <w:szCs w:val="18"/>
          <w:color w:val="2F2F2F"/>
          <w:spacing w:val="0"/>
          <w:w w:val="100"/>
          <w:i/>
        </w:rPr>
        <w:tab/>
      </w:r>
      <w:r>
        <w:rPr>
          <w:rFonts w:ascii="Arial" w:hAnsi="Arial" w:cs="Arial" w:eastAsia="Arial"/>
          <w:sz w:val="18"/>
          <w:szCs w:val="18"/>
          <w:color w:val="2F2F2F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99"/>
          <w:i/>
        </w:rPr>
        <w:t>/JJ177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3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96"/>
          <w:i/>
        </w:rPr>
        <w:t>/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-16"/>
          <w:w w:val="96"/>
          <w:i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11"/>
          <w:i/>
        </w:rPr>
        <w:t>IRRAEAC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9"/>
          <w:w w:val="111"/>
          <w:i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111"/>
          <w:i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-13"/>
          <w:w w:val="111"/>
          <w:i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  <w:i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76"/>
          <w:position w:val="1"/>
        </w:rPr>
        <w:t>B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39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10"/>
          <w:w w:val="89"/>
          <w:position w:val="1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89"/>
          <w:position w:val="1"/>
        </w:rPr>
        <w:t>T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8"/>
          <w:w w:val="89"/>
          <w:position w:val="1"/>
        </w:rPr>
        <w:t>T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89"/>
          <w:position w:val="1"/>
        </w:rPr>
        <w:t>ARAEA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6"/>
          <w:w w:val="89"/>
          <w:position w:val="1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444444"/>
          <w:spacing w:val="0"/>
          <w:w w:val="89"/>
          <w:position w:val="1"/>
        </w:rPr>
        <w:t>AA</w:t>
      </w:r>
      <w:r>
        <w:rPr>
          <w:rFonts w:ascii="Times New Roman" w:hAnsi="Times New Roman" w:cs="Times New Roman" w:eastAsia="Times New Roman"/>
          <w:sz w:val="21"/>
          <w:szCs w:val="21"/>
          <w:color w:val="444444"/>
          <w:spacing w:val="29"/>
          <w:w w:val="89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5D5D5D"/>
          <w:spacing w:val="0"/>
          <w:w w:val="62"/>
          <w:position w:val="1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78" w:right="-20"/>
        <w:jc w:val="left"/>
        <w:tabs>
          <w:tab w:pos="838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1.5.1.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UATTARRAEA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  <w:position w:val="1"/>
        </w:rPr>
        <w:t>BATTARRAEA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78" w:right="-20"/>
        <w:jc w:val="left"/>
        <w:tabs>
          <w:tab w:pos="900" w:val="left"/>
          <w:tab w:pos="8380" w:val="left"/>
        </w:tabs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151515"/>
          <w:spacing w:val="0"/>
          <w:w w:val="131"/>
          <w:i/>
        </w:rPr>
        <w:t>/.fi.</w:t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100"/>
          <w:i/>
        </w:rPr>
        <w:tab/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27"/>
          <w:i/>
        </w:rPr>
        <w:t>Il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29"/>
          <w:w w:val="100"/>
          <w:i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  <w:i/>
        </w:rPr>
        <w:t>YM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1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13"/>
          <w:i/>
        </w:rPr>
        <w:t>ENOCASTR/1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2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11"/>
          <w:i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4"/>
          <w:w w:val="111"/>
          <w:i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444444"/>
          <w:spacing w:val="-15"/>
          <w:w w:val="151"/>
          <w:i/>
        </w:rPr>
        <w:t>;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72"/>
          <w:i/>
        </w:rPr>
        <w:t>!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15"/>
          <w:w w:val="100"/>
          <w:i/>
        </w:rPr>
        <w:t> </w:t>
      </w:r>
      <w:r>
        <w:rPr>
          <w:rFonts w:ascii="Arial" w:hAnsi="Arial" w:cs="Arial" w:eastAsia="Arial"/>
          <w:sz w:val="17"/>
          <w:szCs w:val="17"/>
          <w:color w:val="151515"/>
          <w:spacing w:val="0"/>
          <w:w w:val="100"/>
          <w:i/>
        </w:rPr>
        <w:t>f.</w:t>
      </w:r>
      <w:r>
        <w:rPr>
          <w:rFonts w:ascii="Arial" w:hAnsi="Arial" w:cs="Arial" w:eastAsia="Arial"/>
          <w:sz w:val="17"/>
          <w:szCs w:val="17"/>
          <w:color w:val="151515"/>
          <w:spacing w:val="-27"/>
          <w:w w:val="100"/>
          <w:i/>
        </w:rPr>
        <w:t> </w:t>
      </w:r>
      <w:r>
        <w:rPr>
          <w:rFonts w:ascii="Arial" w:hAnsi="Arial" w:cs="Arial" w:eastAsia="Arial"/>
          <w:sz w:val="17"/>
          <w:szCs w:val="17"/>
          <w:color w:val="151515"/>
          <w:spacing w:val="0"/>
          <w:w w:val="100"/>
          <w:i/>
        </w:rPr>
        <w:tab/>
      </w:r>
      <w:r>
        <w:rPr>
          <w:rFonts w:ascii="Arial" w:hAnsi="Arial" w:cs="Arial" w:eastAsia="Arial"/>
          <w:sz w:val="17"/>
          <w:szCs w:val="17"/>
          <w:color w:val="151515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2"/>
        </w:rPr>
        <w:t>IMENOGASTRAC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0"/>
          <w:w w:val="123"/>
        </w:rPr>
        <w:t>D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-3"/>
          <w:w w:val="123"/>
        </w:rPr>
        <w:t>\</w:t>
      </w:r>
      <w:r>
        <w:rPr>
          <w:rFonts w:ascii="Times New Roman" w:hAnsi="Times New Roman" w:cs="Times New Roman" w:eastAsia="Times New Roman"/>
          <w:sz w:val="18"/>
          <w:szCs w:val="18"/>
          <w:color w:val="8E8E8E"/>
          <w:spacing w:val="0"/>
          <w:w w:val="83"/>
          <w:position w:val="-10"/>
        </w:rPr>
        <w:t>-</w:t>
      </w:r>
      <w:r>
        <w:rPr>
          <w:rFonts w:ascii="Times New Roman" w:hAnsi="Times New Roman" w:cs="Times New Roman" w:eastAsia="Times New Roman"/>
          <w:sz w:val="18"/>
          <w:szCs w:val="18"/>
          <w:color w:val="000000"/>
          <w:spacing w:val="0"/>
          <w:w w:val="100"/>
          <w:position w:val="0"/>
        </w:rPr>
      </w:r>
    </w:p>
    <w:p>
      <w:pPr>
        <w:spacing w:before="3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40" w:lineRule="auto"/>
        <w:ind w:left="278" w:right="-20"/>
        <w:jc w:val="left"/>
        <w:tabs>
          <w:tab w:pos="838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1.6.1.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RHIZOPOGON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2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  <w:position w:val="1"/>
        </w:rPr>
        <w:t>RIZOPOGONU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78" w:right="-20"/>
        <w:jc w:val="left"/>
        <w:tabs>
          <w:tab w:pos="900" w:val="left"/>
          <w:tab w:pos="83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Arial" w:hAnsi="Arial" w:cs="Arial" w:eastAsia="Arial"/>
          <w:sz w:val="20"/>
          <w:szCs w:val="20"/>
          <w:color w:val="151515"/>
          <w:spacing w:val="0"/>
          <w:w w:val="100"/>
          <w:i/>
        </w:rPr>
        <w:t>1.7.</w:t>
      </w:r>
      <w:r>
        <w:rPr>
          <w:rFonts w:ascii="Arial" w:hAnsi="Arial" w:cs="Arial" w:eastAsia="Arial"/>
          <w:sz w:val="20"/>
          <w:szCs w:val="20"/>
          <w:color w:val="151515"/>
          <w:spacing w:val="-29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color w:val="151515"/>
          <w:spacing w:val="0"/>
          <w:w w:val="100"/>
          <w:i/>
        </w:rPr>
        <w:tab/>
      </w:r>
      <w:r>
        <w:rPr>
          <w:rFonts w:ascii="Arial" w:hAnsi="Arial" w:cs="Arial" w:eastAsia="Arial"/>
          <w:sz w:val="20"/>
          <w:szCs w:val="20"/>
          <w:color w:val="151515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12"/>
          <w:i/>
        </w:rPr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12"/>
          <w:i/>
          <w:u w:val="single" w:color="000000"/>
        </w:rPr>
        <w:t>SCLERODE1ùl1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12"/>
          <w:i/>
          <w:u w:val="single" w:color="000000"/>
        </w:rPr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12"/>
          <w:i/>
          <w:u w:val="single" w:color="00000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12"/>
          <w:i/>
          <w:u w:val="single" w:color="000000"/>
        </w:rPr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29"/>
          <w:w w:val="100"/>
          <w:i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29"/>
          <w:w w:val="100"/>
          <w:i/>
          <w:u w:val="single" w:color="000000"/>
        </w:rPr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29"/>
          <w:w w:val="100"/>
          <w:i/>
          <w:u w:val="single" w:color="000000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0"/>
          <w:u w:val="single" w:color="000000"/>
        </w:rPr>
        <w:t>7: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0"/>
          <w:u w:val="single" w:color="000000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0"/>
          <w:u w:val="single" w:color="000000"/>
        </w:rPr>
        <w:t>4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0"/>
          <w:u w:val="single" w:color="000000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38"/>
          <w:w w:val="100"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38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38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  <w:i/>
          <w:u w:val="single" w:color="000000"/>
        </w:rPr>
        <w:t>CE.AE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42"/>
          <w:w w:val="100"/>
          <w:i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42"/>
          <w:w w:val="100"/>
          <w:i/>
        </w:rPr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83"/>
          <w:position w:val="3"/>
        </w:rPr>
        <w:t>SCLEROD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39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83"/>
          <w:position w:val="3"/>
        </w:rPr>
        <w:t>ERMA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4"/>
          <w:w w:val="83"/>
          <w:position w:val="3"/>
        </w:rPr>
        <w:t>T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74"/>
          <w:position w:val="3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86"/>
          <w:position w:val="3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74"/>
          <w:w w:val="86"/>
          <w:position w:val="3"/>
        </w:rPr>
        <w:t>F</w:t>
      </w:r>
      <w:r>
        <w:rPr>
          <w:rFonts w:ascii="Times New Roman" w:hAnsi="Times New Roman" w:cs="Times New Roman" w:eastAsia="Times New Roman"/>
          <w:sz w:val="21"/>
          <w:szCs w:val="21"/>
          <w:color w:val="444444"/>
          <w:spacing w:val="0"/>
          <w:w w:val="101"/>
          <w:position w:val="3"/>
        </w:rPr>
        <w:t>.A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1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74" w:right="-20"/>
        <w:jc w:val="left"/>
        <w:tabs>
          <w:tab w:pos="4140" w:val="left"/>
          <w:tab w:pos="838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1.7.1.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PISOLITHUS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28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0"/>
          <w:w w:val="93"/>
          <w:position w:val="1"/>
        </w:rPr>
        <w:t>«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0"/>
          <w:w w:val="93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3"/>
          <w:position w:val="1"/>
        </w:rPr>
        <w:t>TERR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10"/>
          <w:w w:val="93"/>
          <w:position w:val="1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3"/>
          <w:position w:val="1"/>
        </w:rPr>
        <w:t>TROfULU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3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16"/>
          <w:w w:val="93"/>
          <w:position w:val="1"/>
        </w:rPr>
        <w:t> </w:t>
      </w:r>
      <w:r>
        <w:rPr>
          <w:rFonts w:ascii="Arial" w:hAnsi="Arial" w:cs="Arial" w:eastAsia="Arial"/>
          <w:sz w:val="14"/>
          <w:szCs w:val="14"/>
          <w:color w:val="151515"/>
          <w:spacing w:val="0"/>
          <w:w w:val="51"/>
          <w:i/>
          <w:position w:val="1"/>
        </w:rPr>
        <w:t>&gt;&gt;</w:t>
      </w:r>
      <w:r>
        <w:rPr>
          <w:rFonts w:ascii="Arial" w:hAnsi="Arial" w:cs="Arial" w:eastAsia="Arial"/>
          <w:sz w:val="14"/>
          <w:szCs w:val="14"/>
          <w:color w:val="151515"/>
          <w:spacing w:val="0"/>
          <w:w w:val="51"/>
          <w:i/>
          <w:position w:val="1"/>
        </w:rPr>
        <w:t>  </w:t>
      </w:r>
      <w:r>
        <w:rPr>
          <w:rFonts w:ascii="Arial" w:hAnsi="Arial" w:cs="Arial" w:eastAsia="Arial"/>
          <w:sz w:val="14"/>
          <w:szCs w:val="14"/>
          <w:color w:val="151515"/>
          <w:spacing w:val="13"/>
          <w:w w:val="51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6"/>
          <w:position w:val="1"/>
        </w:rPr>
        <w:t>(Pisolythus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9"/>
          <w:w w:val="96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86"/>
          <w:position w:val="1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32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10"/>
          <w:w w:val="74"/>
          <w:position w:val="1"/>
        </w:rPr>
        <w:t>r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82"/>
          <w:position w:val="1"/>
        </w:rPr>
        <w:t>rh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31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0"/>
          <w:w w:val="100"/>
          <w:position w:val="1"/>
        </w:rPr>
        <w:t>iz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11"/>
          <w:w w:val="100"/>
          <w:position w:val="1"/>
        </w:rPr>
        <w:t>z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  <w:position w:val="1"/>
        </w:rPr>
        <w:t>us)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  <w:position w:val="1"/>
        </w:rPr>
        <w:t>PISOLITU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14" w:lineRule="exact"/>
        <w:ind w:left="4123" w:right="6052"/>
        <w:jc w:val="center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2F2F2F"/>
          <w:w w:val="76"/>
        </w:rPr>
        <w:t>fa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-23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9"/>
          <w:w w:val="72"/>
        </w:rPr>
        <w:t>u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2"/>
          <w:w w:val="96"/>
        </w:rPr>
        <w:t>s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5"/>
        </w:rPr>
        <w:t>se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89"/>
        </w:rPr>
        <w:t>trui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28"/>
          <w:w w:val="89"/>
        </w:rPr>
        <w:t>T</w:t>
      </w:r>
      <w:r>
        <w:rPr>
          <w:rFonts w:ascii="Times New Roman" w:hAnsi="Times New Roman" w:cs="Times New Roman" w:eastAsia="Times New Roman"/>
          <w:sz w:val="21"/>
          <w:szCs w:val="21"/>
          <w:color w:val="2F2F2F"/>
          <w:spacing w:val="0"/>
          <w:w w:val="89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0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40" w:right="320"/>
        </w:sectPr>
      </w:pPr>
      <w:rPr/>
    </w:p>
    <w:p>
      <w:pPr>
        <w:spacing w:before="83" w:after="0" w:line="280" w:lineRule="auto"/>
        <w:ind w:left="4890" w:right="-51" w:firstLine="5"/>
        <w:jc w:val="both"/>
        <w:rPr>
          <w:rFonts w:ascii="Arial" w:hAnsi="Arial" w:cs="Arial" w:eastAsia="Arial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5"/>
        </w:rPr>
        <w:t>TARRATROVULU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5"/>
        </w:rPr>
        <w:t> </w:t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109"/>
        </w:rPr>
        <w:t>TERRATROFULU</w:t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109"/>
        </w:rPr>
        <w:t> </w:t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109"/>
        </w:rPr>
        <w:t>TERR</w:t>
      </w:r>
      <w:r>
        <w:rPr>
          <w:rFonts w:ascii="Arial" w:hAnsi="Arial" w:cs="Arial" w:eastAsia="Arial"/>
          <w:sz w:val="18"/>
          <w:szCs w:val="18"/>
          <w:color w:val="151515"/>
          <w:spacing w:val="-11"/>
          <w:w w:val="109"/>
        </w:rPr>
        <w:t>A</w:t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113"/>
        </w:rPr>
        <w:t>TROVULU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5" w:after="0" w:line="240" w:lineRule="auto"/>
        <w:ind w:left="5" w:right="-20"/>
        <w:jc w:val="left"/>
        <w:tabs>
          <w:tab w:pos="176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Pisolithe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sabl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7"/>
          <w:w w:val="100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-2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2F2F2F"/>
          <w:spacing w:val="0"/>
          <w:w w:val="100"/>
        </w:rPr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Pisolythus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11"/>
        </w:rPr>
        <w:t>arrhizus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52" w:after="0" w:line="240" w:lineRule="auto"/>
        <w:ind w:right="-20"/>
        <w:jc w:val="left"/>
        <w:tabs>
          <w:tab w:pos="176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Pisolithc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sables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3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Pisolythus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11"/>
        </w:rPr>
        <w:t>arrhizus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Pisolithc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sables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707070"/>
          <w:spacing w:val="0"/>
          <w:w w:val="69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707070"/>
          <w:spacing w:val="0"/>
          <w:w w:val="6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707070"/>
          <w:spacing w:val="20"/>
          <w:w w:val="6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Pisolythus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11"/>
        </w:rPr>
        <w:t>arrhizus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91" w:after="0" w:line="240" w:lineRule="auto"/>
        <w:ind w:left="1747" w:right="-20"/>
        <w:jc w:val="left"/>
        <w:tabs>
          <w:tab w:pos="322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3"/>
          <w:w w:val="100"/>
          <w:i/>
        </w:rPr>
        <w:t>P</w:t>
      </w:r>
      <w:r>
        <w:rPr>
          <w:rFonts w:ascii="Times New Roman" w:hAnsi="Times New Roman" w:cs="Times New Roman" w:eastAsia="Times New Roman"/>
          <w:sz w:val="15"/>
          <w:szCs w:val="15"/>
          <w:color w:val="151515"/>
          <w:spacing w:val="4"/>
          <w:w w:val="100"/>
          <w:i/>
        </w:rPr>
        <w:t>i</w:t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4"/>
          <w:w w:val="100"/>
          <w:i/>
        </w:rPr>
        <w:t>e</w:t>
      </w:r>
      <w:r>
        <w:rPr>
          <w:rFonts w:ascii="Times New Roman" w:hAnsi="Times New Roman" w:cs="Times New Roman" w:eastAsia="Times New Roman"/>
          <w:sz w:val="15"/>
          <w:szCs w:val="15"/>
          <w:color w:val="151515"/>
          <w:spacing w:val="9"/>
          <w:w w:val="100"/>
          <w:i/>
        </w:rPr>
        <w:t>r</w:t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0"/>
          <w:w w:val="100"/>
          <w:i/>
        </w:rPr>
        <w:t>re</w:t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-1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151515"/>
          <w:spacing w:val="0"/>
          <w:w w:val="100"/>
          <w:i/>
        </w:rPr>
        <w:t>T</w:t>
      </w:r>
      <w:r>
        <w:rPr>
          <w:rFonts w:ascii="Times New Roman" w:hAnsi="Times New Roman" w:cs="Times New Roman" w:eastAsia="Times New Roman"/>
          <w:sz w:val="15"/>
          <w:szCs w:val="15"/>
          <w:color w:val="151515"/>
          <w:spacing w:val="8"/>
          <w:w w:val="100"/>
          <w:i/>
        </w:rPr>
        <w:t>R</w:t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0"/>
          <w:w w:val="100"/>
          <w:i/>
        </w:rPr>
        <w:t>EANTON</w:t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-9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5"/>
          <w:szCs w:val="15"/>
          <w:color w:val="2F2F2F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2"/>
          <w:szCs w:val="22"/>
          <w:color w:val="151515"/>
          <w:spacing w:val="0"/>
          <w:w w:val="106"/>
        </w:rPr>
        <w:t>25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40" w:right="320"/>
          <w:cols w:num="2" w:equalWidth="0">
            <w:col w:w="6523" w:space="1095"/>
            <w:col w:w="3622"/>
          </w:cols>
        </w:sectPr>
      </w:pPr>
      <w:rPr/>
    </w:p>
    <w:p>
      <w:pPr>
        <w:spacing w:before="86" w:after="0" w:line="240" w:lineRule="auto"/>
        <w:ind w:left="270" w:right="-20"/>
        <w:jc w:val="left"/>
        <w:tabs>
          <w:tab w:pos="84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34.271999pt;margin-top:6.217974pt;width:.1pt;height:193.057889pt;mso-position-horizontal-relative:page;mso-position-vertical-relative:paragraph;z-index:-5012" coordorigin="685,124" coordsize="2,3861">
            <v:shape style="position:absolute;left:685;top:124;width:2;height:3861" coordorigin="685,124" coordsize="0,3861" path="m685,3986l685,124e" filled="f" stroked="t" strokeweight="1.19pt" strokecolor="#000000">
              <v:path arrowok="t"/>
            </v:shape>
          </v:group>
          <w10:wrap type="none"/>
        </w:pict>
      </w:r>
      <w:r>
        <w:rPr/>
        <w:pict>
          <v:group style="position:absolute;margin-left:230.979004pt;margin-top:3.828644pt;width:.1pt;height:159.846197pt;mso-position-horizontal-relative:page;mso-position-vertical-relative:paragraph;z-index:-5011" coordorigin="4620,77" coordsize="2,3197">
            <v:shape style="position:absolute;left:4620;top:77;width:2;height:3197" coordorigin="4620,77" coordsize="0,3197" path="m4620,3273l4620,77e" filled="f" stroked="t" strokeweight=".952pt" strokecolor="#000000">
              <v:path arrowok="t"/>
            </v:shape>
          </v:group>
          <w10:wrap type="none"/>
        </w:pict>
      </w:r>
      <w:r>
        <w:rPr/>
        <w:pict>
          <v:group style="position:absolute;margin-left:566.440002pt;margin-top:3.350778pt;width:.1pt;height:192.818955pt;mso-position-horizontal-relative:page;mso-position-vertical-relative:paragraph;z-index:-5010" coordorigin="11329,67" coordsize="2,3856">
            <v:shape style="position:absolute;left:11329;top:67;width:2;height:3856" coordorigin="11329,67" coordsize="0,3856" path="m11329,3923l11329,67e" filled="f" stroked="t" strokeweight="1.19pt" strokecolor="#000000">
              <v:path arrowok="t"/>
            </v:shape>
          </v:group>
          <w10:wrap type="none"/>
        </w:pict>
      </w:r>
      <w:r>
        <w:rPr/>
        <w:pict>
          <v:group style="position:absolute;margin-left:441.846985pt;margin-top:3.589711pt;width:.1pt;height:140.970488pt;mso-position-horizontal-relative:page;mso-position-vertical-relative:paragraph;z-index:-5009" coordorigin="8837,72" coordsize="2,2819">
            <v:shape style="position:absolute;left:8837;top:72;width:2;height:2819" coordorigin="8837,72" coordsize="0,2819" path="m8837,2891l8837,72e" filled="f" stroked="t" strokeweight="1.19pt" strokecolor="#000000">
              <v:path arrowok="t"/>
            </v:shape>
          </v:group>
          <w10:wrap type="none"/>
        </w:pict>
      </w:r>
      <w:r>
        <w:rPr/>
        <w:pict>
          <v:group style="position:absolute;margin-left:66.639999pt;margin-top:5.501175pt;width:.1pt;height:140.970488pt;mso-position-horizontal-relative:page;mso-position-vertical-relative:paragraph;z-index:-5008" coordorigin="1333,110" coordsize="2,2819">
            <v:shape style="position:absolute;left:1333;top:110;width:2;height:2819" coordorigin="1333,110" coordsize="0,2819" path="m1333,2929l1333,110e" filled="f" stroked="t" strokeweight="1.19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1.7.2.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0"/>
          <w:w w:val="100"/>
        </w:rPr>
        <w:t>SCLERODERMA</w:t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-2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0"/>
          <w:w w:val="100"/>
        </w:rPr>
        <w:t>SCLERODERMA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37" w:lineRule="exact"/>
        <w:ind w:left="275" w:right="-20"/>
        <w:jc w:val="left"/>
        <w:tabs>
          <w:tab w:pos="900" w:val="left"/>
          <w:tab w:pos="84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71.400002pt;margin-top:12.550439pt;width:75.208pt;height:.1pt;mso-position-horizontal-relative:page;mso-position-vertical-relative:paragraph;z-index:-4998" coordorigin="1428,251" coordsize="1504,2">
            <v:shape style="position:absolute;left:1428;top:251;width:1504;height:2" coordorigin="1428,251" coordsize="1504,0" path="m1428,251l2932,251e" filled="f" stroked="t" strokeweight="1.19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9"/>
          <w:szCs w:val="19"/>
          <w:color w:val="1F1F1F"/>
          <w:spacing w:val="0"/>
          <w:w w:val="100"/>
          <w:i/>
        </w:rPr>
        <w:t>l.lJ.</w:t>
      </w:r>
      <w:r>
        <w:rPr>
          <w:rFonts w:ascii="Arial" w:hAnsi="Arial" w:cs="Arial" w:eastAsia="Arial"/>
          <w:sz w:val="19"/>
          <w:szCs w:val="19"/>
          <w:color w:val="1F1F1F"/>
          <w:spacing w:val="-21"/>
          <w:w w:val="100"/>
          <w:i/>
        </w:rPr>
        <w:t> </w:t>
      </w:r>
      <w:r>
        <w:rPr>
          <w:rFonts w:ascii="Arial" w:hAnsi="Arial" w:cs="Arial" w:eastAsia="Arial"/>
          <w:sz w:val="19"/>
          <w:szCs w:val="19"/>
          <w:color w:val="1F1F1F"/>
          <w:spacing w:val="0"/>
          <w:w w:val="100"/>
          <w:i/>
        </w:rPr>
        <w:tab/>
      </w:r>
      <w:r>
        <w:rPr>
          <w:rFonts w:ascii="Arial" w:hAnsi="Arial" w:cs="Arial" w:eastAsia="Arial"/>
          <w:sz w:val="19"/>
          <w:szCs w:val="19"/>
          <w:color w:val="1F1F1F"/>
          <w:spacing w:val="0"/>
          <w:w w:val="113"/>
          <w:i/>
        </w:rPr>
        <w:t>CE·IS'f'llA</w:t>
      </w:r>
      <w:r>
        <w:rPr>
          <w:rFonts w:ascii="Arial" w:hAnsi="Arial" w:cs="Arial" w:eastAsia="Arial"/>
          <w:sz w:val="19"/>
          <w:szCs w:val="19"/>
          <w:color w:val="1F1F1F"/>
          <w:spacing w:val="-25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F1F1F"/>
          <w:spacing w:val="0"/>
          <w:w w:val="100"/>
        </w:rPr>
        <w:t>GE·Œ</w:t>
      </w:r>
      <w:r>
        <w:rPr>
          <w:rFonts w:ascii="Times New Roman" w:hAnsi="Times New Roman" w:cs="Times New Roman" w:eastAsia="Times New Roman"/>
          <w:sz w:val="20"/>
          <w:szCs w:val="20"/>
          <w:color w:val="1F1F1F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F1F1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F1F1F"/>
          <w:spacing w:val="0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0"/>
          <w:w w:val="92"/>
          <w:position w:val="-1"/>
        </w:rPr>
        <w:t>GEASTRACE</w:t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-43"/>
          <w:w w:val="92"/>
          <w:position w:val="-1"/>
        </w:rPr>
        <w:t>{</w:t>
      </w:r>
      <w:r>
        <w:rPr>
          <w:rFonts w:ascii="Times New Roman" w:hAnsi="Times New Roman" w:cs="Times New Roman" w:eastAsia="Times New Roman"/>
          <w:sz w:val="21"/>
          <w:szCs w:val="21"/>
          <w:color w:val="5B5B5B"/>
          <w:spacing w:val="0"/>
          <w:w w:val="82"/>
          <w:position w:val="-1"/>
        </w:rPr>
        <w:t>\</w:t>
      </w:r>
      <w:r>
        <w:rPr>
          <w:rFonts w:ascii="Times New Roman" w:hAnsi="Times New Roman" w:cs="Times New Roman" w:eastAsia="Times New Roman"/>
          <w:sz w:val="21"/>
          <w:szCs w:val="21"/>
          <w:color w:val="5B5B5B"/>
          <w:spacing w:val="-32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878787"/>
          <w:spacing w:val="0"/>
          <w:w w:val="114"/>
          <w:position w:val="-1"/>
        </w:rPr>
        <w:t>'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4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pgSz w:w="11900" w:h="16840"/>
          <w:pgMar w:top="960" w:bottom="280" w:left="520" w:right="300"/>
        </w:sectPr>
      </w:pPr>
      <w:rPr/>
    </w:p>
    <w:p>
      <w:pPr>
        <w:spacing w:before="33" w:after="0" w:line="240" w:lineRule="auto"/>
        <w:ind w:left="265" w:right="-71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1.8.1.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2"/>
        </w:rPr>
        <w:t>GEASTRUM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9" w:lineRule="exact"/>
        <w:ind w:left="265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1.8.2.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0"/>
          <w:w w:val="100"/>
        </w:rPr>
        <w:t>ASTRAEUS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37" w:after="0" w:line="242" w:lineRule="auto"/>
        <w:ind w:left="5" w:right="1728" w:firstLine="-5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93"/>
        </w:rPr>
        <w:t>GEASTRU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92"/>
        </w:rPr>
        <w:t>ASTRAEU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300"/>
          <w:cols w:num="2" w:equalWidth="0">
            <w:col w:w="2076" w:space="6319"/>
            <w:col w:w="2685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300"/>
        </w:sectPr>
      </w:pPr>
      <w:rPr/>
    </w:p>
    <w:p>
      <w:pPr>
        <w:spacing w:before="34" w:after="0" w:line="240" w:lineRule="auto"/>
        <w:ind w:left="270" w:right="-70"/>
        <w:jc w:val="left"/>
        <w:tabs>
          <w:tab w:pos="88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0F0F0F"/>
          <w:spacing w:val="0"/>
          <w:w w:val="100"/>
          <w:i/>
        </w:rPr>
        <w:t>1.9.</w:t>
      </w:r>
      <w:r>
        <w:rPr>
          <w:rFonts w:ascii="Times New Roman" w:hAnsi="Times New Roman" w:cs="Times New Roman" w:eastAsia="Times New Roman"/>
          <w:sz w:val="20"/>
          <w:szCs w:val="20"/>
          <w:color w:val="0F0F0F"/>
          <w:spacing w:val="-14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F0F0F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0F0F0F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0"/>
          <w:szCs w:val="20"/>
          <w:color w:val="1F1F1F"/>
          <w:spacing w:val="0"/>
          <w:w w:val="110"/>
          <w:i/>
        </w:rPr>
        <w:t>LYCOPERDACEAE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34" w:after="0" w:line="237" w:lineRule="exact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1"/>
        </w:rPr>
        <w:t>LICOPERDAC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-4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4D4D4D"/>
          <w:spacing w:val="0"/>
          <w:w w:val="100"/>
          <w:position w:val="-1"/>
        </w:rPr>
        <w:t>Z\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300"/>
          <w:cols w:num="2" w:equalWidth="0">
            <w:col w:w="2689" w:space="5721"/>
            <w:col w:w="2670"/>
          </w:cols>
        </w:sectPr>
      </w:pPr>
      <w:rPr/>
    </w:p>
    <w:p>
      <w:pPr>
        <w:spacing w:before="1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33" w:after="0" w:line="240" w:lineRule="auto"/>
        <w:ind w:left="270" w:right="-20"/>
        <w:jc w:val="left"/>
        <w:tabs>
          <w:tab w:pos="4160" w:val="left"/>
          <w:tab w:pos="84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1.9.1.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LYCOPERDON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-38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</w:r>
      <w:r>
        <w:rPr>
          <w:rFonts w:ascii="Arial" w:hAnsi="Arial" w:cs="Arial" w:eastAsia="Arial"/>
          <w:sz w:val="19"/>
          <w:szCs w:val="19"/>
          <w:color w:val="1F1F1F"/>
          <w:spacing w:val="0"/>
          <w:w w:val="100"/>
        </w:rPr>
        <w:t>«</w:t>
      </w:r>
      <w:r>
        <w:rPr>
          <w:rFonts w:ascii="Arial" w:hAnsi="Arial" w:cs="Arial" w:eastAsia="Arial"/>
          <w:sz w:val="19"/>
          <w:szCs w:val="19"/>
          <w:color w:val="1F1F1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90"/>
        </w:rPr>
        <w:t>VESCE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28"/>
          <w:w w:val="9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0"/>
          <w:w w:val="90"/>
        </w:rPr>
        <w:t>VULPINE</w:t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7"/>
          <w:w w:val="90"/>
        </w:rPr>
        <w:t> </w:t>
      </w:r>
      <w:r>
        <w:rPr>
          <w:rFonts w:ascii="Arial" w:hAnsi="Arial" w:cs="Arial" w:eastAsia="Arial"/>
          <w:sz w:val="21"/>
          <w:szCs w:val="21"/>
          <w:color w:val="1F1F1F"/>
          <w:spacing w:val="0"/>
          <w:w w:val="100"/>
        </w:rPr>
        <w:t>»-</w:t>
      </w:r>
      <w:r>
        <w:rPr>
          <w:rFonts w:ascii="Arial" w:hAnsi="Arial" w:cs="Arial" w:eastAsia="Arial"/>
          <w:sz w:val="21"/>
          <w:szCs w:val="21"/>
          <w:color w:val="1F1F1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J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92"/>
        </w:rPr>
        <w:t>typt!s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0"/>
          <w:w w:val="92"/>
        </w:rPr>
        <w:t> </w:t>
      </w:r>
      <w:r>
        <w:rPr>
          <w:rFonts w:ascii="Arial" w:hAnsi="Arial" w:cs="Arial" w:eastAsia="Arial"/>
          <w:sz w:val="18"/>
          <w:szCs w:val="18"/>
          <w:color w:val="0F0F0F"/>
          <w:spacing w:val="0"/>
          <w:w w:val="100"/>
        </w:rPr>
        <w:t>dl!</w:t>
      </w:r>
      <w:r>
        <w:rPr>
          <w:rFonts w:ascii="Arial" w:hAnsi="Arial" w:cs="Arial" w:eastAsia="Arial"/>
          <w:sz w:val="18"/>
          <w:szCs w:val="18"/>
          <w:color w:val="0F0F0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lycopi.!rdon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LICOPERDONU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29" w:lineRule="exact"/>
        <w:ind w:left="265" w:right="-20"/>
        <w:jc w:val="left"/>
        <w:tabs>
          <w:tab w:pos="4160" w:val="left"/>
          <w:tab w:pos="84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1.9.2.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VASCELLUM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-4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0"/>
          <w:w w:val="100"/>
        </w:rPr>
        <w:t>«VESCE</w:t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91"/>
        </w:rPr>
        <w:t>VULPINE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2"/>
          <w:w w:val="91"/>
        </w:rPr>
        <w:t> </w:t>
      </w:r>
      <w:r>
        <w:rPr>
          <w:rFonts w:ascii="Arial" w:hAnsi="Arial" w:cs="Arial" w:eastAsia="Arial"/>
          <w:sz w:val="20"/>
          <w:szCs w:val="20"/>
          <w:color w:val="1F1F1F"/>
          <w:spacing w:val="0"/>
          <w:w w:val="100"/>
        </w:rPr>
        <w:t>»</w:t>
      </w:r>
      <w:r>
        <w:rPr>
          <w:rFonts w:ascii="Arial" w:hAnsi="Arial" w:cs="Arial" w:eastAsia="Arial"/>
          <w:sz w:val="20"/>
          <w:szCs w:val="20"/>
          <w:color w:val="1F1F1F"/>
          <w:spacing w:val="45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1F1F1F"/>
          <w:spacing w:val="0"/>
          <w:w w:val="79"/>
        </w:rPr>
        <w:t>-</w:t>
      </w:r>
      <w:r>
        <w:rPr>
          <w:rFonts w:ascii="Arial" w:hAnsi="Arial" w:cs="Arial" w:eastAsia="Arial"/>
          <w:sz w:val="20"/>
          <w:szCs w:val="20"/>
          <w:color w:val="1F1F1F"/>
          <w:spacing w:val="33"/>
          <w:w w:val="79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35"/>
        </w:rPr>
        <w:t>1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35"/>
        </w:rPr>
        <w:t>   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9"/>
          <w:w w:val="3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0"/>
          <w:w w:val="100"/>
        </w:rPr>
        <w:t>seul</w:t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vasccllum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VASCELLUMU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1" w:after="0" w:line="237" w:lineRule="exact"/>
        <w:ind w:left="265" w:right="-20"/>
        <w:jc w:val="left"/>
        <w:tabs>
          <w:tab w:pos="4820" w:val="left"/>
          <w:tab w:pos="838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-1"/>
        </w:rPr>
        <w:t>1.9.3.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-1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2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1"/>
        </w:rPr>
        <w:t>CAL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10"/>
          <w:w w:val="100"/>
          <w:position w:val="-1"/>
        </w:rPr>
        <w:t>V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1"/>
        </w:rPr>
        <w:t>ATIA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-1"/>
        </w:rPr>
        <w:t>Vesse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-8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-1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-1"/>
        </w:rPr>
        <w:t>loup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-24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1"/>
        </w:rPr>
        <w:t>CA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9"/>
          <w:w w:val="100"/>
          <w:position w:val="-1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0"/>
          <w:w w:val="100"/>
          <w:position w:val="-1"/>
        </w:rPr>
        <w:t>V</w:t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0"/>
          <w:w w:val="100"/>
          <w:position w:val="-1"/>
        </w:rPr>
        <w:t>ATIA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10" w:lineRule="exact"/>
        <w:ind w:left="265" w:right="-20"/>
        <w:jc w:val="left"/>
        <w:tabs>
          <w:tab w:pos="84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1.9.4.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LANGERMANIA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LANGERMANIA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193" w:lineRule="exact"/>
        <w:ind w:left="265" w:right="-20"/>
        <w:jc w:val="left"/>
        <w:tabs>
          <w:tab w:pos="84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8"/>
          <w:szCs w:val="18"/>
          <w:color w:val="0F0F0F"/>
          <w:spacing w:val="0"/>
          <w:w w:val="100"/>
          <w:position w:val="-2"/>
        </w:rPr>
        <w:t>1.9.5.</w:t>
      </w:r>
      <w:r>
        <w:rPr>
          <w:rFonts w:ascii="Times New Roman" w:hAnsi="Times New Roman" w:cs="Times New Roman" w:eastAsia="Times New Roman"/>
          <w:sz w:val="18"/>
          <w:szCs w:val="18"/>
          <w:color w:val="0F0F0F"/>
          <w:spacing w:val="0"/>
          <w:w w:val="100"/>
          <w:position w:val="-2"/>
        </w:rPr>
        <w:t>    </w:t>
      </w:r>
      <w:r>
        <w:rPr>
          <w:rFonts w:ascii="Times New Roman" w:hAnsi="Times New Roman" w:cs="Times New Roman" w:eastAsia="Times New Roman"/>
          <w:sz w:val="18"/>
          <w:szCs w:val="18"/>
          <w:color w:val="0F0F0F"/>
          <w:spacing w:val="13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2"/>
        </w:rPr>
        <w:t>UOVISTA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2"/>
        </w:rPr>
        <w:t>BOVISTA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103" w:lineRule="exact"/>
        <w:ind w:left="146"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3"/>
          <w:szCs w:val="13"/>
          <w:color w:val="1F1F1F"/>
          <w:spacing w:val="0"/>
          <w:w w:val="236"/>
        </w:rPr>
        <w:t>L-,.;..;,._.;_</w:t>
      </w:r>
      <w:r>
        <w:rPr>
          <w:rFonts w:ascii="Times New Roman" w:hAnsi="Times New Roman" w:cs="Times New Roman" w:eastAsia="Times New Roman"/>
          <w:sz w:val="13"/>
          <w:szCs w:val="13"/>
          <w:color w:val="1F1F1F"/>
          <w:spacing w:val="0"/>
          <w:w w:val="236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1F1F1F"/>
          <w:spacing w:val="0"/>
          <w:w w:val="236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1F1F1F"/>
          <w:spacing w:val="0"/>
          <w:w w:val="236"/>
        </w:rPr>
        <w:t>--'-----·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300"/>
        </w:sectPr>
      </w:pPr>
      <w:rPr/>
    </w:p>
    <w:p>
      <w:pPr>
        <w:spacing w:before="12" w:after="0" w:line="240" w:lineRule="auto"/>
        <w:ind w:left="1722" w:right="-100"/>
        <w:jc w:val="left"/>
        <w:rPr>
          <w:rFonts w:ascii="Times New Roman" w:hAnsi="Times New Roman" w:cs="Times New Roman" w:eastAsia="Times New Roman"/>
          <w:sz w:val="37"/>
          <w:szCs w:val="37"/>
        </w:rPr>
      </w:pPr>
      <w:rPr/>
      <w:r>
        <w:rPr/>
        <w:pict>
          <v:group style="position:absolute;margin-left:26.18pt;margin-top:11.900002pt;width:102.816pt;height:148.851546pt;mso-position-horizontal-relative:page;mso-position-vertical-relative:paragraph;z-index:-5007" coordorigin="524,238" coordsize="2056,2977">
            <v:group style="position:absolute;left:533;top:264;width:2037;height:2" coordorigin="533,264" coordsize="2037,2">
              <v:shape style="position:absolute;left:533;top:264;width:2037;height:2" coordorigin="533,264" coordsize="2037,0" path="m533,264l2570,264e" filled="f" stroked="t" strokeweight=".952pt" strokecolor="#000000">
                <v:path arrowok="t"/>
              </v:shape>
            </v:group>
            <v:group style="position:absolute;left:547;top:248;width:2;height:2958" coordorigin="547,248" coordsize="2,2958">
              <v:shape style="position:absolute;left:547;top:248;width:2;height:2958" coordorigin="547,248" coordsize="0,2958" path="m547,3206l547,248e" filled="f" stroked="t" strokeweight=".952pt" strokecolor="#000000">
                <v:path arrowok="t"/>
              </v:shape>
            </v:group>
            <v:group style="position:absolute;left:1195;top:248;width:2;height:2953" coordorigin="1195,248" coordsize="2,2953">
              <v:shape style="position:absolute;left:1195;top:248;width:2;height:2953" coordorigin="1195,248" coordsize="0,2953" path="m1195,3201l1195,248e" filled="f" stroked="t" strokeweight=".952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320.704987pt;margin-top:12.139869pt;width:258.9440pt;height:148.61168pt;mso-position-horizontal-relative:page;mso-position-vertical-relative:paragraph;z-index:-5006" coordorigin="6414,243" coordsize="5179,2972">
            <v:group style="position:absolute;left:6421;top:276;width:933;height:2" coordorigin="6421,276" coordsize="933,2">
              <v:shape style="position:absolute;left:6421;top:276;width:933;height:2" coordorigin="6421,276" coordsize="933,0" path="m6421,276l7354,276e" filled="f" stroked="t" strokeweight=".714pt" strokecolor="#000000">
                <v:path arrowok="t"/>
              </v:shape>
            </v:group>
            <v:group style="position:absolute;left:8713;top:262;width:2;height:2944" coordorigin="8713,262" coordsize="2,2944">
              <v:shape style="position:absolute;left:8713;top:262;width:2;height:2944" coordorigin="8713,262" coordsize="0,2944" path="m8713,3206l8713,262e" filled="f" stroked="t" strokeweight=".952pt" strokecolor="#000000">
                <v:path arrowok="t"/>
              </v:shape>
            </v:group>
            <v:group style="position:absolute;left:7397;top:271;width:4184;height:2" coordorigin="7397,271" coordsize="4184,2">
              <v:shape style="position:absolute;left:7397;top:271;width:4184;height:2" coordorigin="7397,271" coordsize="4184,0" path="m7397,271l11581,271e" filled="f" stroked="t" strokeweight="1.19pt" strokecolor="#000000">
                <v:path arrowok="t"/>
              </v:shape>
            </v:group>
            <v:group style="position:absolute;left:8682;top:835;width:2380;height:2" coordorigin="8682,835" coordsize="2380,2">
              <v:shape style="position:absolute;left:8682;top:835;width:2380;height:2" coordorigin="8682,835" coordsize="2380,0" path="m8682,835l11062,835e" filled="f" stroked="t" strokeweight="2.856pt" strokecolor="#000000">
                <v:path arrowok="t"/>
              </v:shape>
            </v:group>
            <v:group style="position:absolute;left:11226;top:257;width:2;height:2939" coordorigin="11226,257" coordsize="2,2939">
              <v:shape style="position:absolute;left:11226;top:257;width:2;height:2939" coordorigin="11226,257" coordsize="0,2939" path="m11226,3196l11226,257e" filled="f" stroked="t" strokeweight="1.428pt" strokecolor="#000000">
                <v:path arrowok="t"/>
              </v:shape>
            </v:group>
            <v:group style="position:absolute;left:8796;top:2651;width:1642;height:2" coordorigin="8796,2651" coordsize="1642,2">
              <v:shape style="position:absolute;left:8796;top:2651;width:1642;height:2" coordorigin="8796,2651" coordsize="1642,0" path="m8796,2651l10439,2651e" filled="f" stroked="t" strokeweight=".952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37"/>
          <w:szCs w:val="37"/>
          <w:color w:val="1F1F1F"/>
          <w:w w:val="128"/>
        </w:rPr>
        <w:t>---------,-,----------··</w:t>
      </w:r>
      <w:r>
        <w:rPr>
          <w:rFonts w:ascii="Times New Roman" w:hAnsi="Times New Roman" w:cs="Times New Roman" w:eastAsia="Times New Roman"/>
          <w:sz w:val="37"/>
          <w:szCs w:val="37"/>
          <w:color w:val="1F1F1F"/>
          <w:spacing w:val="-42"/>
          <w:w w:val="128"/>
        </w:rPr>
        <w:t>-</w:t>
      </w:r>
      <w:r>
        <w:rPr>
          <w:rFonts w:ascii="Times New Roman" w:hAnsi="Times New Roman" w:cs="Times New Roman" w:eastAsia="Times New Roman"/>
          <w:sz w:val="37"/>
          <w:szCs w:val="37"/>
          <w:color w:val="5B5B5B"/>
          <w:spacing w:val="-10"/>
          <w:w w:val="50"/>
        </w:rPr>
        <w:t>·</w:t>
      </w:r>
      <w:r>
        <w:rPr>
          <w:rFonts w:ascii="Times New Roman" w:hAnsi="Times New Roman" w:cs="Times New Roman" w:eastAsia="Times New Roman"/>
          <w:sz w:val="37"/>
          <w:szCs w:val="37"/>
          <w:color w:val="383838"/>
          <w:spacing w:val="-37"/>
          <w:w w:val="142"/>
        </w:rPr>
        <w:t>-</w:t>
      </w:r>
      <w:r>
        <w:rPr>
          <w:rFonts w:ascii="Times New Roman" w:hAnsi="Times New Roman" w:cs="Times New Roman" w:eastAsia="Times New Roman"/>
          <w:sz w:val="37"/>
          <w:szCs w:val="37"/>
          <w:color w:val="878787"/>
          <w:spacing w:val="1"/>
          <w:w w:val="37"/>
        </w:rPr>
        <w:t>·</w:t>
      </w:r>
      <w:r>
        <w:rPr>
          <w:rFonts w:ascii="Times New Roman" w:hAnsi="Times New Roman" w:cs="Times New Roman" w:eastAsia="Times New Roman"/>
          <w:sz w:val="37"/>
          <w:szCs w:val="37"/>
          <w:color w:val="1F1F1F"/>
          <w:spacing w:val="0"/>
          <w:w w:val="78"/>
        </w:rPr>
        <w:t>-·</w:t>
      </w:r>
      <w:r>
        <w:rPr>
          <w:rFonts w:ascii="Times New Roman" w:hAnsi="Times New Roman" w:cs="Times New Roman" w:eastAsia="Times New Roman"/>
          <w:sz w:val="37"/>
          <w:szCs w:val="37"/>
          <w:color w:val="000000"/>
          <w:spacing w:val="0"/>
          <w:w w:val="100"/>
        </w:rPr>
      </w:r>
    </w:p>
    <w:p>
      <w:pPr>
        <w:spacing w:before="0" w:after="0" w:line="371" w:lineRule="exact"/>
        <w:ind w:left="118" w:right="-20"/>
        <w:jc w:val="left"/>
        <w:tabs>
          <w:tab w:pos="7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35"/>
          <w:szCs w:val="35"/>
          <w:color w:val="0F0F0F"/>
          <w:spacing w:val="0"/>
          <w:w w:val="100"/>
          <w:position w:val="-1"/>
        </w:rPr>
        <w:t>c</w:t>
      </w:r>
      <w:r>
        <w:rPr>
          <w:rFonts w:ascii="Times New Roman" w:hAnsi="Times New Roman" w:cs="Times New Roman" w:eastAsia="Times New Roman"/>
          <w:sz w:val="35"/>
          <w:szCs w:val="35"/>
          <w:color w:val="0F0F0F"/>
          <w:spacing w:val="-69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35"/>
          <w:szCs w:val="35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35"/>
          <w:szCs w:val="35"/>
          <w:color w:val="0F0F0F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99"/>
          <w:position w:val="1"/>
        </w:rPr>
        <w:t>APHYLLOPHOROMYCETIDEAE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-1"/>
          <w:w w:val="99"/>
          <w:position w:val="1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ACACAC"/>
          <w:spacing w:val="0"/>
          <w:w w:val="55"/>
          <w:position w:val="1"/>
        </w:rPr>
        <w:t>·</w:t>
      </w:r>
      <w:r>
        <w:rPr>
          <w:rFonts w:ascii="Times New Roman" w:hAnsi="Times New Roman" w:cs="Times New Roman" w:eastAsia="Times New Roman"/>
          <w:sz w:val="25"/>
          <w:szCs w:val="25"/>
          <w:color w:val="ACACAC"/>
          <w:spacing w:val="0"/>
          <w:w w:val="55"/>
          <w:position w:val="1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ACACAC"/>
          <w:spacing w:val="4"/>
          <w:w w:val="55"/>
          <w:position w:val="1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36"/>
          <w:position w:val="1"/>
        </w:rPr>
        <w:t>1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/>
        <w:br w:type="column"/>
      </w:r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AFILLOFOROMICETIDATE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300"/>
          <w:cols w:num="2" w:equalWidth="0">
            <w:col w:w="5928" w:space="2343"/>
            <w:col w:w="2809"/>
          </w:cols>
        </w:sectPr>
      </w:pPr>
      <w:rPr/>
    </w:p>
    <w:p>
      <w:pPr>
        <w:spacing w:before="2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6" w:after="0" w:line="240" w:lineRule="auto"/>
        <w:ind w:left="127" w:right="-20"/>
        <w:jc w:val="left"/>
        <w:tabs>
          <w:tab w:pos="760" w:val="left"/>
          <w:tab w:pos="828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224.315002pt;margin-top:-34.827763pt;width:.1pt;height:117.555052pt;mso-position-horizontal-relative:page;mso-position-vertical-relative:paragraph;z-index:-5005" coordorigin="4486,-697" coordsize="2,2351">
            <v:shape style="position:absolute;left:4486;top:-697;width:2;height:2351" coordorigin="4486,-697" coordsize="0,2351" path="m4486,1655l4486,-697e" filled="f" stroked="t" strokeweight=".952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-44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0F0F0F"/>
          <w:spacing w:val="0"/>
          <w:w w:val="100"/>
        </w:rPr>
      </w:r>
      <w:r>
        <w:rPr>
          <w:rFonts w:ascii="Arial" w:hAnsi="Arial" w:cs="Arial" w:eastAsia="Arial"/>
          <w:sz w:val="24"/>
          <w:szCs w:val="24"/>
          <w:color w:val="0F0F0F"/>
          <w:spacing w:val="0"/>
          <w:w w:val="105"/>
        </w:rPr>
        <w:t>CANTHARELLALES</w:t>
      </w:r>
      <w:r>
        <w:rPr>
          <w:rFonts w:ascii="Arial" w:hAnsi="Arial" w:cs="Arial" w:eastAsia="Arial"/>
          <w:sz w:val="24"/>
          <w:szCs w:val="24"/>
          <w:color w:val="0F0F0F"/>
          <w:spacing w:val="0"/>
          <w:w w:val="100"/>
        </w:rPr>
        <w:tab/>
      </w:r>
      <w:r>
        <w:rPr>
          <w:rFonts w:ascii="Arial" w:hAnsi="Arial" w:cs="Arial" w:eastAsia="Arial"/>
          <w:sz w:val="24"/>
          <w:szCs w:val="24"/>
          <w:color w:val="0F0F0F"/>
          <w:spacing w:val="0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4"/>
        </w:rPr>
        <w:t>CANTARELLALE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32" w:lineRule="exact"/>
        <w:ind w:left="105" w:right="-20"/>
        <w:jc w:val="left"/>
        <w:tabs>
          <w:tab w:pos="760" w:val="left"/>
          <w:tab w:pos="82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64.973999pt;margin-top:13.864603pt;width:104.72pt;height:.1pt;mso-position-horizontal-relative:page;mso-position-vertical-relative:paragraph;z-index:-5004" coordorigin="1299,277" coordsize="2094,2">
            <v:shape style="position:absolute;left:1299;top:277;width:2094;height:2" coordorigin="1299,277" coordsize="2094,0" path="m1299,277l3394,277e" filled="f" stroked="t" strokeweight=".952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8"/>
          <w:szCs w:val="18"/>
          <w:color w:val="4D4D4D"/>
          <w:spacing w:val="-8"/>
          <w:w w:val="214"/>
          <w:position w:val="-1"/>
        </w:rPr>
        <w:t>'</w:t>
      </w:r>
      <w:r>
        <w:rPr>
          <w:rFonts w:ascii="Times New Roman" w:hAnsi="Times New Roman" w:cs="Times New Roman" w:eastAsia="Times New Roman"/>
          <w:sz w:val="18"/>
          <w:szCs w:val="18"/>
          <w:color w:val="0F0F0F"/>
          <w:spacing w:val="0"/>
          <w:w w:val="114"/>
          <w:position w:val="-1"/>
        </w:rPr>
        <w:t>/</w:t>
      </w:r>
      <w:r>
        <w:rPr>
          <w:rFonts w:ascii="Times New Roman" w:hAnsi="Times New Roman" w:cs="Times New Roman" w:eastAsia="Times New Roman"/>
          <w:sz w:val="18"/>
          <w:szCs w:val="18"/>
          <w:color w:val="0F0F0F"/>
          <w:spacing w:val="-1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1F1F1F"/>
          <w:spacing w:val="0"/>
          <w:w w:val="128"/>
          <w:i/>
          <w:position w:val="-1"/>
        </w:rPr>
        <w:t>.1.</w:t>
      </w:r>
      <w:r>
        <w:rPr>
          <w:rFonts w:ascii="Times New Roman" w:hAnsi="Times New Roman" w:cs="Times New Roman" w:eastAsia="Times New Roman"/>
          <w:sz w:val="18"/>
          <w:szCs w:val="18"/>
          <w:color w:val="1F1F1F"/>
          <w:spacing w:val="0"/>
          <w:w w:val="100"/>
          <w:i/>
          <w:position w:val="-1"/>
        </w:rPr>
        <w:tab/>
      </w:r>
      <w:r>
        <w:rPr>
          <w:rFonts w:ascii="Times New Roman" w:hAnsi="Times New Roman" w:cs="Times New Roman" w:eastAsia="Times New Roman"/>
          <w:sz w:val="18"/>
          <w:szCs w:val="18"/>
          <w:color w:val="1F1F1F"/>
          <w:spacing w:val="0"/>
          <w:w w:val="100"/>
          <w:i/>
          <w:position w:val="-1"/>
        </w:rPr>
      </w:r>
      <w:r>
        <w:rPr>
          <w:rFonts w:ascii="Arial" w:hAnsi="Arial" w:cs="Arial" w:eastAsia="Arial"/>
          <w:sz w:val="18"/>
          <w:szCs w:val="18"/>
          <w:color w:val="1F1F1F"/>
          <w:spacing w:val="0"/>
          <w:w w:val="100"/>
          <w:i/>
          <w:position w:val="-1"/>
        </w:rPr>
        <w:t>C.·IN'Jï</w:t>
      </w:r>
      <w:r>
        <w:rPr>
          <w:rFonts w:ascii="Arial" w:hAnsi="Arial" w:cs="Arial" w:eastAsia="Arial"/>
          <w:sz w:val="18"/>
          <w:szCs w:val="18"/>
          <w:color w:val="1F1F1F"/>
          <w:spacing w:val="7"/>
          <w:w w:val="100"/>
          <w:i/>
          <w:position w:val="-1"/>
        </w:rPr>
        <w:t> </w:t>
      </w:r>
      <w:r>
        <w:rPr>
          <w:rFonts w:ascii="Arial" w:hAnsi="Arial" w:cs="Arial" w:eastAsia="Arial"/>
          <w:sz w:val="18"/>
          <w:szCs w:val="18"/>
          <w:color w:val="0F0F0F"/>
          <w:spacing w:val="0"/>
          <w:w w:val="125"/>
          <w:i/>
          <w:position w:val="-1"/>
        </w:rPr>
        <w:t>!AlŒL/</w:t>
      </w:r>
      <w:r>
        <w:rPr>
          <w:rFonts w:ascii="Arial" w:hAnsi="Arial" w:cs="Arial" w:eastAsia="Arial"/>
          <w:sz w:val="18"/>
          <w:szCs w:val="18"/>
          <w:color w:val="0F0F0F"/>
          <w:spacing w:val="-26"/>
          <w:w w:val="125"/>
          <w:i/>
          <w:position w:val="-1"/>
        </w:rPr>
        <w:t> </w:t>
      </w:r>
      <w:r>
        <w:rPr>
          <w:rFonts w:ascii="Arial" w:hAnsi="Arial" w:cs="Arial" w:eastAsia="Arial"/>
          <w:sz w:val="18"/>
          <w:szCs w:val="18"/>
          <w:color w:val="383838"/>
          <w:spacing w:val="0"/>
          <w:w w:val="104"/>
          <w:i/>
          <w:position w:val="-1"/>
        </w:rPr>
        <w:t>.</w:t>
      </w:r>
      <w:r>
        <w:rPr>
          <w:rFonts w:ascii="Arial" w:hAnsi="Arial" w:cs="Arial" w:eastAsia="Arial"/>
          <w:sz w:val="18"/>
          <w:szCs w:val="18"/>
          <w:color w:val="383838"/>
          <w:spacing w:val="-16"/>
          <w:w w:val="104"/>
          <w:i/>
          <w:position w:val="-1"/>
        </w:rPr>
        <w:t>:</w:t>
      </w:r>
      <w:r>
        <w:rPr>
          <w:rFonts w:ascii="Arial" w:hAnsi="Arial" w:cs="Arial" w:eastAsia="Arial"/>
          <w:sz w:val="18"/>
          <w:szCs w:val="18"/>
          <w:color w:val="0F0F0F"/>
          <w:spacing w:val="0"/>
          <w:w w:val="56"/>
          <w:i/>
          <w:position w:val="-1"/>
        </w:rPr>
        <w:t>1</w:t>
      </w:r>
      <w:r>
        <w:rPr>
          <w:rFonts w:ascii="Arial" w:hAnsi="Arial" w:cs="Arial" w:eastAsia="Arial"/>
          <w:sz w:val="18"/>
          <w:szCs w:val="18"/>
          <w:color w:val="0F0F0F"/>
          <w:spacing w:val="-19"/>
          <w:w w:val="100"/>
          <w:i/>
          <w:position w:val="-1"/>
        </w:rPr>
        <w:t> </w:t>
      </w:r>
      <w:r>
        <w:rPr>
          <w:rFonts w:ascii="Arial" w:hAnsi="Arial" w:cs="Arial" w:eastAsia="Arial"/>
          <w:sz w:val="18"/>
          <w:szCs w:val="18"/>
          <w:color w:val="1F1F1F"/>
          <w:spacing w:val="0"/>
          <w:w w:val="85"/>
          <w:i/>
          <w:position w:val="-1"/>
        </w:rPr>
        <w:t>C:f.'</w:t>
      </w:r>
      <w:r>
        <w:rPr>
          <w:rFonts w:ascii="Arial" w:hAnsi="Arial" w:cs="Arial" w:eastAsia="Arial"/>
          <w:sz w:val="18"/>
          <w:szCs w:val="18"/>
          <w:color w:val="1F1F1F"/>
          <w:spacing w:val="-32"/>
          <w:w w:val="85"/>
          <w:i/>
          <w:position w:val="-1"/>
        </w:rPr>
        <w:t>.</w:t>
      </w:r>
      <w:r>
        <w:rPr>
          <w:rFonts w:ascii="Arial" w:hAnsi="Arial" w:cs="Arial" w:eastAsia="Arial"/>
          <w:sz w:val="18"/>
          <w:szCs w:val="18"/>
          <w:color w:val="5B5B5B"/>
          <w:spacing w:val="8"/>
          <w:w w:val="87"/>
          <w:i/>
          <w:position w:val="-1"/>
        </w:rPr>
        <w:t>·</w:t>
      </w:r>
      <w:r>
        <w:rPr>
          <w:rFonts w:ascii="Arial" w:hAnsi="Arial" w:cs="Arial" w:eastAsia="Arial"/>
          <w:sz w:val="18"/>
          <w:szCs w:val="18"/>
          <w:color w:val="0F0F0F"/>
          <w:spacing w:val="0"/>
          <w:w w:val="127"/>
          <w:i/>
          <w:position w:val="-1"/>
        </w:rPr>
        <w:t>lF</w:t>
      </w:r>
      <w:r>
        <w:rPr>
          <w:rFonts w:ascii="Arial" w:hAnsi="Arial" w:cs="Arial" w:eastAsia="Arial"/>
          <w:sz w:val="18"/>
          <w:szCs w:val="18"/>
          <w:color w:val="0F0F0F"/>
          <w:spacing w:val="0"/>
          <w:w w:val="100"/>
          <w:i/>
          <w:position w:val="-1"/>
        </w:rPr>
        <w:tab/>
      </w:r>
      <w:r>
        <w:rPr>
          <w:rFonts w:ascii="Arial" w:hAnsi="Arial" w:cs="Arial" w:eastAsia="Arial"/>
          <w:sz w:val="18"/>
          <w:szCs w:val="18"/>
          <w:color w:val="0F0F0F"/>
          <w:spacing w:val="0"/>
          <w:w w:val="100"/>
          <w:i/>
          <w:position w:val="-1"/>
        </w:rPr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1"/>
        </w:rPr>
        <w:t>CAN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8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1"/>
        </w:rPr>
        <w:t>ARELLACff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-34"/>
          <w:w w:val="100"/>
          <w:position w:val="-1"/>
        </w:rPr>
        <w:t>'</w:t>
      </w:r>
      <w:r>
        <w:rPr>
          <w:rFonts w:ascii="Times New Roman" w:hAnsi="Times New Roman" w:cs="Times New Roman" w:eastAsia="Times New Roman"/>
          <w:sz w:val="21"/>
          <w:szCs w:val="21"/>
          <w:color w:val="5B5B5B"/>
          <w:spacing w:val="0"/>
          <w:w w:val="100"/>
          <w:position w:val="-1"/>
        </w:rPr>
        <w:t>,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20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300"/>
        </w:sectPr>
      </w:pPr>
      <w:rPr/>
    </w:p>
    <w:p>
      <w:pPr>
        <w:spacing w:before="37" w:after="0" w:line="240" w:lineRule="auto"/>
        <w:ind w:left="137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1.1.1.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0"/>
          <w:w w:val="101"/>
        </w:rPr>
        <w:t>Cl{ATERELLUS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3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64" w:lineRule="auto"/>
        <w:ind w:left="1527" w:right="-49" w:firstLine="-176"/>
        <w:jc w:val="left"/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1F1F1F"/>
          <w:i/>
        </w:rPr>
        <w:t>Cratere/lu</w:t>
      </w:r>
      <w:r>
        <w:rPr>
          <w:rFonts w:ascii="Times New Roman" w:hAnsi="Times New Roman" w:cs="Times New Roman" w:eastAsia="Times New Roman"/>
          <w:sz w:val="17"/>
          <w:szCs w:val="17"/>
          <w:color w:val="1F1F1F"/>
          <w:spacing w:val="-1"/>
          <w:i/>
        </w:rPr>
        <w:t>s</w:t>
      </w:r>
      <w:r>
        <w:rPr>
          <w:rFonts w:ascii="Times New Roman" w:hAnsi="Times New Roman" w:cs="Times New Roman" w:eastAsia="Times New Roman"/>
          <w:sz w:val="17"/>
          <w:szCs w:val="17"/>
          <w:color w:val="777777"/>
          <w:spacing w:val="0"/>
          <w:w w:val="141"/>
          <w:i/>
        </w:rPr>
        <w:t>.</w:t>
      </w:r>
      <w:r>
        <w:rPr>
          <w:rFonts w:ascii="Times New Roman" w:hAnsi="Times New Roman" w:cs="Times New Roman" w:eastAsia="Times New Roman"/>
          <w:sz w:val="17"/>
          <w:szCs w:val="17"/>
          <w:color w:val="777777"/>
          <w:spacing w:val="0"/>
          <w:w w:val="141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F1F1F"/>
          <w:spacing w:val="0"/>
          <w:w w:val="108"/>
          <w:i/>
        </w:rPr>
        <w:t>comucopioides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</w:rPr>
      </w:r>
    </w:p>
    <w:p>
      <w:pPr>
        <w:spacing w:before="3" w:after="0" w:line="271" w:lineRule="exact"/>
        <w:ind w:right="114"/>
        <w:jc w:val="right"/>
        <w:rPr>
          <w:rFonts w:ascii="Arial" w:hAnsi="Arial" w:cs="Arial" w:eastAsia="Arial"/>
          <w:sz w:val="34"/>
          <w:szCs w:val="3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45.656006pt;margin-top:15.794218pt;width:5.51552pt;height:16pt;mso-position-horizontal-relative:page;mso-position-vertical-relative:paragraph;z-index:-4997" type="#_x0000_t202" filled="f" stroked="f">
            <v:textbox inset="0,0,0,0">
              <w:txbxContent>
                <w:p>
                  <w:pPr>
                    <w:spacing w:before="0" w:after="0" w:line="320" w:lineRule="exact"/>
                    <w:ind w:right="-88"/>
                    <w:jc w:val="left"/>
                    <w:rPr>
                      <w:rFonts w:ascii="Arial" w:hAnsi="Arial" w:cs="Arial" w:eastAsia="Arial"/>
                      <w:sz w:val="32"/>
                      <w:szCs w:val="32"/>
                    </w:rPr>
                  </w:pPr>
                  <w:rPr/>
                  <w:r>
                    <w:rPr>
                      <w:rFonts w:ascii="Arial" w:hAnsi="Arial" w:cs="Arial" w:eastAsia="Arial"/>
                      <w:sz w:val="32"/>
                      <w:szCs w:val="32"/>
                      <w:color w:val="1F1F1F"/>
                      <w:spacing w:val="0"/>
                      <w:w w:val="62"/>
                    </w:rPr>
                    <w:t>1</w:t>
                  </w:r>
                  <w:r>
                    <w:rPr>
                      <w:rFonts w:ascii="Arial" w:hAnsi="Arial" w:cs="Arial" w:eastAsia="Arial"/>
                      <w:sz w:val="32"/>
                      <w:szCs w:val="32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34"/>
          <w:szCs w:val="34"/>
          <w:color w:val="1F1F1F"/>
          <w:spacing w:val="0"/>
          <w:w w:val="52"/>
          <w:position w:val="-10"/>
        </w:rPr>
        <w:t>lill</w:t>
      </w:r>
      <w:r>
        <w:rPr>
          <w:rFonts w:ascii="Arial" w:hAnsi="Arial" w:cs="Arial" w:eastAsia="Arial"/>
          <w:sz w:val="34"/>
          <w:szCs w:val="34"/>
          <w:color w:val="000000"/>
          <w:spacing w:val="0"/>
          <w:w w:val="100"/>
          <w:position w:val="0"/>
        </w:rPr>
      </w:r>
    </w:p>
    <w:p>
      <w:pPr>
        <w:spacing w:before="33" w:after="0" w:line="240" w:lineRule="auto"/>
        <w:ind w:left="828" w:right="-71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0"/>
          <w:w w:val="87"/>
        </w:rPr>
        <w:t>CORNA</w:t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29"/>
          <w:w w:val="8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87"/>
        </w:rPr>
        <w:t>Dl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29"/>
          <w:w w:val="8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87"/>
        </w:rPr>
        <w:t>BUNDUNZA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8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22"/>
          <w:w w:val="8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0"/>
          <w:w w:val="100"/>
        </w:rPr>
        <w:t>(Cral\!rclk)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4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0"/>
          <w:w w:val="100"/>
        </w:rPr>
        <w:t>Trompet</w:t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9"/>
          <w:w w:val="100"/>
        </w:rPr>
        <w:t>t</w:t>
      </w:r>
      <w:r>
        <w:rPr>
          <w:rFonts w:ascii="Times New Roman" w:hAnsi="Times New Roman" w:cs="Times New Roman" w:eastAsia="Times New Roman"/>
          <w:sz w:val="17"/>
          <w:szCs w:val="17"/>
          <w:color w:val="383838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17"/>
          <w:szCs w:val="17"/>
          <w:color w:val="383838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F1F1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17"/>
          <w:szCs w:val="17"/>
          <w:color w:val="1F1F1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F1F1F"/>
          <w:spacing w:val="0"/>
          <w:w w:val="103"/>
        </w:rPr>
        <w:t>morts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</w:rPr>
      </w:r>
    </w:p>
    <w:p>
      <w:pPr>
        <w:spacing w:before="37" w:after="0" w:line="240" w:lineRule="auto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0"/>
          <w:w w:val="100"/>
        </w:rPr>
        <w:t>CRATERELLU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300"/>
          <w:cols w:num="3" w:equalWidth="0">
            <w:col w:w="2628" w:space="589"/>
            <w:col w:w="3910" w:space="1150"/>
            <w:col w:w="2803"/>
          </w:cols>
        </w:sectPr>
      </w:pPr>
      <w:rPr/>
    </w:p>
    <w:p>
      <w:pPr>
        <w:spacing w:before="0" w:after="0" w:line="195" w:lineRule="exact"/>
        <w:ind w:left="4568" w:right="-20"/>
        <w:jc w:val="left"/>
        <w:tabs>
          <w:tab w:pos="724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-2"/>
        </w:rPr>
        <w:t>CORNA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8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-2"/>
        </w:rPr>
        <w:t>DI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9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-2"/>
        </w:rPr>
        <w:t>BUNDANZA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6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0"/>
        </w:rPr>
        <w:t>Trompette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0"/>
        </w:rPr>
        <w:t>des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3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0"/>
        </w:rPr>
        <w:t>morts.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4"/>
          <w:position w:val="0"/>
        </w:rPr>
        <w:t>Craterelle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0" w:after="0" w:line="171" w:lineRule="exact"/>
        <w:ind w:right="690"/>
        <w:jc w:val="righ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437.205994pt;margin-top:16.750195pt;width:.1pt;height:71.918842pt;mso-position-horizontal-relative:page;mso-position-vertical-relative:paragraph;z-index:-5001" coordorigin="8744,335" coordsize="2,1438">
            <v:shape style="position:absolute;left:8744;top:335;width:2;height:1438" coordorigin="8744,335" coordsize="0,1438" path="m8744,1773l8744,335e" filled="f" stroked="t" strokeweight=".952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Craterellus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4"/>
        </w:rPr>
        <w:t>comucopiorides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520" w:right="300"/>
        </w:sectPr>
      </w:pPr>
      <w:rPr/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70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61.166pt;margin-top:1.440077pt;width:.1pt;height:36.556753pt;mso-position-horizontal-relative:page;mso-position-vertical-relative:paragraph;z-index:-5003" coordorigin="1223,29" coordsize="2,731">
            <v:shape style="position:absolute;left:1223;top:29;width:2;height:731" coordorigin="1223,29" coordsize="0,731" path="m1223,760l1223,29e" filled="f" stroked="t" strokeweight=".714pt" strokecolor="#000000">
              <v:path arrowok="t"/>
            </v:shape>
          </v:group>
          <w10:wrap type="none"/>
        </w:pict>
      </w:r>
      <w:r>
        <w:rPr/>
        <w:pict>
          <v:group style="position:absolute;margin-left:225.862pt;margin-top:1.67901pt;width:.1pt;height:31.53916pt;mso-position-horizontal-relative:page;mso-position-vertical-relative:paragraph;z-index:-5002" coordorigin="4517,34" coordsize="2,631">
            <v:shape style="position:absolute;left:4517;top:34;width:2;height:631" coordorigin="4517,34" coordsize="0,631" path="m4517,664l4517,34e" filled="f" stroked="t" strokeweight=".952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1.1.2.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2"/>
        </w:rPr>
        <w:t>PSEUDOCRATEIŒLLUS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4" w:lineRule="exact"/>
        <w:ind w:left="170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1.1.3.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1"/>
        </w:rPr>
        <w:t>CANTHARELLUS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5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951" w:right="-20"/>
        <w:jc w:val="left"/>
        <w:tabs>
          <w:tab w:pos="2820" w:val="left"/>
        </w:tabs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1F1F1F"/>
          <w:spacing w:val="0"/>
          <w:w w:val="100"/>
          <w:i/>
        </w:rPr>
        <w:t>Cantharellus</w:t>
      </w:r>
      <w:r>
        <w:rPr>
          <w:rFonts w:ascii="Times New Roman" w:hAnsi="Times New Roman" w:cs="Times New Roman" w:eastAsia="Times New Roman"/>
          <w:sz w:val="17"/>
          <w:szCs w:val="17"/>
          <w:color w:val="1F1F1F"/>
          <w:spacing w:val="1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F1F1F"/>
          <w:spacing w:val="0"/>
          <w:w w:val="100"/>
          <w:i/>
        </w:rPr>
        <w:t>cibarius</w:t>
      </w:r>
      <w:r>
        <w:rPr>
          <w:rFonts w:ascii="Times New Roman" w:hAnsi="Times New Roman" w:cs="Times New Roman" w:eastAsia="Times New Roman"/>
          <w:sz w:val="17"/>
          <w:szCs w:val="17"/>
          <w:color w:val="1F1F1F"/>
          <w:spacing w:val="-26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F1F1F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1F1F1F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7"/>
          <w:szCs w:val="17"/>
          <w:color w:val="1F1F1F"/>
          <w:spacing w:val="0"/>
          <w:w w:val="102"/>
        </w:rPr>
        <w:t>Girolle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</w:rPr>
      </w:r>
    </w:p>
    <w:p>
      <w:pPr>
        <w:spacing w:before="10" w:after="0" w:line="192" w:lineRule="exact"/>
        <w:ind w:left="956" w:right="-66"/>
        <w:jc w:val="left"/>
        <w:tabs>
          <w:tab w:pos="2820" w:val="left"/>
        </w:tabs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1F1F1F"/>
          <w:spacing w:val="0"/>
          <w:w w:val="100"/>
          <w:i/>
          <w:position w:val="-1"/>
        </w:rPr>
        <w:t>Cantharellus</w:t>
      </w:r>
      <w:r>
        <w:rPr>
          <w:rFonts w:ascii="Times New Roman" w:hAnsi="Times New Roman" w:cs="Times New Roman" w:eastAsia="Times New Roman"/>
          <w:sz w:val="17"/>
          <w:szCs w:val="17"/>
          <w:color w:val="1F1F1F"/>
          <w:spacing w:val="17"/>
          <w:w w:val="100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0"/>
          <w:w w:val="100"/>
          <w:i/>
          <w:position w:val="-1"/>
        </w:rPr>
        <w:t>lu</w:t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3"/>
          <w:w w:val="100"/>
          <w:i/>
          <w:position w:val="-1"/>
        </w:rPr>
        <w:t>t</w:t>
      </w:r>
      <w:r>
        <w:rPr>
          <w:rFonts w:ascii="Times New Roman" w:hAnsi="Times New Roman" w:cs="Times New Roman" w:eastAsia="Times New Roman"/>
          <w:sz w:val="17"/>
          <w:szCs w:val="17"/>
          <w:color w:val="383838"/>
          <w:spacing w:val="0"/>
          <w:w w:val="100"/>
          <w:i/>
          <w:position w:val="-1"/>
        </w:rPr>
        <w:t>escen</w:t>
      </w:r>
      <w:r>
        <w:rPr>
          <w:rFonts w:ascii="Times New Roman" w:hAnsi="Times New Roman" w:cs="Times New Roman" w:eastAsia="Times New Roman"/>
          <w:sz w:val="17"/>
          <w:szCs w:val="17"/>
          <w:color w:val="383838"/>
          <w:spacing w:val="-20"/>
          <w:w w:val="100"/>
          <w:i/>
          <w:position w:val="-1"/>
        </w:rPr>
        <w:t>s</w:t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0"/>
          <w:w w:val="100"/>
          <w:i/>
          <w:position w:val="-1"/>
        </w:rPr>
        <w:t>·</w:t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-13"/>
          <w:w w:val="100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0"/>
          <w:w w:val="100"/>
          <w:i/>
          <w:position w:val="-1"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0"/>
          <w:w w:val="100"/>
          <w:i/>
          <w:position w:val="-1"/>
        </w:rPr>
      </w:r>
      <w:r>
        <w:rPr>
          <w:rFonts w:ascii="Times New Roman" w:hAnsi="Times New Roman" w:cs="Times New Roman" w:eastAsia="Times New Roman"/>
          <w:sz w:val="17"/>
          <w:szCs w:val="17"/>
          <w:color w:val="1F1F1F"/>
          <w:spacing w:val="0"/>
          <w:w w:val="107"/>
          <w:position w:val="-1"/>
        </w:rPr>
        <w:t>Chanterelle</w:t>
      </w:r>
      <w:r>
        <w:rPr>
          <w:rFonts w:ascii="Times New Roman" w:hAnsi="Times New Roman" w:cs="Times New Roman" w:eastAsia="Times New Roman"/>
          <w:sz w:val="17"/>
          <w:szCs w:val="17"/>
          <w:color w:val="1F1F1F"/>
          <w:spacing w:val="14"/>
          <w:w w:val="107"/>
          <w:position w:val="-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0"/>
          <w:w w:val="51"/>
          <w:position w:val="-1"/>
        </w:rPr>
        <w:t>j</w:t>
      </w:r>
      <w:r>
        <w:rPr>
          <w:rFonts w:ascii="Times New Roman" w:hAnsi="Times New Roman" w:cs="Times New Roman" w:eastAsia="Times New Roman"/>
          <w:sz w:val="17"/>
          <w:szCs w:val="17"/>
          <w:color w:val="383838"/>
          <w:spacing w:val="0"/>
          <w:w w:val="103"/>
          <w:position w:val="-1"/>
        </w:rPr>
        <w:t>a</w:t>
      </w:r>
      <w:r>
        <w:rPr>
          <w:rFonts w:ascii="Times New Roman" w:hAnsi="Times New Roman" w:cs="Times New Roman" w:eastAsia="Times New Roman"/>
          <w:sz w:val="17"/>
          <w:szCs w:val="17"/>
          <w:color w:val="383838"/>
          <w:spacing w:val="-29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0"/>
          <w:w w:val="100"/>
          <w:position w:val="-1"/>
        </w:rPr>
        <w:t>un</w:t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5"/>
          <w:w w:val="100"/>
          <w:position w:val="-1"/>
        </w:rPr>
        <w:t>i</w:t>
      </w:r>
      <w:r>
        <w:rPr>
          <w:rFonts w:ascii="Times New Roman" w:hAnsi="Times New Roman" w:cs="Times New Roman" w:eastAsia="Times New Roman"/>
          <w:sz w:val="17"/>
          <w:szCs w:val="17"/>
          <w:color w:val="383838"/>
          <w:spacing w:val="0"/>
          <w:w w:val="100"/>
          <w:position w:val="-1"/>
        </w:rPr>
        <w:t>ssan</w:t>
      </w:r>
      <w:r>
        <w:rPr>
          <w:rFonts w:ascii="Times New Roman" w:hAnsi="Times New Roman" w:cs="Times New Roman" w:eastAsia="Times New Roman"/>
          <w:sz w:val="17"/>
          <w:szCs w:val="17"/>
          <w:color w:val="383838"/>
          <w:spacing w:val="-2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0F0F0F"/>
          <w:spacing w:val="0"/>
          <w:w w:val="100"/>
          <w:position w:val="-1"/>
        </w:rPr>
        <w:t>te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/>
        <w:br w:type="column"/>
      </w:r>
      <w:r>
        <w:rPr>
          <w:sz w:val="12"/>
          <w:szCs w:val="12"/>
        </w:rPr>
      </w:r>
    </w:p>
    <w:p>
      <w:pPr>
        <w:spacing w:before="0" w:after="0" w:line="234" w:lineRule="exact"/>
        <w:ind w:right="692" w:firstLine="1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562.989014pt;margin-top:1.236275pt;width:.1pt;height:70.007378pt;mso-position-horizontal-relative:page;mso-position-vertical-relative:paragraph;z-index:-4999" coordorigin="11260,25" coordsize="2,1400">
            <v:shape style="position:absolute;left:11260;top:25;width:2;height:1400" coordorigin="11260,25" coordsize="0,1400" path="m11260,1425l11260,25e" filled="f" stroked="t" strokeweight="1.19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1"/>
          <w:szCs w:val="21"/>
          <w:color w:val="0F0F0F"/>
          <w:w w:val="92"/>
        </w:rPr>
        <w:t>PSEUDOCR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11"/>
          <w:w w:val="92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92"/>
        </w:rPr>
        <w:t>TERELLU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F1F1F"/>
          <w:spacing w:val="0"/>
          <w:w w:val="100"/>
        </w:rPr>
        <w:t>CANTARELLU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300"/>
          <w:cols w:num="2" w:equalWidth="0">
            <w:col w:w="4520" w:space="3785"/>
            <w:col w:w="2775"/>
          </w:cols>
        </w:sectPr>
      </w:pPr>
      <w:rPr/>
    </w:p>
    <w:p>
      <w:pPr>
        <w:spacing w:before="1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5" w:after="0" w:line="242" w:lineRule="exact"/>
        <w:ind w:left="4407" w:right="-20"/>
        <w:jc w:val="left"/>
        <w:tabs>
          <w:tab w:pos="904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shape style="position:absolute;margin-left:384.959991pt;margin-top:6.455679pt;width:85.440002pt;height:9.6pt;mso-position-horizontal-relative:page;mso-position-vertical-relative:paragraph;z-index:-5013" type="#_x0000_t75">
            <v:imagedata r:id="rId25" o:title=""/>
          </v:shape>
        </w:pict>
      </w:r>
      <w:r>
        <w:rPr/>
        <w:pict>
          <v:group style="position:absolute;margin-left:225.981003pt;margin-top:-16.380287pt;width:.1pt;height:32.494892pt;mso-position-horizontal-relative:page;mso-position-vertical-relative:paragraph;z-index:-5000" coordorigin="4520,-328" coordsize="2,650">
            <v:shape style="position:absolute;left:4520;top:-328;width:2;height:650" coordorigin="4520,-328" coordsize="0,650" path="m4520,322l4520,-328e" filled="f" stroked="t" strokeweight=".952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-1"/>
        </w:rPr>
        <w:t>B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5"/>
          <w:w w:val="100"/>
          <w:position w:val="-1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1"/>
        </w:rPr>
        <w:t>VISGHJULELLU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2"/>
        </w:rPr>
        <w:t>Cantharcllus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2"/>
        </w:rPr>
        <w:t>ci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6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6"/>
          <w:position w:val="2"/>
        </w:rPr>
        <w:t>ariu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300"/>
        </w:sectPr>
      </w:pPr>
      <w:rPr/>
    </w:p>
    <w:p>
      <w:pPr>
        <w:spacing w:before="0" w:after="0" w:line="229" w:lineRule="exact"/>
        <w:ind w:right="177"/>
        <w:jc w:val="righ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92"/>
        </w:rPr>
        <w:t>BELLUSTURZU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21" w:after="0" w:line="245" w:lineRule="auto"/>
        <w:ind w:left="4364" w:right="67" w:firstLine="29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CANTARELLU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2"/>
        </w:rPr>
        <w:t>CIBORIU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92"/>
        </w:rPr>
        <w:t>GALLIOSTURZU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GALLISTURZU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GALLISTUZU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92"/>
        </w:rPr>
        <w:t>GALLUSTURZU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9" w:lineRule="exact"/>
        <w:ind w:right="-17"/>
        <w:jc w:val="righ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92"/>
        </w:rPr>
        <w:t>GHIALLUSTURZU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50" w:after="0" w:line="252" w:lineRule="auto"/>
        <w:ind w:left="4340" w:right="-56" w:firstLine="29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Gl-UALLETIA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92"/>
        </w:rPr>
        <w:t>GHJALLISTURZU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89"/>
        </w:rPr>
        <w:t>GHJ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-3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91"/>
        </w:rPr>
        <w:t>ALLUSTURZU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9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LECCAPECURA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F0F0F"/>
          <w:spacing w:val="0"/>
          <w:w w:val="100"/>
        </w:rPr>
        <w:t>STURZUGALLU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6" w:after="0" w:line="268" w:lineRule="auto"/>
        <w:ind w:right="313" w:firstLine="38"/>
        <w:jc w:val="left"/>
        <w:tabs>
          <w:tab w:pos="192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12"/>
        </w:rPr>
        <w:t>Chanterelle=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6"/>
          <w:w w:val="11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4"/>
        </w:rPr>
        <w:t>Girol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5"/>
          <w:w w:val="104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383838"/>
          <w:spacing w:val="0"/>
          <w:w w:val="298"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383838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Cantharellus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7"/>
        </w:rPr>
        <w:t>cibarius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Chanterelle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=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girolle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Cantharellus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8"/>
        </w:rPr>
        <w:t>cibarius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Chanterelle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=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Girolle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-2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Cantharellus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7"/>
        </w:rPr>
        <w:t>cibarius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Chanterelle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=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Girolle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Cantharellus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9"/>
        </w:rPr>
        <w:t>cibarius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Chanterelle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=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Girolle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Cantharellus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8"/>
        </w:rPr>
        <w:t>cibarius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7"/>
        </w:rPr>
        <w:t>Chanterelle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-9"/>
          <w:w w:val="10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=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Girolle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Cantharellus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8"/>
        </w:rPr>
        <w:t>cibarius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11"/>
        </w:rPr>
        <w:t>Chanterelle=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7"/>
          <w:w w:val="11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Girolle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Cantharellus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7"/>
        </w:rPr>
        <w:t>cibarius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13"/>
        </w:rPr>
        <w:t>Chanterelle=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12"/>
          <w:w w:val="11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Girolle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7"/>
        </w:rPr>
        <w:t>Cantharellus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-12"/>
          <w:w w:val="10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7"/>
        </w:rPr>
        <w:t>cibarius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12"/>
        </w:rPr>
        <w:t>Chanterelle=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2"/>
          <w:w w:val="11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Girolle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6"/>
        </w:rPr>
        <w:t>Cantharellus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-9"/>
          <w:w w:val="10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8"/>
        </w:rPr>
        <w:t>cibarius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7"/>
        </w:rPr>
        <w:t>Chanterelle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2"/>
          <w:w w:val="10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=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Girolle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7"/>
        </w:rPr>
        <w:t>Cantharellus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-17"/>
          <w:w w:val="10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7"/>
        </w:rPr>
        <w:t>cibarius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8"/>
        </w:rPr>
        <w:t>Chanterelle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=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Girolle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5"/>
        </w:rPr>
        <w:t>Cantharellus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5"/>
        </w:rPr>
        <w:t>cibarius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28" w:after="0" w:line="240" w:lineRule="auto"/>
        <w:ind w:left="5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7"/>
        </w:rPr>
        <w:t>Chanterelle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-11"/>
          <w:w w:val="107"/>
        </w:rPr>
        <w:t> </w:t>
      </w:r>
      <w:r>
        <w:rPr>
          <w:rFonts w:ascii="Arial" w:hAnsi="Arial" w:cs="Arial" w:eastAsia="Arial"/>
          <w:sz w:val="19"/>
          <w:szCs w:val="19"/>
          <w:color w:val="1F1F1F"/>
          <w:spacing w:val="0"/>
          <w:w w:val="100"/>
        </w:rPr>
        <w:t>=</w:t>
      </w:r>
      <w:r>
        <w:rPr>
          <w:rFonts w:ascii="Arial" w:hAnsi="Arial" w:cs="Arial" w:eastAsia="Arial"/>
          <w:sz w:val="19"/>
          <w:szCs w:val="19"/>
          <w:color w:val="1F1F1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Girolle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5"/>
        </w:rPr>
        <w:t>Cantharellus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5"/>
        </w:rPr>
        <w:t>cibarius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34" w:after="0" w:line="240" w:lineRule="auto"/>
        <w:ind w:left="1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Chanterelle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0"/>
        </w:rPr>
        <w:t>=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Girolle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07"/>
        </w:rPr>
        <w:t>Cantharcllus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-12"/>
          <w:w w:val="107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F1F1F"/>
          <w:spacing w:val="0"/>
          <w:w w:val="107"/>
        </w:rPr>
        <w:t>cibarius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20" w:right="300"/>
          <w:cols w:num="2" w:equalWidth="0">
            <w:col w:w="5957" w:space="1091"/>
            <w:col w:w="4032"/>
          </w:cols>
        </w:sectPr>
      </w:pPr>
      <w:rPr/>
    </w:p>
    <w:p>
      <w:pPr>
        <w:spacing w:before="14" w:after="0" w:line="260" w:lineRule="exact"/>
        <w:jc w:val="left"/>
        <w:rPr>
          <w:sz w:val="26"/>
          <w:szCs w:val="26"/>
        </w:rPr>
      </w:pPr>
      <w:rPr/>
      <w:r>
        <w:rPr/>
        <w:pict>
          <v:group style="position:absolute;margin-left:3.927pt;margin-top:543.215637pt;width:182.312998pt;height:121.104362pt;mso-position-horizontal-relative:page;mso-position-vertical-relative:page;z-index:-5014" coordorigin="79,10864" coordsize="3646,2422">
            <v:shape style="position:absolute;left:1805;top:12096;width:1920;height:1190" type="#_x0000_t75">
              <v:imagedata r:id="rId26" o:title=""/>
            </v:shape>
            <v:group style="position:absolute;left:578;top:10871;width:2;height:1754" coordorigin="578,10871" coordsize="2,1754">
              <v:shape style="position:absolute;left:578;top:10871;width:2;height:1754" coordorigin="578,10871" coordsize="0,1754" path="m578,12625l578,10871e" filled="f" stroked="t" strokeweight=".714pt" strokecolor="#000000">
                <v:path arrowok="t"/>
              </v:shape>
            </v:group>
            <v:group style="position:absolute;left:1228;top:12028;width:2;height:597" coordorigin="1228,12028" coordsize="2,597">
              <v:shape style="position:absolute;left:1228;top:12028;width:2;height:597" coordorigin="1228,12028" coordsize="0,597" path="m1228,12625l1228,12028e" filled="f" stroked="t" strokeweight=".714pt" strokecolor="#000000">
                <v:path arrowok="t"/>
              </v:shape>
            </v:group>
            <v:group style="position:absolute;left:86;top:12597;width:1733;height:2" coordorigin="86,12597" coordsize="1733,2">
              <v:shape style="position:absolute;left:86;top:12597;width:1733;height:2" coordorigin="86,12597" coordsize="1733,0" path="m86,12597l1818,12597e" filled="f" stroked="t" strokeweight=".714pt" strokecolor="#000000">
                <v:path arrowok="t"/>
              </v:shape>
            </v:group>
            <w10:wrap type="none"/>
          </v:group>
        </w:pict>
      </w:r>
      <w:r>
        <w:rPr>
          <w:sz w:val="26"/>
          <w:szCs w:val="26"/>
        </w:rPr>
      </w:r>
    </w:p>
    <w:p>
      <w:pPr>
        <w:spacing w:before="31" w:after="0" w:line="240" w:lineRule="auto"/>
        <w:ind w:right="99"/>
        <w:jc w:val="right"/>
        <w:tabs>
          <w:tab w:pos="146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1F1F1F"/>
          <w:spacing w:val="0"/>
          <w:w w:val="100"/>
          <w:i/>
        </w:rPr>
        <w:t>Pierre</w:t>
      </w:r>
      <w:r>
        <w:rPr>
          <w:rFonts w:ascii="Times New Roman" w:hAnsi="Times New Roman" w:cs="Times New Roman" w:eastAsia="Times New Roman"/>
          <w:sz w:val="15"/>
          <w:szCs w:val="15"/>
          <w:color w:val="1F1F1F"/>
          <w:spacing w:val="18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1F1F1F"/>
          <w:spacing w:val="0"/>
          <w:w w:val="100"/>
          <w:i/>
        </w:rPr>
        <w:t>TREJINTON</w:t>
      </w:r>
      <w:r>
        <w:rPr>
          <w:rFonts w:ascii="Times New Roman" w:hAnsi="Times New Roman" w:cs="Times New Roman" w:eastAsia="Times New Roman"/>
          <w:sz w:val="15"/>
          <w:szCs w:val="15"/>
          <w:color w:val="1F1F1F"/>
          <w:spacing w:val="-1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1F1F1F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5"/>
          <w:szCs w:val="15"/>
          <w:color w:val="1F1F1F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2"/>
          <w:szCs w:val="22"/>
          <w:color w:val="1F1F1F"/>
          <w:spacing w:val="0"/>
          <w:w w:val="108"/>
        </w:rPr>
        <w:t>26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520" w:right="300"/>
        </w:sectPr>
      </w:pPr>
      <w:rPr/>
    </w:p>
    <w:p>
      <w:pPr>
        <w:spacing w:before="73" w:after="0" w:line="240" w:lineRule="auto"/>
        <w:ind w:left="301" w:right="-20"/>
        <w:jc w:val="left"/>
        <w:tabs>
          <w:tab w:pos="920" w:val="left"/>
          <w:tab w:pos="84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389.76001pt;margin-top:1.038926pt;width:57.599998pt;height:141.088754pt;mso-position-horizontal-relative:page;mso-position-vertical-relative:paragraph;z-index:-4996" coordorigin="7795,21" coordsize="1152,2822">
            <v:shape style="position:absolute;left:7795;top:21;width:1152;height:115" type="#_x0000_t75">
              <v:imagedata r:id="rId27" o:title=""/>
            </v:shape>
            <v:group style="position:absolute;left:8889;top:83;width:2;height:576" coordorigin="8889,83" coordsize="2,576">
              <v:shape style="position:absolute;left:8889;top:83;width:2;height:576" coordorigin="8889,83" coordsize="0,576" path="m8889,659l8889,83e" filled="f" stroked="t" strokeweight=".959677pt" strokecolor="#000000">
                <v:path arrowok="t"/>
              </v:shape>
            </v:group>
            <v:group style="position:absolute;left:8882;top:409;width:2;height:2424" coordorigin="8882,409" coordsize="2,2424">
              <v:shape style="position:absolute;left:8882;top:409;width:2;height:2424" coordorigin="8882,409" coordsize="0,2424" path="m8882,2833l8882,409e" filled="f" stroked="t" strokeweight=".959677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33.228832pt;margin-top:-.045182pt;width:1.199596pt;height:140.973090pt;mso-position-horizontal-relative:page;mso-position-vertical-relative:paragraph;z-index:-4995" coordorigin="665,-1" coordsize="24,2819">
            <v:group style="position:absolute;left:681;top:6;width:2;height:2040" coordorigin="681,6" coordsize="2,2040">
              <v:shape style="position:absolute;left:681;top:6;width:2;height:2040" coordorigin="681,6" coordsize="0,2040" path="m681,2046l681,6e" filled="f" stroked="t" strokeweight=".719758pt" strokecolor="#000000">
                <v:path arrowok="t"/>
              </v:shape>
            </v:group>
            <v:group style="position:absolute;left:674;top:2089;width:2;height:720" coordorigin="674,2089" coordsize="2,720">
              <v:shape style="position:absolute;left:674;top:2089;width:2;height:720" coordorigin="674,2089" coordsize="0,720" path="m674,2809l674,2089e" filled="f" stroked="t" strokeweight=".959677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571.36792pt;margin-top:6.553512pt;width:.1pt;height:135.334283pt;mso-position-horizontal-relative:page;mso-position-vertical-relative:paragraph;z-index:-4989" coordorigin="11427,131" coordsize="2,2707">
            <v:shape style="position:absolute;left:11427;top:131;width:2;height:2707" coordorigin="11427,131" coordsize="0,2707" path="m11427,2838l11427,131e" filled="f" stroked="t" strokeweight="1.439516pt" strokecolor="#000000">
              <v:path arrowok="t"/>
            </v:shape>
          </v:group>
          <w10:wrap type="none"/>
        </w:pict>
      </w:r>
      <w:r>
        <w:rPr/>
        <w:pict>
          <v:group style="position:absolute;margin-left:66.097786pt;margin-top:.194773pt;width:1.199597pt;height:140.733135pt;mso-position-horizontal-relative:page;mso-position-vertical-relative:paragraph;z-index:-4985" coordorigin="1322,4" coordsize="24,2815">
            <v:group style="position:absolute;left:1339;top:11;width:2;height:1541" coordorigin="1339,11" coordsize="2,1541">
              <v:shape style="position:absolute;left:1339;top:11;width:2;height:1541" coordorigin="1339,11" coordsize="0,1541" path="m1339,1552l1339,11e" filled="f" stroked="t" strokeweight=".719758pt" strokecolor="#000000">
                <v:path arrowok="t"/>
              </v:shape>
            </v:group>
            <v:group style="position:absolute;left:1332;top:1480;width:2;height:1329" coordorigin="1332,1480" coordsize="2,1329">
              <v:shape style="position:absolute;left:1332;top:1480;width:2;height:1329" coordorigin="1332,1480" coordsize="0,1329" path="m1332,2809l1332,1480e" filled="f" stroked="t" strokeweight=".959677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31.282257pt;margin-top:1.754495pt;width:1.439515pt;height:140.13323pt;mso-position-horizontal-relative:page;mso-position-vertical-relative:paragraph;z-index:-4984" coordorigin="4626,35" coordsize="29,2803">
            <v:group style="position:absolute;left:4645;top:59;width:2;height:1430" coordorigin="4645,59" coordsize="2,1430">
              <v:shape style="position:absolute;left:4645;top:59;width:2;height:1430" coordorigin="4645,59" coordsize="0,1430" path="m4645,1489l4645,59e" filled="f" stroked="t" strokeweight=".959677pt" strokecolor="#000000">
                <v:path arrowok="t"/>
              </v:shape>
            </v:group>
            <v:group style="position:absolute;left:4635;top:45;width:2;height:2783" coordorigin="4635,45" coordsize="2,2783">
              <v:shape style="position:absolute;left:4635;top:45;width:2;height:2783" coordorigin="4635,45" coordsize="0,2783" path="m4635,2828l4635,45e" filled="f" stroked="t" strokeweight=".959677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16"/>
          <w:szCs w:val="16"/>
          <w:color w:val="111111"/>
          <w:spacing w:val="0"/>
          <w:w w:val="100"/>
          <w:i/>
          <w:position w:val="1"/>
        </w:rPr>
        <w:t>1.</w:t>
      </w:r>
      <w:r>
        <w:rPr>
          <w:rFonts w:ascii="Arial" w:hAnsi="Arial" w:cs="Arial" w:eastAsia="Arial"/>
          <w:sz w:val="16"/>
          <w:szCs w:val="16"/>
          <w:color w:val="111111"/>
          <w:spacing w:val="1"/>
          <w:w w:val="100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262626"/>
          <w:spacing w:val="0"/>
          <w:w w:val="100"/>
          <w:position w:val="1"/>
        </w:rPr>
        <w:t>2.</w:t>
      </w:r>
      <w:r>
        <w:rPr>
          <w:rFonts w:ascii="Times New Roman" w:hAnsi="Times New Roman" w:cs="Times New Roman" w:eastAsia="Times New Roman"/>
          <w:sz w:val="18"/>
          <w:szCs w:val="18"/>
          <w:color w:val="262626"/>
          <w:spacing w:val="-33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262626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18"/>
          <w:szCs w:val="18"/>
          <w:color w:val="26262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262626"/>
          <w:spacing w:val="0"/>
          <w:w w:val="109"/>
          <w:i/>
          <w:position w:val="0"/>
        </w:rPr>
        <w:t>COAIPJ-IACl::.llf:</w:t>
      </w:r>
      <w:r>
        <w:rPr>
          <w:rFonts w:ascii="Arial" w:hAnsi="Arial" w:cs="Arial" w:eastAsia="Arial"/>
          <w:sz w:val="18"/>
          <w:szCs w:val="18"/>
          <w:color w:val="262626"/>
          <w:spacing w:val="0"/>
          <w:w w:val="100"/>
          <w:i/>
          <w:position w:val="0"/>
        </w:rPr>
        <w:tab/>
      </w:r>
      <w:r>
        <w:rPr>
          <w:rFonts w:ascii="Arial" w:hAnsi="Arial" w:cs="Arial" w:eastAsia="Arial"/>
          <w:sz w:val="18"/>
          <w:szCs w:val="18"/>
          <w:color w:val="262626"/>
          <w:spacing w:val="0"/>
          <w:w w:val="100"/>
          <w:i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5"/>
          <w:position w:val="-5"/>
        </w:rPr>
        <w:t>GONFAC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38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414141"/>
          <w:spacing w:val="-14"/>
          <w:w w:val="134"/>
          <w:position w:val="-5"/>
        </w:rPr>
        <w:t>M</w:t>
      </w:r>
      <w:r>
        <w:rPr>
          <w:rFonts w:ascii="Times New Roman" w:hAnsi="Times New Roman" w:cs="Times New Roman" w:eastAsia="Times New Roman"/>
          <w:sz w:val="21"/>
          <w:szCs w:val="21"/>
          <w:color w:val="626262"/>
          <w:spacing w:val="0"/>
          <w:w w:val="67"/>
          <w:position w:val="-5"/>
        </w:rPr>
        <w:t>·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12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97" w:right="-20"/>
        <w:jc w:val="left"/>
        <w:tabs>
          <w:tab w:pos="84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0"/>
          <w:position w:val="1"/>
        </w:rPr>
        <w:t>1.2.1.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0"/>
          <w:position w:val="1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16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0"/>
        </w:rPr>
        <w:t>GOMPHUS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22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0"/>
          <w:w w:val="100"/>
          <w:position w:val="-3"/>
        </w:rPr>
        <w:t>GONFU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92" w:right="-20"/>
        <w:jc w:val="left"/>
        <w:tabs>
          <w:tab w:pos="920" w:val="left"/>
          <w:tab w:pos="84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Arial" w:hAnsi="Arial" w:cs="Arial" w:eastAsia="Arial"/>
          <w:sz w:val="17"/>
          <w:szCs w:val="17"/>
          <w:color w:val="111111"/>
          <w:spacing w:val="0"/>
          <w:w w:val="67"/>
          <w:i/>
          <w:position w:val="1"/>
        </w:rPr>
        <w:t>J</w:t>
      </w:r>
      <w:r>
        <w:rPr>
          <w:rFonts w:ascii="Arial" w:hAnsi="Arial" w:cs="Arial" w:eastAsia="Arial"/>
          <w:sz w:val="17"/>
          <w:szCs w:val="17"/>
          <w:color w:val="111111"/>
          <w:spacing w:val="4"/>
          <w:w w:val="67"/>
          <w:i/>
          <w:position w:val="1"/>
        </w:rPr>
        <w:t> </w:t>
      </w:r>
      <w:r>
        <w:rPr>
          <w:rFonts w:ascii="Arial" w:hAnsi="Arial" w:cs="Arial" w:eastAsia="Arial"/>
          <w:sz w:val="17"/>
          <w:szCs w:val="17"/>
          <w:color w:val="262626"/>
          <w:spacing w:val="0"/>
          <w:w w:val="121"/>
          <w:i/>
          <w:position w:val="1"/>
        </w:rPr>
        <w:t>.</w:t>
      </w:r>
      <w:r>
        <w:rPr>
          <w:rFonts w:ascii="Arial" w:hAnsi="Arial" w:cs="Arial" w:eastAsia="Arial"/>
          <w:sz w:val="17"/>
          <w:szCs w:val="17"/>
          <w:color w:val="262626"/>
          <w:spacing w:val="-29"/>
          <w:w w:val="121"/>
          <w:i/>
          <w:position w:val="1"/>
        </w:rPr>
        <w:t>.</w:t>
      </w:r>
      <w:r>
        <w:rPr>
          <w:rFonts w:ascii="Arial" w:hAnsi="Arial" w:cs="Arial" w:eastAsia="Arial"/>
          <w:sz w:val="19"/>
          <w:szCs w:val="19"/>
          <w:color w:val="262626"/>
          <w:spacing w:val="0"/>
          <w:w w:val="75"/>
          <w:i/>
          <w:position w:val="1"/>
        </w:rPr>
        <w:t>'J.</w:t>
      </w:r>
      <w:r>
        <w:rPr>
          <w:rFonts w:ascii="Arial" w:hAnsi="Arial" w:cs="Arial" w:eastAsia="Arial"/>
          <w:sz w:val="19"/>
          <w:szCs w:val="19"/>
          <w:color w:val="262626"/>
          <w:spacing w:val="0"/>
          <w:w w:val="100"/>
          <w:i/>
          <w:position w:val="1"/>
        </w:rPr>
        <w:tab/>
      </w:r>
      <w:r>
        <w:rPr>
          <w:rFonts w:ascii="Arial" w:hAnsi="Arial" w:cs="Arial" w:eastAsia="Arial"/>
          <w:sz w:val="19"/>
          <w:szCs w:val="19"/>
          <w:color w:val="262626"/>
          <w:spacing w:val="0"/>
          <w:w w:val="100"/>
          <w:i/>
          <w:position w:val="1"/>
        </w:rPr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0"/>
          <w:w w:val="113"/>
          <w:i/>
          <w:position w:val="0"/>
        </w:rPr>
        <w:t>CLAVAWACEAE</w:t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0"/>
          <w:w w:val="100"/>
          <w:i/>
          <w:position w:val="0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0"/>
          <w:w w:val="100"/>
          <w:i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3"/>
          <w:position w:val="-4"/>
        </w:rPr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3"/>
          <w:u w:val="single" w:color="000000"/>
          <w:position w:val="-4"/>
        </w:rPr>
        <w:t>CL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3"/>
          <w:u w:val="single" w:color="000000"/>
          <w:position w:val="-4"/>
        </w:rPr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3"/>
          <w:u w:val="single" w:color="000000"/>
          <w:position w:val="-4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3"/>
          <w:u w:val="single" w:color="000000"/>
          <w:position w:val="-4"/>
        </w:rPr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28"/>
          <w:w w:val="100"/>
          <w:u w:val="single" w:color="000000"/>
          <w:position w:val="-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28"/>
          <w:w w:val="100"/>
          <w:u w:val="single" w:color="000000"/>
          <w:position w:val="-4"/>
        </w:rPr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1"/>
          <w:u w:val="single" w:color="000000"/>
          <w:position w:val="-4"/>
        </w:rPr>
        <w:t>YARIAC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1"/>
          <w:u w:val="single" w:color="000000"/>
          <w:position w:val="-4"/>
        </w:rPr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1"/>
          <w:position w:val="-4"/>
        </w:rPr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7"/>
          <w:w w:val="91"/>
          <w:position w:val="-4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414141"/>
          <w:spacing w:val="0"/>
          <w:w w:val="139"/>
          <w:position w:val="-4"/>
        </w:rPr>
        <w:t>i\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16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82" w:right="-20"/>
        <w:jc w:val="left"/>
        <w:tabs>
          <w:tab w:pos="84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1.3.1.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9"/>
        </w:rPr>
        <w:t>CLAY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38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ARIA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4"/>
          <w:position w:val="-4"/>
        </w:rPr>
        <w:t>CLAY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37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-4"/>
        </w:rPr>
        <w:t>ARIA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68" w:lineRule="exact"/>
        <w:ind w:left="287" w:right="-20"/>
        <w:jc w:val="left"/>
        <w:tabs>
          <w:tab w:pos="84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3"/>
        </w:rPr>
        <w:t>1.3.2.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3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33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2"/>
        </w:rPr>
        <w:t>CL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5"/>
          <w:w w:val="100"/>
          <w:position w:val="2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2"/>
        </w:rPr>
        <w:t>VULINOPSIS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40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3"/>
          <w:position w:val="-1"/>
        </w:rPr>
        <w:t>CLA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2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-1"/>
        </w:rPr>
        <w:t>YULINOPSISU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41" w:lineRule="exact"/>
        <w:ind w:left="282" w:right="-20"/>
        <w:jc w:val="left"/>
        <w:tabs>
          <w:tab w:pos="84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3"/>
        </w:rPr>
        <w:t>1.3.3.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3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38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2"/>
        </w:rPr>
        <w:t>CLAVARIADELPHUS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32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1"/>
          <w:position w:val="-1"/>
        </w:rPr>
        <w:t>CLA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16"/>
          <w:w w:val="91"/>
          <w:position w:val="-1"/>
        </w:rPr>
        <w:t> </w:t>
      </w:r>
      <w:r>
        <w:rPr>
          <w:rFonts w:ascii="Arial" w:hAnsi="Arial" w:cs="Arial" w:eastAsia="Arial"/>
          <w:sz w:val="20"/>
          <w:szCs w:val="20"/>
          <w:color w:val="111111"/>
          <w:spacing w:val="0"/>
          <w:w w:val="88"/>
          <w:position w:val="-1"/>
        </w:rPr>
        <w:t>V</w:t>
      </w:r>
      <w:r>
        <w:rPr>
          <w:rFonts w:ascii="Arial" w:hAnsi="Arial" w:cs="Arial" w:eastAsia="Arial"/>
          <w:sz w:val="20"/>
          <w:szCs w:val="20"/>
          <w:color w:val="111111"/>
          <w:spacing w:val="-39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-1"/>
        </w:rPr>
        <w:t>ARIADELFU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34" w:lineRule="exact"/>
        <w:ind w:left="282" w:right="-20"/>
        <w:jc w:val="left"/>
        <w:tabs>
          <w:tab w:pos="4200" w:val="left"/>
          <w:tab w:pos="84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2"/>
        </w:rPr>
        <w:t>1.3.4.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position w:val="2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38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2"/>
        </w:rPr>
        <w:t>CLAVULINA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3"/>
          <w:position w:val="0"/>
        </w:rPr>
        <w:t>GALLINELLA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13"/>
          <w:w w:val="93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0"/>
        </w:rPr>
        <w:t>(Clavaire)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-1"/>
        </w:rPr>
        <w:t>CLAYULINA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9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Sz w:w="11900" w:h="16840"/>
          <w:pgMar w:top="440" w:bottom="0" w:left="500" w:right="340"/>
        </w:sectPr>
      </w:pPr>
      <w:rPr/>
    </w:p>
    <w:p>
      <w:pPr>
        <w:spacing w:before="61" w:after="0" w:line="248" w:lineRule="auto"/>
        <w:ind w:left="4711" w:right="-56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CHIAVAGHIU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CHJAVAGHIU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GALLINELLA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GALLINELLA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GHJALINA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GHJALLINA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4"/>
        </w:rPr>
        <w:t>GHJALLINGULA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GHJALLINULA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SCUPICCIOLA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33" w:after="0" w:line="247" w:lineRule="auto"/>
        <w:ind w:right="45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5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1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chou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fleur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5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0"/>
          <w:w w:val="95"/>
        </w:rPr>
        <w:t>chou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fleur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5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5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chou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fleur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5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5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chou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fleur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6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12"/>
          <w:w w:val="9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chou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fleur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6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1"/>
          <w:w w:val="9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chou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fleur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6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1"/>
          <w:w w:val="9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chou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fleur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6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1"/>
          <w:w w:val="96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chou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fleur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7" w:lineRule="exact"/>
        <w:ind w:left="38" w:right="-51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Clavaire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4"/>
        </w:rPr>
        <w:t>cliou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5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fleur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58" w:after="0" w:line="232" w:lineRule="auto"/>
        <w:ind w:left="5" w:right="245" w:firstLine="-5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111111"/>
          <w:w w:val="93"/>
        </w:rPr>
        <w:t>Clavulin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10"/>
          <w:w w:val="93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89"/>
        </w:rPr>
        <w:t>·ctne,rea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-29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0"/>
          <w:w w:val="63"/>
        </w:rPr>
        <w:t>;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-36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44"/>
        </w:rPr>
        <w:t>·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4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3"/>
        </w:rPr>
        <w:t>Clavulina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7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cristata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1"/>
        </w:rPr>
        <w:t>Clàvulina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,cïne;r(;a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2"/>
        </w:rPr>
        <w:t>Clavulina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12"/>
          <w:w w:val="9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6"/>
        </w:rPr>
        <w:t>crist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12"/>
          <w:w w:val="96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7"/>
        </w:rPr>
        <w:t>t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3"/>
          <w:w w:val="97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626262"/>
          <w:spacing w:val="8"/>
          <w:w w:val="75"/>
        </w:rPr>
        <w:t>_</w:t>
      </w:r>
      <w:r>
        <w:rPr>
          <w:rFonts w:ascii="Times New Roman" w:hAnsi="Times New Roman" w:cs="Times New Roman" w:eastAsia="Times New Roman"/>
          <w:sz w:val="21"/>
          <w:szCs w:val="21"/>
          <w:color w:val="9A9A9A"/>
          <w:spacing w:val="0"/>
          <w:w w:val="22"/>
        </w:rPr>
        <w:t>_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33" w:after="0" w:line="240" w:lineRule="auto"/>
        <w:ind w:left="53" w:right="376" w:firstLine="-48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11111"/>
          <w:w w:val="91"/>
        </w:rPr>
        <w:t>(plusieurs.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39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Types)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2"/>
        </w:rPr>
        <w:t>(plusieurs: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2"/>
        </w:rPr>
        <w:t>types)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(plusieurs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types)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4"/>
        </w:rPr>
        <w:t>(plusieurs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1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types)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87"/>
        </w:rPr>
        <w:t>(pluJ.eurs;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2"/>
          <w:w w:val="87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types)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00" w:right="340"/>
          <w:cols w:num="3" w:equalWidth="0">
            <w:col w:w="6218" w:space="1209"/>
            <w:col w:w="1691" w:space="118"/>
            <w:col w:w="1824"/>
          </w:cols>
        </w:sectPr>
      </w:pPr>
      <w:rPr/>
    </w:p>
    <w:p>
      <w:pPr>
        <w:spacing w:before="5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32" w:after="0" w:line="240" w:lineRule="auto"/>
        <w:ind w:left="205" w:right="-20"/>
        <w:jc w:val="left"/>
        <w:tabs>
          <w:tab w:pos="84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29.150202pt;margin-top:1.344808pt;width:180.659274pt;height:77.505132pt;mso-position-horizontal-relative:page;mso-position-vertical-relative:paragraph;z-index:-4994" coordorigin="583,27" coordsize="3613,1550">
            <v:group style="position:absolute;left:600;top:36;width:2;height:1531" coordorigin="600,36" coordsize="2,1531">
              <v:shape style="position:absolute;left:600;top:36;width:2;height:1531" coordorigin="600,36" coordsize="0,1531" path="m600,1567l600,36e" filled="f" stroked="t" strokeweight=".959677pt" strokecolor="#000000">
                <v:path arrowok="t"/>
              </v:shape>
            </v:group>
            <v:group style="position:absolute;left:1255;top:36;width:2;height:1531" coordorigin="1255,36" coordsize="2,1531">
              <v:shape style="position:absolute;left:1255;top:36;width:2;height:1531" coordorigin="1255,36" coordsize="0,1531" path="m1255,1567l1255,36e" filled="f" stroked="t" strokeweight=".959677pt" strokecolor="#000000">
                <v:path arrowok="t"/>
              </v:shape>
            </v:group>
            <v:group style="position:absolute;left:595;top:1553;width:3589;height:2" coordorigin="595,1553" coordsize="3589,2">
              <v:shape style="position:absolute;left:595;top:1553;width:3589;height:2" coordorigin="595,1553" coordsize="3589,0" path="m595,1553l4184,1553e" filled="f" stroked="t" strokeweight="1.199597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27.803421pt;margin-top:2.064601pt;width:.1pt;height:76.3055pt;mso-position-horizontal-relative:page;mso-position-vertical-relative:paragraph;z-index:-4993" coordorigin="4556,41" coordsize="2,1526">
            <v:shape style="position:absolute;left:4556;top:41;width:2;height:1526" coordorigin="4556,41" coordsize="0,1526" path="m4556,1567l4556,41e" filled="f" stroked="t" strokeweight=".959677pt" strokecolor="#000000">
              <v:path arrowok="t"/>
            </v:shape>
          </v:group>
          <w10:wrap type="none"/>
        </w:pict>
      </w:r>
      <w:r>
        <w:rPr/>
        <w:pict>
          <v:group style="position:absolute;margin-left:272.908264pt;margin-top:1.584763pt;width:308.53629pt;height:77.985006pt;mso-position-horizontal-relative:page;mso-position-vertical-relative:paragraph;z-index:-4992" coordorigin="5458,32" coordsize="6171,1560">
            <v:group style="position:absolute;left:8810;top:41;width:2;height:1531" coordorigin="8810,41" coordsize="2,1531">
              <v:shape style="position:absolute;left:8810;top:41;width:2;height:1531" coordorigin="8810,41" coordsize="0,1531" path="m8810,1572l8810,41e" filled="f" stroked="t" strokeweight=".959677pt" strokecolor="#000000">
                <v:path arrowok="t"/>
              </v:shape>
            </v:group>
            <v:group style="position:absolute;left:5470;top:1563;width:6147;height:2" coordorigin="5470,1563" coordsize="6147,2">
              <v:shape style="position:absolute;left:5470;top:1563;width:6147;height:2" coordorigin="5470,1563" coordsize="6147,0" path="m5470,1563l11617,1563e" filled="f" stroked="t" strokeweight="1.199597pt" strokecolor="#000000">
                <v:path arrowok="t"/>
              </v:shape>
            </v:group>
            <v:group style="position:absolute;left:11353;top:46;width:2;height:1531" coordorigin="11353,46" coordsize="2,1531">
              <v:shape style="position:absolute;left:11353;top:46;width:2;height:1531" coordorigin="11353,46" coordsize="0,1531" path="m11353,1577l11353,46e" filled="f" stroked="t" strokeweight="1.439516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0"/>
          <w:position w:val="1"/>
        </w:rPr>
        <w:t>1.3.5.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0"/>
          <w:position w:val="1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3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1"/>
        </w:rPr>
        <w:t>RAMARIA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2"/>
          <w:position w:val="0"/>
        </w:rPr>
        <w:t>RAMA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2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0"/>
        </w:rPr>
        <w:t>RIA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210" w:right="-20"/>
        <w:jc w:val="left"/>
        <w:tabs>
          <w:tab w:pos="820" w:val="left"/>
          <w:tab w:pos="838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70.05645pt;margin-top:14.03515pt;width:78.933467pt;height:.1pt;mso-position-horizontal-relative:page;mso-position-vertical-relative:paragraph;z-index:-4991" coordorigin="1401,281" coordsize="1579,2">
            <v:shape style="position:absolute;left:1401;top:281;width:1579;height:2" coordorigin="1401,281" coordsize="1579,0" path="m1401,281l2980,281e" filled="f" stroked="t" strokeweight=".959677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i/>
          <w:position w:val="1"/>
        </w:rPr>
        <w:t>1.4.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17"/>
          <w:w w:val="100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i/>
          <w:position w:val="1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i/>
          <w:position w:val="1"/>
        </w:rPr>
        <w:t>SJ&gt;AIU!SSIDACEAE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15"/>
          <w:w w:val="100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i/>
          <w:position w:val="1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i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6"/>
          <w:position w:val="0"/>
        </w:rPr>
        <w:t>SPARASSIDAC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37"/>
          <w:w w:val="96"/>
          <w:position w:val="0"/>
        </w:rPr>
        <w:t>H</w:t>
      </w:r>
      <w:r>
        <w:rPr>
          <w:rFonts w:ascii="Times New Roman" w:hAnsi="Times New Roman" w:cs="Times New Roman" w:eastAsia="Times New Roman"/>
          <w:sz w:val="21"/>
          <w:szCs w:val="21"/>
          <w:color w:val="626262"/>
          <w:spacing w:val="0"/>
          <w:w w:val="62"/>
          <w:position w:val="0"/>
        </w:rPr>
        <w:t>:).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37" w:lineRule="exact"/>
        <w:ind w:left="210" w:right="-20"/>
        <w:jc w:val="left"/>
        <w:tabs>
          <w:tab w:pos="84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1.4.1.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SPARASSIS</w:t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-1"/>
        </w:rPr>
        <w:t>SPARASSISU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00" w:right="340"/>
        </w:sectPr>
      </w:pPr>
      <w:rPr/>
    </w:p>
    <w:p>
      <w:pPr>
        <w:spacing w:before="57" w:after="0" w:line="243" w:lineRule="auto"/>
        <w:ind w:left="4708" w:right="-20"/>
        <w:jc w:val="righ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202.971771pt;margin-top:49.72578pt;width:372.114919pt;height:326.097859pt;mso-position-horizontal-relative:page;mso-position-vertical-relative:paragraph;z-index:-4988" coordorigin="4059,995" coordsize="7442,6522">
            <v:group style="position:absolute;left:4069;top:1021;width:7423;height:2" coordorigin="4069,1021" coordsize="7423,2">
              <v:shape style="position:absolute;left:4069;top:1021;width:7423;height:2" coordorigin="4069,1021" coordsize="7423,0" path="m4069,1021l11492,1021e" filled="f" stroked="t" strokeweight=".959677pt" strokecolor="#000000">
                <v:path arrowok="t"/>
              </v:shape>
            </v:group>
            <v:group style="position:absolute;left:4510;top:1007;width:2;height:1809" coordorigin="4510,1007" coordsize="2,1809">
              <v:shape style="position:absolute;left:4510;top:1007;width:2;height:1809" coordorigin="4510,1007" coordsize="0,1809" path="m4510,2816l4510,1007e" filled="f" stroked="t" strokeweight=".959677pt" strokecolor="#000000">
                <v:path arrowok="t"/>
              </v:shape>
            </v:group>
            <v:group style="position:absolute;left:8776;top:1007;width:2;height:1368" coordorigin="8776,1007" coordsize="2,1368">
              <v:shape style="position:absolute;left:8776;top:1007;width:2;height:1368" coordorigin="8776,1007" coordsize="0,1368" path="m8776,2374l8776,1007e" filled="f" stroked="t" strokeweight=".959677pt" strokecolor="#000000">
                <v:path arrowok="t"/>
              </v:shape>
            </v:group>
            <v:group style="position:absolute;left:11331;top:1007;width:2;height:6498" coordorigin="11331,1007" coordsize="2,6498">
              <v:shape style="position:absolute;left:11331;top:1007;width:2;height:6498" coordorigin="11331,1007" coordsize="0,6498" path="m11331,7504l11331,1007e" filled="f" stroked="t" strokeweight="1.199597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3"/>
        </w:rPr>
        <w:t>GALLICULA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3"/>
        </w:rPr>
        <w:t>GALLICULA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42" w:after="0" w:line="240" w:lineRule="auto"/>
        <w:ind w:right="-76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111111"/>
          <w:w w:val="92"/>
        </w:rPr>
        <w:t>Spa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34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rassis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8" w:after="0" w:line="240" w:lineRule="auto"/>
        <w:ind w:right="-71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11111"/>
          <w:w w:val="92"/>
        </w:rPr>
        <w:t>Spa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29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rassis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33" w:after="0" w:line="240" w:lineRule="auto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3"/>
        </w:rPr>
        <w:t>Sparassis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crispa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5" w:lineRule="exact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Sparassis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12"/>
        </w:rPr>
        <w:t>brevipcs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00" w:right="340"/>
          <w:cols w:num="3" w:equalWidth="0">
            <w:col w:w="5862" w:space="1604"/>
            <w:col w:w="743" w:space="1124"/>
            <w:col w:w="1727"/>
          </w:cols>
        </w:sectPr>
      </w:pPr>
      <w:rPr/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00" w:right="340"/>
        </w:sectPr>
      </w:pPr>
      <w:rPr/>
    </w:p>
    <w:p>
      <w:pPr>
        <w:spacing w:before="29" w:after="0" w:line="271" w:lineRule="exact"/>
        <w:ind w:left="138" w:right="-76"/>
        <w:jc w:val="left"/>
        <w:tabs>
          <w:tab w:pos="780" w:val="left"/>
        </w:tabs>
        <w:rPr>
          <w:rFonts w:ascii="Arial" w:hAnsi="Arial" w:cs="Arial" w:eastAsia="Arial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0"/>
          <w:b/>
          <w:bCs/>
          <w:position w:val="-1"/>
        </w:rPr>
        <w:t>2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-5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0"/>
          <w:b/>
          <w:bCs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3"/>
          <w:szCs w:val="23"/>
          <w:color w:val="111111"/>
          <w:spacing w:val="0"/>
          <w:w w:val="106"/>
          <w:b/>
          <w:bCs/>
          <w:position w:val="-1"/>
        </w:rPr>
        <w:t>STEREALES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38" w:after="0" w:line="240" w:lineRule="auto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STEREALE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00" w:right="340"/>
          <w:cols w:num="2" w:equalWidth="0">
            <w:col w:w="2248" w:space="6115"/>
            <w:col w:w="2697"/>
          </w:cols>
        </w:sectPr>
      </w:pPr>
      <w:rPr/>
    </w:p>
    <w:p>
      <w:pPr>
        <w:spacing w:before="2" w:after="0" w:line="140" w:lineRule="exact"/>
        <w:jc w:val="left"/>
        <w:rPr>
          <w:sz w:val="14"/>
          <w:szCs w:val="14"/>
        </w:rPr>
      </w:pPr>
      <w:rPr/>
      <w:r>
        <w:rPr/>
        <w:pict>
          <v:group style="position:absolute;margin-left:.479838pt;margin-top:492.626465pt;width:181.618952pt;height:337.855659pt;mso-position-horizontal-relative:page;mso-position-vertical-relative:page;z-index:-4990" coordorigin="10,9853" coordsize="3632,6757">
            <v:group style="position:absolute;left:518;top:9874;width:3114;height:2" coordorigin="518,9874" coordsize="3114,2">
              <v:shape style="position:absolute;left:518;top:9874;width:3114;height:2" coordorigin="518,9874" coordsize="3114,0" path="m518,9874l3632,9874e" filled="f" stroked="t" strokeweight=".959677pt" strokecolor="#000000">
                <v:path arrowok="t"/>
              </v:shape>
            </v:group>
            <v:group style="position:absolute;left:537;top:9862;width:2;height:6738" coordorigin="537,9862" coordsize="2,6738">
              <v:shape style="position:absolute;left:537;top:9862;width:2;height:6738" coordorigin="537,9862" coordsize="0,6738" path="m537,16600l537,9862e" filled="f" stroked="t" strokeweight=".959677pt" strokecolor="#000000">
                <v:path arrowok="t"/>
              </v:shape>
            </v:group>
            <v:group style="position:absolute;left:1192;top:9867;width:2;height:1891" coordorigin="1192,9867" coordsize="2,1891">
              <v:shape style="position:absolute;left:1192;top:9867;width:2;height:1891" coordorigin="1192,9867" coordsize="0,1891" path="m1192,11758l1192,9867e" filled="f" stroked="t" strokeweight=".959677pt" strokecolor="#000000">
                <v:path arrowok="t"/>
              </v:shape>
            </v:group>
            <v:group style="position:absolute;left:1171;top:10472;width:1651;height:2" coordorigin="1171,10472" coordsize="1651,2">
              <v:shape style="position:absolute;left:1171;top:10472;width:1651;height:2" coordorigin="1171,10472" coordsize="1651,0" path="m1171,10472l2821,10472e" filled="f" stroked="t" strokeweight="1.679435pt" strokecolor="#000000">
                <v:path arrowok="t"/>
              </v:shape>
            </v:group>
            <v:group style="position:absolute;left:14;top:12583;width:725;height:2" coordorigin="14,12583" coordsize="725,2">
              <v:shape style="position:absolute;left:14;top:12583;width:725;height:2" coordorigin="14,12583" coordsize="725,0" path="m14,12583l739,12583e" filled="f" stroked="t" strokeweight=".479839pt" strokecolor="#000000">
                <v:path arrowok="t"/>
              </v:shape>
            </v:group>
            <w10:wrap type="none"/>
          </v:group>
        </w:pict>
      </w:r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7" w:after="0" w:line="240" w:lineRule="auto"/>
        <w:ind w:left="133" w:right="-20"/>
        <w:jc w:val="left"/>
        <w:tabs>
          <w:tab w:pos="760" w:val="left"/>
          <w:tab w:pos="8360" w:val="left"/>
        </w:tabs>
        <w:rPr>
          <w:rFonts w:ascii="Arial" w:hAnsi="Arial" w:cs="Arial" w:eastAsia="Arial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i/>
        </w:rPr>
        <w:t>2.1.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24"/>
          <w:w w:val="100"/>
          <w:i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18"/>
          <w:i/>
          <w:position w:val="1"/>
        </w:rPr>
        <w:t>STEUEACE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18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i/>
          <w:position w:val="1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28"/>
          <w:w w:val="100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i/>
          <w:position w:val="1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i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6"/>
          <w:position w:val="0"/>
        </w:rPr>
        <w:t>STE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3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88"/>
          <w:position w:val="0"/>
        </w:rPr>
        <w:t>RE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9"/>
          <w:w w:val="88"/>
          <w:position w:val="0"/>
        </w:rPr>
        <w:t>A</w:t>
      </w:r>
      <w:r>
        <w:rPr>
          <w:rFonts w:ascii="Arial" w:hAnsi="Arial" w:cs="Arial" w:eastAsia="Arial"/>
          <w:sz w:val="20"/>
          <w:szCs w:val="20"/>
          <w:color w:val="111111"/>
          <w:spacing w:val="0"/>
          <w:w w:val="93"/>
          <w:i/>
          <w:position w:val="0"/>
        </w:rPr>
        <w:t>CE</w:t>
      </w:r>
      <w:r>
        <w:rPr>
          <w:rFonts w:ascii="Arial" w:hAnsi="Arial" w:cs="Arial" w:eastAsia="Arial"/>
          <w:sz w:val="20"/>
          <w:szCs w:val="20"/>
          <w:color w:val="111111"/>
          <w:spacing w:val="-28"/>
          <w:w w:val="93"/>
          <w:i/>
          <w:position w:val="0"/>
        </w:rPr>
        <w:t>!</w:t>
      </w:r>
      <w:r>
        <w:rPr>
          <w:rFonts w:ascii="Arial" w:hAnsi="Arial" w:cs="Arial" w:eastAsia="Arial"/>
          <w:sz w:val="20"/>
          <w:szCs w:val="20"/>
          <w:color w:val="414141"/>
          <w:spacing w:val="-57"/>
          <w:w w:val="98"/>
          <w:i/>
          <w:position w:val="0"/>
        </w:rPr>
        <w:t>-</w:t>
      </w:r>
      <w:r>
        <w:rPr>
          <w:rFonts w:ascii="Arial" w:hAnsi="Arial" w:cs="Arial" w:eastAsia="Arial"/>
          <w:sz w:val="23"/>
          <w:szCs w:val="23"/>
          <w:color w:val="262626"/>
          <w:spacing w:val="-60"/>
          <w:w w:val="167"/>
          <w:position w:val="-7"/>
        </w:rPr>
        <w:t>.</w:t>
      </w:r>
      <w:r>
        <w:rPr>
          <w:rFonts w:ascii="Arial" w:hAnsi="Arial" w:cs="Arial" w:eastAsia="Arial"/>
          <w:sz w:val="20"/>
          <w:szCs w:val="20"/>
          <w:color w:val="414141"/>
          <w:spacing w:val="0"/>
          <w:w w:val="98"/>
          <w:i/>
          <w:position w:val="0"/>
        </w:rPr>
        <w:t>\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4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40" w:lineRule="auto"/>
        <w:ind w:left="119" w:right="-20"/>
        <w:jc w:val="left"/>
        <w:tabs>
          <w:tab w:pos="780" w:val="left"/>
          <w:tab w:pos="83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2.1.1.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36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CHONDROSTEREUM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CONDROSTEREUMU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0" w:lineRule="exact"/>
        <w:ind w:left="114" w:right="-20"/>
        <w:jc w:val="left"/>
        <w:tabs>
          <w:tab w:pos="83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0"/>
          <w:w w:val="100"/>
        </w:rPr>
        <w:t>2.1.</w:t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11"/>
          <w:w w:val="100"/>
        </w:rPr>
        <w:t>2</w:t>
      </w:r>
      <w:r>
        <w:rPr>
          <w:rFonts w:ascii="Times New Roman" w:hAnsi="Times New Roman" w:cs="Times New Roman" w:eastAsia="Times New Roman"/>
          <w:sz w:val="20"/>
          <w:szCs w:val="20"/>
          <w:color w:val="414141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414141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20"/>
          <w:szCs w:val="20"/>
          <w:color w:val="414141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STEREUM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STEREUMU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5" w:lineRule="exact"/>
        <w:ind w:left="119" w:right="-20"/>
        <w:jc w:val="left"/>
        <w:tabs>
          <w:tab w:pos="83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2.1.3.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HAEMATOSTEHEUM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32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AEMATOSTEREUMU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73" w:lineRule="exact"/>
        <w:ind w:left="133" w:right="-20"/>
        <w:jc w:val="left"/>
        <w:tabs>
          <w:tab w:pos="780" w:val="left"/>
          <w:tab w:pos="83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58.540321pt;margin-top:17.06164pt;width:120.919354pt;height:.1pt;mso-position-horizontal-relative:page;mso-position-vertical-relative:paragraph;z-index:-4987" coordorigin="1171,341" coordsize="2418,2">
            <v:shape style="position:absolute;left:1171;top:341;width:2418;height:2" coordorigin="1171,341" coordsize="2418,0" path="m1171,341l3589,341e" filled="f" stroked="t" strokeweight="1.919355pt" strokecolor="#000000">
              <v:path arrowok="t"/>
            </v:shape>
          </v:group>
          <w10:wrap type="none"/>
        </w:pict>
      </w:r>
      <w:r>
        <w:rPr/>
        <w:pict>
          <v:group style="position:absolute;margin-left:444.330658pt;margin-top:15.142006pt;width:66.217742pt;height:.1pt;mso-position-horizontal-relative:page;mso-position-vertical-relative:paragraph;z-index:-4986" coordorigin="8887,303" coordsize="1324,2">
            <v:shape style="position:absolute;left:8887;top:303;width:1324;height:2" coordorigin="8887,303" coordsize="1324,0" path="m8887,303l10211,303e" filled="f" stroked="t" strokeweight="1.919355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0"/>
          <w:b/>
          <w:bCs/>
          <w:position w:val="-1"/>
        </w:rPr>
        <w:t>3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-5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0"/>
          <w:b/>
          <w:bCs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3"/>
          <w:szCs w:val="23"/>
          <w:color w:val="111111"/>
          <w:spacing w:val="0"/>
          <w:w w:val="106"/>
          <w:b/>
          <w:bCs/>
          <w:position w:val="-1"/>
        </w:rPr>
        <w:t>THELEPHORALES</w:t>
      </w:r>
      <w:r>
        <w:rPr>
          <w:rFonts w:ascii="Arial" w:hAnsi="Arial" w:cs="Arial" w:eastAsia="Arial"/>
          <w:sz w:val="23"/>
          <w:szCs w:val="23"/>
          <w:color w:val="111111"/>
          <w:spacing w:val="0"/>
          <w:w w:val="100"/>
          <w:b/>
          <w:bCs/>
          <w:position w:val="-1"/>
        </w:rPr>
        <w:tab/>
      </w:r>
      <w:r>
        <w:rPr>
          <w:rFonts w:ascii="Arial" w:hAnsi="Arial" w:cs="Arial" w:eastAsia="Arial"/>
          <w:sz w:val="23"/>
          <w:szCs w:val="23"/>
          <w:color w:val="111111"/>
          <w:spacing w:val="0"/>
          <w:w w:val="100"/>
          <w:b/>
          <w:bCs/>
          <w:position w:val="-1"/>
        </w:rPr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3"/>
        </w:rPr>
        <w:t>TELEFORALE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8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34" w:after="0" w:line="240" w:lineRule="auto"/>
        <w:ind w:left="119" w:right="-20"/>
        <w:jc w:val="left"/>
        <w:tabs>
          <w:tab w:pos="780" w:val="left"/>
          <w:tab w:pos="83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0"/>
          <w:w w:val="100"/>
          <w:i/>
          <w:position w:val="1"/>
        </w:rPr>
        <w:t>3.1.</w:t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7"/>
          <w:w w:val="100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0"/>
          <w:w w:val="100"/>
          <w:i/>
          <w:position w:val="1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0"/>
          <w:w w:val="112"/>
          <w:i/>
          <w:position w:val="1"/>
        </w:rPr>
        <w:t>THELEPHORACEAE</w:t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0"/>
          <w:w w:val="100"/>
          <w:i/>
          <w:position w:val="1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0"/>
          <w:w w:val="100"/>
          <w:i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11"/>
          <w:position w:val="0"/>
        </w:rPr>
        <w:t>TELEFORAC</w:t>
      </w:r>
      <w:r>
        <w:rPr>
          <w:rFonts w:ascii="Times New Roman" w:hAnsi="Times New Roman" w:cs="Times New Roman" w:eastAsia="Times New Roman"/>
          <w:sz w:val="21"/>
          <w:szCs w:val="21"/>
          <w:color w:val="414141"/>
          <w:spacing w:val="0"/>
          <w:w w:val="63"/>
          <w:position w:val="0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19" w:right="-20"/>
        <w:jc w:val="left"/>
        <w:tabs>
          <w:tab w:pos="83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0"/>
        </w:rPr>
        <w:t>3.1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3"/>
          <w:w w:val="100"/>
        </w:rPr>
        <w:t>.</w:t>
      </w:r>
      <w:r>
        <w:rPr>
          <w:rFonts w:ascii="Times New Roman" w:hAnsi="Times New Roman" w:cs="Times New Roman" w:eastAsia="Times New Roman"/>
          <w:sz w:val="22"/>
          <w:szCs w:val="22"/>
          <w:color w:val="111111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2"/>
          <w:szCs w:val="22"/>
          <w:color w:val="111111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2"/>
          <w:szCs w:val="22"/>
          <w:color w:val="111111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5"/>
        </w:rPr>
        <w:t>THELEPHORA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97"/>
        </w:rPr>
        <w:t>TELE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34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FORA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29" w:right="-20"/>
        <w:jc w:val="left"/>
        <w:tabs>
          <w:tab w:pos="800" w:val="left"/>
          <w:tab w:pos="838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Arial" w:hAnsi="Arial" w:cs="Arial" w:eastAsia="Arial"/>
          <w:sz w:val="19"/>
          <w:szCs w:val="19"/>
          <w:color w:val="111111"/>
          <w:spacing w:val="0"/>
          <w:w w:val="100"/>
          <w:i/>
        </w:rPr>
        <w:t>J.2</w:t>
      </w:r>
      <w:r>
        <w:rPr>
          <w:rFonts w:ascii="Arial" w:hAnsi="Arial" w:cs="Arial" w:eastAsia="Arial"/>
          <w:sz w:val="19"/>
          <w:szCs w:val="19"/>
          <w:color w:val="111111"/>
          <w:spacing w:val="-27"/>
          <w:w w:val="100"/>
          <w:i/>
        </w:rPr>
        <w:t> </w:t>
      </w:r>
      <w:r>
        <w:rPr>
          <w:rFonts w:ascii="Arial" w:hAnsi="Arial" w:cs="Arial" w:eastAsia="Arial"/>
          <w:sz w:val="19"/>
          <w:szCs w:val="19"/>
          <w:color w:val="111111"/>
          <w:spacing w:val="0"/>
          <w:w w:val="100"/>
          <w:i/>
        </w:rPr>
        <w:tab/>
      </w:r>
      <w:r>
        <w:rPr>
          <w:rFonts w:ascii="Arial" w:hAnsi="Arial" w:cs="Arial" w:eastAsia="Arial"/>
          <w:sz w:val="19"/>
          <w:szCs w:val="19"/>
          <w:color w:val="111111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16"/>
          <w:i/>
          <w:position w:val="1"/>
        </w:rPr>
        <w:t>B;INI(E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-16"/>
          <w:w w:val="116"/>
          <w:i/>
          <w:position w:val="1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414141"/>
          <w:spacing w:val="-10"/>
          <w:w w:val="183"/>
          <w:i/>
          <w:position w:val="1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15"/>
          <w:i/>
          <w:position w:val="1"/>
        </w:rPr>
        <w:t>iCFAE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0"/>
          <w:i/>
          <w:position w:val="1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0"/>
          <w:i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89"/>
          <w:position w:val="0"/>
        </w:rPr>
        <w:t>13/\NC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2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79"/>
          <w:position w:val="0"/>
        </w:rPr>
        <w:t>l-IER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9"/>
          <w:w w:val="79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0"/>
        </w:rPr>
        <w:t>R/\CEé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68"/>
          <w:w w:val="100"/>
          <w:position w:val="0"/>
        </w:rPr>
        <w:t>-</w:t>
      </w:r>
      <w:r>
        <w:rPr>
          <w:rFonts w:ascii="Times New Roman" w:hAnsi="Times New Roman" w:cs="Times New Roman" w:eastAsia="Times New Roman"/>
          <w:sz w:val="21"/>
          <w:szCs w:val="21"/>
          <w:color w:val="414141"/>
          <w:spacing w:val="0"/>
          <w:w w:val="100"/>
          <w:position w:val="0"/>
        </w:rPr>
        <w:t>'</w:t>
      </w:r>
      <w:r>
        <w:rPr>
          <w:rFonts w:ascii="Times New Roman" w:hAnsi="Times New Roman" w:cs="Times New Roman" w:eastAsia="Times New Roman"/>
          <w:sz w:val="21"/>
          <w:szCs w:val="21"/>
          <w:color w:val="414141"/>
          <w:spacing w:val="-5"/>
          <w:w w:val="100"/>
          <w:position w:val="0"/>
        </w:rPr>
        <w:t>\</w:t>
      </w:r>
      <w:r>
        <w:rPr>
          <w:rFonts w:ascii="Times New Roman" w:hAnsi="Times New Roman" w:cs="Times New Roman" w:eastAsia="Times New Roman"/>
          <w:sz w:val="21"/>
          <w:szCs w:val="21"/>
          <w:color w:val="828282"/>
          <w:spacing w:val="0"/>
          <w:w w:val="100"/>
          <w:position w:val="0"/>
        </w:rPr>
        <w:t>'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6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29" w:right="-20"/>
        <w:jc w:val="left"/>
        <w:tabs>
          <w:tab w:pos="838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0"/>
        </w:rPr>
        <w:t>3.2.1.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0"/>
        </w:rPr>
        <w:t>    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HYDNELLUM</w:t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IDNELLUMU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26" w:lineRule="exact"/>
        <w:ind w:left="129" w:right="-20"/>
        <w:jc w:val="left"/>
        <w:tabs>
          <w:tab w:pos="83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0"/>
          <w:position w:val="1"/>
        </w:rPr>
        <w:t>3.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3"/>
          <w:w w:val="100"/>
          <w:position w:val="1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color w:val="414141"/>
          <w:spacing w:val="0"/>
          <w:w w:val="100"/>
          <w:position w:val="1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414141"/>
          <w:spacing w:val="-4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0"/>
          <w:w w:val="100"/>
          <w:position w:val="1"/>
        </w:rPr>
        <w:t>2.</w:t>
      </w:r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0"/>
          <w:w w:val="100"/>
          <w:position w:val="1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4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0"/>
        </w:rPr>
        <w:t>SARCODON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2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0"/>
        </w:rPr>
        <w:t>SARCODONU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30" w:lineRule="exact"/>
        <w:ind w:left="129" w:right="-20"/>
        <w:jc w:val="left"/>
        <w:tabs>
          <w:tab w:pos="838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0"/>
          <w:w w:val="100"/>
        </w:rPr>
        <w:t>3.2</w:t>
      </w:r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414141"/>
          <w:spacing w:val="0"/>
          <w:w w:val="7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414141"/>
          <w:spacing w:val="-2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7"/>
        </w:rPr>
        <w:t>llANKERA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</w:rPr>
        <w:t>BANCHERRA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2" w:lineRule="exact"/>
        <w:ind w:left="129" w:right="-20"/>
        <w:jc w:val="left"/>
        <w:tabs>
          <w:tab w:pos="838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0"/>
          <w:position w:val="-1"/>
        </w:rPr>
        <w:t>3.2.4.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100"/>
          <w:position w:val="-1"/>
        </w:rPr>
        <w:t>    </w:t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-1"/>
        </w:rPr>
        <w:t>PHELLODON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-2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-1"/>
        </w:rPr>
        <w:t>FELLODONU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196" w:lineRule="exact"/>
        <w:ind w:right="194"/>
        <w:jc w:val="righ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111111"/>
          <w:spacing w:val="0"/>
          <w:w w:val="100"/>
          <w:i/>
          <w:position w:val="1"/>
        </w:rPr>
        <w:t>Pierre</w:t>
      </w:r>
      <w:r>
        <w:rPr>
          <w:rFonts w:ascii="Times New Roman" w:hAnsi="Times New Roman" w:cs="Times New Roman" w:eastAsia="Times New Roman"/>
          <w:sz w:val="15"/>
          <w:szCs w:val="15"/>
          <w:color w:val="111111"/>
          <w:spacing w:val="6"/>
          <w:w w:val="100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262626"/>
          <w:spacing w:val="0"/>
          <w:w w:val="100"/>
          <w:i/>
          <w:position w:val="1"/>
        </w:rPr>
        <w:t>TREANTON</w:t>
      </w:r>
      <w:r>
        <w:rPr>
          <w:rFonts w:ascii="Times New Roman" w:hAnsi="Times New Roman" w:cs="Times New Roman" w:eastAsia="Times New Roman"/>
          <w:sz w:val="15"/>
          <w:szCs w:val="15"/>
          <w:color w:val="262626"/>
          <w:spacing w:val="0"/>
          <w:w w:val="100"/>
          <w:i/>
          <w:position w:val="1"/>
        </w:rPr>
        <w:t>     </w:t>
      </w:r>
      <w:r>
        <w:rPr>
          <w:rFonts w:ascii="Times New Roman" w:hAnsi="Times New Roman" w:cs="Times New Roman" w:eastAsia="Times New Roman"/>
          <w:sz w:val="15"/>
          <w:szCs w:val="15"/>
          <w:color w:val="262626"/>
          <w:spacing w:val="1"/>
          <w:w w:val="100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0"/>
          <w:w w:val="120"/>
          <w:position w:val="1"/>
        </w:rPr>
        <w:t>27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500" w:right="340"/>
        </w:sectPr>
      </w:pPr>
      <w:rPr/>
    </w:p>
    <w:p>
      <w:pPr>
        <w:spacing w:before="6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40" w:lineRule="auto"/>
        <w:ind w:left="111" w:right="-20"/>
        <w:jc w:val="left"/>
        <w:tabs>
          <w:tab w:pos="700" w:val="left"/>
        </w:tabs>
        <w:rPr>
          <w:rFonts w:ascii="Times New Roman" w:hAnsi="Times New Roman" w:cs="Times New Roman" w:eastAsia="Times New Roman"/>
          <w:sz w:val="18"/>
          <w:szCs w:val="18"/>
        </w:rPr>
      </w:pPr>
      <w:rPr/>
      <w:r>
        <w:rPr/>
        <w:pict>
          <v:group style="position:absolute;margin-left:37.05722pt;margin-top:-11.621472pt;width:.1pt;height:81.726993pt;mso-position-horizontal-relative:page;mso-position-vertical-relative:paragraph;z-index:-4983" coordorigin="741,-232" coordsize="2,1635">
            <v:shape style="position:absolute;left:741;top:-232;width:2;height:1635" coordorigin="741,-232" coordsize="0,1635" path="m741,1402l741,-232e" filled="f" stroked="t" strokeweight=".926431pt" strokecolor="#000000">
              <v:path arrowok="t"/>
            </v:shape>
          </v:group>
          <w10:wrap type="none"/>
        </w:pict>
      </w:r>
      <w:r>
        <w:rPr/>
        <w:pict>
          <v:group style="position:absolute;margin-left:225.70163pt;margin-top:-11.621472pt;width:.1pt;height:80.54937pt;mso-position-horizontal-relative:page;mso-position-vertical-relative:paragraph;z-index:-4982" coordorigin="4514,-232" coordsize="2,1611">
            <v:shape style="position:absolute;left:4514;top:-232;width:2;height:1611" coordorigin="4514,-232" coordsize="0,1611" path="m4514,1379l4514,-232e" filled="f" stroked="t" strokeweight=".926431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0"/>
          <w:w w:val="100"/>
          <w:i/>
        </w:rPr>
        <w:t>3.</w:t>
      </w:r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6"/>
          <w:w w:val="100"/>
          <w:i/>
        </w:rPr>
        <w:t>3</w:t>
      </w:r>
      <w:r>
        <w:rPr>
          <w:rFonts w:ascii="Times New Roman" w:hAnsi="Times New Roman" w:cs="Times New Roman" w:eastAsia="Times New Roman"/>
          <w:sz w:val="19"/>
          <w:szCs w:val="19"/>
          <w:color w:val="5D5D5D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5D5D5D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5D5D5D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5D5D5D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-17"/>
          <w:w w:val="100"/>
          <w:i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-17"/>
          <w:w w:val="100"/>
          <w:i/>
          <w:u w:val="single" w:color="000000"/>
        </w:rPr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17"/>
          <w:i/>
          <w:u w:val="single" w:color="000000"/>
        </w:rPr>
        <w:t>1/YDNA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17"/>
          <w:i/>
          <w:u w:val="single" w:color="000000"/>
        </w:rPr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17"/>
          <w:i/>
          <w:u w:val="single" w:color="000000"/>
        </w:rPr>
        <w:t>C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17"/>
          <w:i/>
          <w:u w:val="single" w:color="000000"/>
        </w:rPr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-30"/>
          <w:w w:val="100"/>
          <w:i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-30"/>
          <w:w w:val="100"/>
          <w:i/>
          <w:u w:val="single" w:color="000000"/>
        </w:rPr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-30"/>
          <w:w w:val="100"/>
          <w:i/>
          <w:u w:val="single" w:color="000000"/>
        </w:rPr>
      </w:r>
      <w:r>
        <w:rPr>
          <w:rFonts w:ascii="Times New Roman" w:hAnsi="Times New Roman" w:cs="Times New Roman" w:eastAsia="Times New Roman"/>
          <w:sz w:val="18"/>
          <w:szCs w:val="18"/>
          <w:color w:val="383838"/>
          <w:spacing w:val="0"/>
          <w:w w:val="106"/>
          <w:i/>
          <w:u w:val="single" w:color="000000"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color w:val="383838"/>
          <w:spacing w:val="0"/>
          <w:w w:val="106"/>
          <w:i/>
          <w:u w:val="single" w:color="000000"/>
        </w:rPr>
      </w:r>
      <w:r>
        <w:rPr>
          <w:rFonts w:ascii="Times New Roman" w:hAnsi="Times New Roman" w:cs="Times New Roman" w:eastAsia="Times New Roman"/>
          <w:sz w:val="18"/>
          <w:szCs w:val="18"/>
          <w:color w:val="383838"/>
          <w:spacing w:val="-31"/>
          <w:w w:val="100"/>
          <w:i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383838"/>
          <w:spacing w:val="-31"/>
          <w:w w:val="100"/>
          <w:i/>
          <w:u w:val="single" w:color="000000"/>
        </w:rPr>
      </w:r>
      <w:r>
        <w:rPr>
          <w:rFonts w:ascii="Times New Roman" w:hAnsi="Times New Roman" w:cs="Times New Roman" w:eastAsia="Times New Roman"/>
          <w:sz w:val="18"/>
          <w:szCs w:val="18"/>
          <w:color w:val="383838"/>
          <w:spacing w:val="-31"/>
          <w:w w:val="100"/>
          <w:i/>
          <w:u w:val="single" w:color="000000"/>
        </w:rPr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12"/>
          <w:i/>
          <w:u w:val="single" w:color="000000"/>
        </w:rPr>
        <w:t>AE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12"/>
          <w:i/>
        </w:rPr>
      </w:r>
      <w:r>
        <w:rPr>
          <w:rFonts w:ascii="Times New Roman" w:hAnsi="Times New Roman" w:cs="Times New Roman" w:eastAsia="Times New Roman"/>
          <w:sz w:val="18"/>
          <w:szCs w:val="18"/>
          <w:color w:val="000000"/>
          <w:spacing w:val="0"/>
          <w:w w:val="100"/>
        </w:rPr>
      </w:r>
    </w:p>
    <w:p>
      <w:pPr>
        <w:spacing w:before="13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2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Arial" w:hAnsi="Arial" w:cs="Arial" w:eastAsia="Arial"/>
          <w:sz w:val="26"/>
          <w:szCs w:val="26"/>
          <w:color w:val="262626"/>
          <w:spacing w:val="0"/>
          <w:w w:val="100"/>
        </w:rPr>
        <w:t>:u</w:t>
      </w:r>
      <w:r>
        <w:rPr>
          <w:rFonts w:ascii="Arial" w:hAnsi="Arial" w:cs="Arial" w:eastAsia="Arial"/>
          <w:sz w:val="26"/>
          <w:szCs w:val="26"/>
          <w:color w:val="262626"/>
          <w:spacing w:val="8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161616"/>
          <w:spacing w:val="0"/>
          <w:w w:val="100"/>
        </w:rPr>
        <w:t>i.</w:t>
      </w:r>
      <w:r>
        <w:rPr>
          <w:rFonts w:ascii="Times New Roman" w:hAnsi="Times New Roman" w:cs="Times New Roman" w:eastAsia="Times New Roman"/>
          <w:sz w:val="23"/>
          <w:szCs w:val="23"/>
          <w:color w:val="161616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161616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1"/>
        </w:rPr>
        <w:t>HYDNUM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7" w:after="0" w:line="240" w:lineRule="auto"/>
        <w:ind w:left="721" w:right="230"/>
        <w:jc w:val="center"/>
        <w:tabs>
          <w:tab w:pos="2500" w:val="left"/>
        </w:tabs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161616"/>
          <w:spacing w:val="0"/>
          <w:w w:val="100"/>
          <w:i/>
        </w:rPr>
        <w:t>Hydnum</w:t>
      </w:r>
      <w:r>
        <w:rPr>
          <w:rFonts w:ascii="Times New Roman" w:hAnsi="Times New Roman" w:cs="Times New Roman" w:eastAsia="Times New Roman"/>
          <w:sz w:val="17"/>
          <w:szCs w:val="17"/>
          <w:color w:val="161616"/>
          <w:spacing w:val="7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61616"/>
          <w:spacing w:val="-12"/>
          <w:w w:val="92"/>
          <w:i/>
        </w:rPr>
        <w:t>r</w:t>
      </w:r>
      <w:r>
        <w:rPr>
          <w:rFonts w:ascii="Times New Roman" w:hAnsi="Times New Roman" w:cs="Times New Roman" w:eastAsia="Times New Roman"/>
          <w:sz w:val="17"/>
          <w:szCs w:val="17"/>
          <w:color w:val="383838"/>
          <w:spacing w:val="0"/>
          <w:w w:val="100"/>
          <w:i/>
        </w:rPr>
        <w:t>epand</w:t>
      </w:r>
      <w:r>
        <w:rPr>
          <w:rFonts w:ascii="Times New Roman" w:hAnsi="Times New Roman" w:cs="Times New Roman" w:eastAsia="Times New Roman"/>
          <w:sz w:val="17"/>
          <w:szCs w:val="17"/>
          <w:color w:val="383838"/>
          <w:spacing w:val="-3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61616"/>
          <w:spacing w:val="0"/>
          <w:w w:val="100"/>
          <w:i/>
        </w:rPr>
        <w:t>um</w:t>
      </w:r>
      <w:r>
        <w:rPr>
          <w:rFonts w:ascii="Times New Roman" w:hAnsi="Times New Roman" w:cs="Times New Roman" w:eastAsia="Times New Roman"/>
          <w:sz w:val="17"/>
          <w:szCs w:val="17"/>
          <w:color w:val="161616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161616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75"/>
          <w:position w:val="1"/>
        </w:rPr>
        <w:t>Pi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-32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383838"/>
          <w:spacing w:val="0"/>
          <w:w w:val="90"/>
          <w:position w:val="1"/>
        </w:rPr>
        <w:t>ed-de</w:t>
      </w:r>
      <w:r>
        <w:rPr>
          <w:rFonts w:ascii="Times New Roman" w:hAnsi="Times New Roman" w:cs="Times New Roman" w:eastAsia="Times New Roman"/>
          <w:sz w:val="18"/>
          <w:szCs w:val="18"/>
          <w:color w:val="383838"/>
          <w:spacing w:val="7"/>
          <w:w w:val="90"/>
          <w:position w:val="1"/>
        </w:rPr>
        <w:t>-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96"/>
          <w:position w:val="1"/>
        </w:rPr>
        <w:t>mouton</w:t>
      </w:r>
      <w:r>
        <w:rPr>
          <w:rFonts w:ascii="Times New Roman" w:hAnsi="Times New Roman" w:cs="Times New Roman" w:eastAsia="Times New Roman"/>
          <w:sz w:val="18"/>
          <w:szCs w:val="18"/>
          <w:color w:val="000000"/>
          <w:spacing w:val="0"/>
          <w:w w:val="100"/>
          <w:position w:val="0"/>
        </w:rPr>
      </w:r>
    </w:p>
    <w:p>
      <w:pPr>
        <w:spacing w:before="30" w:after="0" w:line="287" w:lineRule="exact"/>
        <w:ind w:left="2273" w:right="1375"/>
        <w:jc w:val="center"/>
        <w:rPr>
          <w:rFonts w:ascii="Arial" w:hAnsi="Arial" w:cs="Arial" w:eastAsia="Arial"/>
          <w:sz w:val="26"/>
          <w:szCs w:val="26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10.013626pt;margin-top:1.556002pt;width:15.595801pt;height:33pt;mso-position-horizontal-relative:page;mso-position-vertical-relative:paragraph;z-index:-4974" type="#_x0000_t202" filled="f" stroked="f">
            <v:textbox inset="0,0,0,0">
              <w:txbxContent>
                <w:p>
                  <w:pPr>
                    <w:spacing w:before="0" w:after="0" w:line="660" w:lineRule="exact"/>
                    <w:ind w:right="-139"/>
                    <w:jc w:val="left"/>
                    <w:rPr>
                      <w:rFonts w:ascii="Arial" w:hAnsi="Arial" w:cs="Arial" w:eastAsia="Arial"/>
                      <w:sz w:val="66"/>
                      <w:szCs w:val="66"/>
                    </w:rPr>
                  </w:pPr>
                  <w:rPr/>
                  <w:r>
                    <w:rPr>
                      <w:rFonts w:ascii="Arial" w:hAnsi="Arial" w:cs="Arial" w:eastAsia="Arial"/>
                      <w:sz w:val="66"/>
                      <w:szCs w:val="66"/>
                      <w:color w:val="262626"/>
                      <w:spacing w:val="0"/>
                      <w:w w:val="100"/>
                      <w:position w:val="-1"/>
                    </w:rPr>
                    <w:t>1</w:t>
                  </w:r>
                  <w:r>
                    <w:rPr>
                      <w:rFonts w:ascii="Arial" w:hAnsi="Arial" w:cs="Arial" w:eastAsia="Arial"/>
                      <w:sz w:val="66"/>
                      <w:szCs w:val="66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26"/>
          <w:szCs w:val="26"/>
          <w:color w:val="262626"/>
          <w:spacing w:val="0"/>
          <w:w w:val="75"/>
          <w:i/>
          <w:position w:val="-1"/>
        </w:rPr>
        <w:t>il)</w:t>
      </w:r>
      <w:r>
        <w:rPr>
          <w:rFonts w:ascii="Arial" w:hAnsi="Arial" w:cs="Arial" w:eastAsia="Arial"/>
          <w:sz w:val="26"/>
          <w:szCs w:val="26"/>
          <w:color w:val="000000"/>
          <w:spacing w:val="0"/>
          <w:w w:val="100"/>
          <w:position w:val="0"/>
        </w:rPr>
      </w:r>
    </w:p>
    <w:p>
      <w:pPr>
        <w:spacing w:before="0" w:after="0" w:line="305" w:lineRule="exact"/>
        <w:ind w:left="2323" w:right="1355"/>
        <w:jc w:val="center"/>
        <w:rPr>
          <w:rFonts w:ascii="Arial" w:hAnsi="Arial" w:cs="Arial" w:eastAsia="Arial"/>
          <w:sz w:val="31"/>
          <w:szCs w:val="31"/>
        </w:rPr>
      </w:pPr>
      <w:rPr/>
      <w:r>
        <w:rPr>
          <w:rFonts w:ascii="Arial" w:hAnsi="Arial" w:cs="Arial" w:eastAsia="Arial"/>
          <w:sz w:val="31"/>
          <w:szCs w:val="31"/>
          <w:color w:val="161616"/>
          <w:spacing w:val="0"/>
          <w:w w:val="187"/>
        </w:rPr>
        <w:t>l</w:t>
      </w:r>
      <w:r>
        <w:rPr>
          <w:rFonts w:ascii="Arial" w:hAnsi="Arial" w:cs="Arial" w:eastAsia="Arial"/>
          <w:sz w:val="31"/>
          <w:szCs w:val="31"/>
          <w:color w:val="000000"/>
          <w:spacing w:val="0"/>
          <w:w w:val="100"/>
        </w:rPr>
      </w:r>
    </w:p>
    <w:p>
      <w:pPr>
        <w:spacing w:before="1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671" w:lineRule="exact"/>
        <w:ind w:left="207" w:right="-123"/>
        <w:jc w:val="center"/>
        <w:tabs>
          <w:tab w:pos="660" w:val="left"/>
          <w:tab w:pos="2780" w:val="left"/>
        </w:tabs>
        <w:rPr>
          <w:rFonts w:ascii="Arial" w:hAnsi="Arial" w:cs="Arial" w:eastAsia="Arial"/>
          <w:sz w:val="111"/>
          <w:szCs w:val="111"/>
        </w:rPr>
      </w:pPr>
      <w:rPr/>
      <w:r>
        <w:rPr>
          <w:rFonts w:ascii="Arial" w:hAnsi="Arial" w:cs="Arial" w:eastAsia="Arial"/>
          <w:sz w:val="18"/>
          <w:szCs w:val="18"/>
          <w:color w:val="161616"/>
          <w:spacing w:val="0"/>
          <w:w w:val="100"/>
          <w:i/>
          <w:position w:val="-50"/>
        </w:rPr>
        <w:t>4.</w:t>
      </w:r>
      <w:r>
        <w:rPr>
          <w:rFonts w:ascii="Arial" w:hAnsi="Arial" w:cs="Arial" w:eastAsia="Arial"/>
          <w:sz w:val="18"/>
          <w:szCs w:val="18"/>
          <w:color w:val="161616"/>
          <w:spacing w:val="-44"/>
          <w:w w:val="100"/>
          <w:i/>
          <w:position w:val="-50"/>
        </w:rPr>
        <w:t> </w:t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0"/>
          <w:i/>
          <w:position w:val="-50"/>
        </w:rPr>
        <w:tab/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7"/>
          <w:i/>
          <w:position w:val="-50"/>
        </w:rPr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18"/>
          <w:i/>
          <w:u w:val="single" w:color="000000"/>
          <w:position w:val="-50"/>
        </w:rPr>
        <w:t>HER!C!ACEAJ::</w:t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18"/>
          <w:i/>
          <w:position w:val="-50"/>
        </w:rPr>
        <w:t> </w:t>
      </w:r>
      <w:r>
        <w:rPr>
          <w:rFonts w:ascii="Arial" w:hAnsi="Arial" w:cs="Arial" w:eastAsia="Arial"/>
          <w:sz w:val="18"/>
          <w:szCs w:val="18"/>
          <w:color w:val="161616"/>
          <w:spacing w:val="24"/>
          <w:w w:val="118"/>
          <w:i/>
          <w:position w:val="-50"/>
        </w:rPr>
        <w:t> </w:t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0"/>
          <w:i/>
          <w:position w:val="-50"/>
        </w:rPr>
        <w:tab/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0"/>
          <w:i/>
          <w:position w:val="-50"/>
        </w:rPr>
      </w:r>
      <w:r>
        <w:rPr>
          <w:rFonts w:ascii="Arial" w:hAnsi="Arial" w:cs="Arial" w:eastAsia="Arial"/>
          <w:sz w:val="111"/>
          <w:szCs w:val="111"/>
          <w:color w:val="161616"/>
          <w:spacing w:val="0"/>
          <w:w w:val="118"/>
          <w:position w:val="-50"/>
        </w:rPr>
        <w:t>_j</w:t>
      </w:r>
      <w:r>
        <w:rPr>
          <w:rFonts w:ascii="Arial" w:hAnsi="Arial" w:cs="Arial" w:eastAsia="Arial"/>
          <w:sz w:val="111"/>
          <w:szCs w:val="111"/>
          <w:color w:val="000000"/>
          <w:spacing w:val="0"/>
          <w:w w:val="100"/>
          <w:position w:val="0"/>
        </w:rPr>
      </w:r>
    </w:p>
    <w:p>
      <w:pPr>
        <w:spacing w:before="3" w:after="0" w:line="180" w:lineRule="exact"/>
        <w:jc w:val="left"/>
        <w:rPr>
          <w:sz w:val="18"/>
          <w:szCs w:val="18"/>
        </w:rPr>
      </w:pPr>
      <w:rPr/>
      <w:r>
        <w:rPr/>
        <w:br w:type="column"/>
      </w:r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7" w:lineRule="auto"/>
        <w:ind w:right="-56" w:firstLine="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0"/>
          <w:w w:val="102"/>
        </w:rPr>
        <w:t>SCUBINU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93"/>
        </w:rPr>
        <w:t>SCUPIGNU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9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0"/>
          <w:w w:val="103"/>
        </w:rPr>
        <w:t>SCUPINU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4" w:after="0" w:line="160" w:lineRule="exact"/>
        <w:jc w:val="left"/>
        <w:rPr>
          <w:sz w:val="16"/>
          <w:szCs w:val="16"/>
        </w:rPr>
      </w:pPr>
      <w:rPr/>
      <w:r>
        <w:rPr/>
        <w:br w:type="column"/>
      </w:r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61" w:lineRule="auto"/>
        <w:ind w:right="-53" w:firstLine="9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</w:rPr>
        <w:t>Hydne.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0"/>
          <w:w w:val="100"/>
        </w:rPr>
        <w:t>pied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</w:rPr>
        <w:t>mouton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</w:rPr>
        <w:t>Hydne.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</w:rPr>
        <w:t>pied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1"/>
        </w:rPr>
        <w:t>mouton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</w:rPr>
        <w:t>Hydne.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</w:rPr>
        <w:t>pied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</w:rPr>
        <w:t>mouton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82" w:after="0" w:line="510" w:lineRule="auto"/>
        <w:ind w:right="-56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161616"/>
          <w:w w:val="85"/>
        </w:rPr>
        <w:t>IDNAC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-6"/>
          <w:w w:val="85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4D4D4D"/>
          <w:spacing w:val="-2"/>
          <w:w w:val="110"/>
        </w:rPr>
        <w:t>J</w:t>
      </w:r>
      <w:r>
        <w:rPr>
          <w:rFonts w:ascii="Times New Roman" w:hAnsi="Times New Roman" w:cs="Times New Roman" w:eastAsia="Times New Roman"/>
          <w:sz w:val="21"/>
          <w:szCs w:val="21"/>
          <w:color w:val="6E6E6E"/>
          <w:spacing w:val="0"/>
          <w:w w:val="135"/>
        </w:rPr>
        <w:t>\</w:t>
      </w:r>
      <w:r>
        <w:rPr>
          <w:rFonts w:ascii="Times New Roman" w:hAnsi="Times New Roman" w:cs="Times New Roman" w:eastAsia="Times New Roman"/>
          <w:sz w:val="21"/>
          <w:szCs w:val="21"/>
          <w:color w:val="6E6E6E"/>
          <w:spacing w:val="0"/>
          <w:w w:val="13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</w:rPr>
        <w:t>IDNUMU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9" w:after="0" w:line="150" w:lineRule="exact"/>
        <w:jc w:val="left"/>
        <w:rPr>
          <w:sz w:val="15"/>
          <w:szCs w:val="15"/>
        </w:rPr>
      </w:pPr>
      <w:rPr/>
      <w:r>
        <w:rPr/>
        <w:br w:type="column"/>
      </w:r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64" w:lineRule="auto"/>
        <w:ind w:right="342" w:firstLine="9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pict>
          <v:group style="position:absolute;margin-left:432.064026pt;margin-top:-91.935303pt;width:.1pt;height:79.842797pt;mso-position-horizontal-relative:page;mso-position-vertical-relative:paragraph;z-index:-4981" coordorigin="8641,-1839" coordsize="2,1597">
            <v:shape style="position:absolute;left:8641;top:-1839;width:2;height:1597" coordorigin="8641,-1839" coordsize="0,1597" path="m8641,-242l8641,-1839e" filled="f" stroked="t" strokeweight=".926431pt" strokecolor="#000000">
              <v:path arrowok="t"/>
            </v:shape>
          </v:group>
          <w10:wrap type="none"/>
        </w:pict>
      </w:r>
      <w:r>
        <w:rPr/>
        <w:pict>
          <v:group style="position:absolute;margin-left:553.194824pt;margin-top:-92.406357pt;width:.1pt;height:79.607272pt;mso-position-horizontal-relative:page;mso-position-vertical-relative:paragraph;z-index:-4980" coordorigin="11064,-1848" coordsize="2,1592">
            <v:shape style="position:absolute;left:11064;top:-1848;width:2;height:1592" coordorigin="11064,-1848" coordsize="0,1592" path="m11064,-256l11064,-1848e" filled="f" stroked="t" strokeweight=".926431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95"/>
        </w:rPr>
        <w:t>Hydnum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3"/>
        </w:rPr>
        <w:t>rcpandum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95"/>
        </w:rPr>
        <w:t>Hydnum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3"/>
        </w:rPr>
        <w:t>repandum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96"/>
        </w:rPr>
        <w:t>Hydnum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8"/>
          <w:w w:val="9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4"/>
        </w:rPr>
        <w:t>repandum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jc w:val="both"/>
        <w:spacing w:after="0"/>
        <w:sectPr>
          <w:pgSz w:w="11900" w:h="16840"/>
          <w:pgMar w:top="560" w:bottom="280" w:left="700" w:right="440"/>
          <w:cols w:num="5" w:equalWidth="0">
            <w:col w:w="3914" w:space="611"/>
            <w:col w:w="986" w:space="237"/>
            <w:col w:w="1806" w:space="473"/>
            <w:col w:w="835" w:space="22"/>
            <w:col w:w="1876"/>
          </w:cols>
        </w:sectPr>
      </w:pPr>
      <w:rPr/>
    </w:p>
    <w:p>
      <w:pPr>
        <w:spacing w:before="3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776" w:lineRule="atLeast"/>
        <w:ind w:left="273" w:right="-71"/>
        <w:jc w:val="left"/>
        <w:tabs>
          <w:tab w:pos="38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8"/>
          <w:szCs w:val="8"/>
          <w:color w:val="262626"/>
          <w:w w:val="51"/>
        </w:rPr>
        <w:t>....:</w:t>
      </w:r>
      <w:r>
        <w:rPr>
          <w:rFonts w:ascii="Times New Roman" w:hAnsi="Times New Roman" w:cs="Times New Roman" w:eastAsia="Times New Roman"/>
          <w:sz w:val="8"/>
          <w:szCs w:val="8"/>
          <w:color w:val="262626"/>
          <w:spacing w:val="-14"/>
          <w:w w:val="51"/>
        </w:rPr>
        <w:t>.</w:t>
      </w:r>
      <w:r>
        <w:rPr>
          <w:rFonts w:ascii="Times New Roman" w:hAnsi="Times New Roman" w:cs="Times New Roman" w:eastAsia="Times New Roman"/>
          <w:sz w:val="8"/>
          <w:szCs w:val="8"/>
          <w:color w:val="161616"/>
          <w:spacing w:val="-15"/>
          <w:w w:val="142"/>
        </w:rPr>
        <w:t>•</w:t>
      </w:r>
      <w:r>
        <w:rPr>
          <w:rFonts w:ascii="Times New Roman" w:hAnsi="Times New Roman" w:cs="Times New Roman" w:eastAsia="Times New Roman"/>
          <w:sz w:val="8"/>
          <w:szCs w:val="8"/>
          <w:color w:val="262626"/>
          <w:spacing w:val="0"/>
          <w:w w:val="51"/>
        </w:rPr>
        <w:t>4</w:t>
      </w:r>
      <w:r>
        <w:rPr>
          <w:rFonts w:ascii="Times New Roman" w:hAnsi="Times New Roman" w:cs="Times New Roman" w:eastAsia="Times New Roman"/>
          <w:sz w:val="8"/>
          <w:szCs w:val="8"/>
          <w:color w:val="26262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8"/>
          <w:szCs w:val="8"/>
          <w:color w:val="262626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0"/>
          <w:w w:val="35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-81"/>
          <w:w w:val="35"/>
        </w:rPr>
        <w:t>=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-75"/>
          <w:w w:val="143"/>
        </w:rPr>
        <w:t>-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0"/>
          <w:w w:val="35"/>
        </w:rPr>
        <w:t>.2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-2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143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4D4D4D"/>
          <w:spacing w:val="0"/>
          <w:w w:val="100"/>
        </w:rPr>
        <w:t>....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147" w:lineRule="exact"/>
        <w:ind w:right="-251"/>
        <w:jc w:val="left"/>
        <w:rPr>
          <w:rFonts w:ascii="Arial" w:hAnsi="Arial" w:cs="Arial" w:eastAsia="Arial"/>
          <w:sz w:val="141"/>
          <w:szCs w:val="14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54"/>
          <w:szCs w:val="54"/>
          <w:color w:val="6E6E6E"/>
          <w:w w:val="29"/>
          <w:position w:val="-103"/>
        </w:rPr>
        <w:t>.</w:t>
      </w:r>
      <w:r>
        <w:rPr>
          <w:rFonts w:ascii="Times New Roman" w:hAnsi="Times New Roman" w:cs="Times New Roman" w:eastAsia="Times New Roman"/>
          <w:sz w:val="54"/>
          <w:szCs w:val="54"/>
          <w:color w:val="6E6E6E"/>
          <w:spacing w:val="14"/>
          <w:w w:val="29"/>
          <w:position w:val="-103"/>
        </w:rPr>
        <w:t>.</w:t>
      </w:r>
      <w:r>
        <w:rPr>
          <w:rFonts w:ascii="Times New Roman" w:hAnsi="Times New Roman" w:cs="Times New Roman" w:eastAsia="Times New Roman"/>
          <w:sz w:val="54"/>
          <w:szCs w:val="54"/>
          <w:color w:val="383838"/>
          <w:spacing w:val="0"/>
          <w:w w:val="29"/>
          <w:position w:val="-103"/>
        </w:rPr>
        <w:t>..</w:t>
      </w:r>
      <w:r>
        <w:rPr>
          <w:rFonts w:ascii="Times New Roman" w:hAnsi="Times New Roman" w:cs="Times New Roman" w:eastAsia="Times New Roman"/>
          <w:sz w:val="54"/>
          <w:szCs w:val="54"/>
          <w:color w:val="383838"/>
          <w:spacing w:val="-63"/>
          <w:w w:val="100"/>
          <w:position w:val="-103"/>
        </w:rPr>
        <w:t> </w:t>
      </w:r>
      <w:r>
        <w:rPr>
          <w:rFonts w:ascii="Times New Roman" w:hAnsi="Times New Roman" w:cs="Times New Roman" w:eastAsia="Times New Roman"/>
          <w:sz w:val="54"/>
          <w:szCs w:val="54"/>
          <w:color w:val="4D4D4D"/>
          <w:spacing w:val="-73"/>
          <w:w w:val="71"/>
          <w:position w:val="-103"/>
        </w:rPr>
        <w:t>-</w:t>
      </w:r>
      <w:r>
        <w:rPr>
          <w:rFonts w:ascii="Times New Roman" w:hAnsi="Times New Roman" w:cs="Times New Roman" w:eastAsia="Times New Roman"/>
          <w:sz w:val="54"/>
          <w:szCs w:val="54"/>
          <w:color w:val="161616"/>
          <w:spacing w:val="0"/>
          <w:w w:val="34"/>
          <w:position w:val="-103"/>
        </w:rPr>
        <w:t>·-</w:t>
      </w:r>
      <w:r>
        <w:rPr>
          <w:rFonts w:ascii="Times New Roman" w:hAnsi="Times New Roman" w:cs="Times New Roman" w:eastAsia="Times New Roman"/>
          <w:sz w:val="54"/>
          <w:szCs w:val="54"/>
          <w:color w:val="383838"/>
          <w:spacing w:val="-40"/>
          <w:w w:val="24"/>
          <w:position w:val="-103"/>
        </w:rPr>
        <w:t>-</w:t>
      </w:r>
      <w:r>
        <w:rPr>
          <w:rFonts w:ascii="Times New Roman" w:hAnsi="Times New Roman" w:cs="Times New Roman" w:eastAsia="Times New Roman"/>
          <w:sz w:val="54"/>
          <w:szCs w:val="54"/>
          <w:color w:val="6E6E6E"/>
          <w:spacing w:val="0"/>
          <w:w w:val="17"/>
          <w:position w:val="-103"/>
        </w:rPr>
        <w:t>·</w:t>
      </w:r>
      <w:r>
        <w:rPr>
          <w:rFonts w:ascii="Times New Roman" w:hAnsi="Times New Roman" w:cs="Times New Roman" w:eastAsia="Times New Roman"/>
          <w:sz w:val="54"/>
          <w:szCs w:val="54"/>
          <w:color w:val="6E6E6E"/>
          <w:spacing w:val="-70"/>
          <w:w w:val="100"/>
          <w:position w:val="-103"/>
        </w:rPr>
        <w:t> </w:t>
      </w:r>
      <w:r>
        <w:rPr>
          <w:rFonts w:ascii="Times New Roman" w:hAnsi="Times New Roman" w:cs="Times New Roman" w:eastAsia="Times New Roman"/>
          <w:sz w:val="54"/>
          <w:szCs w:val="54"/>
          <w:color w:val="383838"/>
          <w:spacing w:val="-46"/>
          <w:w w:val="64"/>
          <w:position w:val="-103"/>
        </w:rPr>
        <w:t>-</w:t>
      </w:r>
      <w:r>
        <w:rPr>
          <w:rFonts w:ascii="Times New Roman" w:hAnsi="Times New Roman" w:cs="Times New Roman" w:eastAsia="Times New Roman"/>
          <w:sz w:val="54"/>
          <w:szCs w:val="54"/>
          <w:color w:val="383838"/>
          <w:spacing w:val="0"/>
          <w:w w:val="33"/>
          <w:position w:val="-103"/>
        </w:rPr>
        <w:t>...</w:t>
      </w:r>
      <w:r>
        <w:rPr>
          <w:rFonts w:ascii="Times New Roman" w:hAnsi="Times New Roman" w:cs="Times New Roman" w:eastAsia="Times New Roman"/>
          <w:sz w:val="54"/>
          <w:szCs w:val="54"/>
          <w:color w:val="383838"/>
          <w:spacing w:val="7"/>
          <w:w w:val="33"/>
          <w:position w:val="-103"/>
        </w:rPr>
        <w:t>.</w:t>
      </w:r>
      <w:r>
        <w:rPr>
          <w:rFonts w:ascii="Times New Roman" w:hAnsi="Times New Roman" w:cs="Times New Roman" w:eastAsia="Times New Roman"/>
          <w:sz w:val="54"/>
          <w:szCs w:val="54"/>
          <w:color w:val="262626"/>
          <w:spacing w:val="0"/>
          <w:w w:val="50"/>
          <w:position w:val="-103"/>
        </w:rPr>
        <w:t>---</w:t>
      </w:r>
      <w:r>
        <w:rPr>
          <w:rFonts w:ascii="Times New Roman" w:hAnsi="Times New Roman" w:cs="Times New Roman" w:eastAsia="Times New Roman"/>
          <w:sz w:val="54"/>
          <w:szCs w:val="54"/>
          <w:color w:val="262626"/>
          <w:spacing w:val="-58"/>
          <w:w w:val="50"/>
          <w:position w:val="-103"/>
        </w:rPr>
        <w:t>·</w:t>
      </w:r>
      <w:r>
        <w:rPr>
          <w:rFonts w:ascii="Times New Roman" w:hAnsi="Times New Roman" w:cs="Times New Roman" w:eastAsia="Times New Roman"/>
          <w:sz w:val="54"/>
          <w:szCs w:val="54"/>
          <w:color w:val="4D4D4D"/>
          <w:spacing w:val="0"/>
          <w:w w:val="34"/>
          <w:position w:val="-103"/>
        </w:rPr>
        <w:t>.</w:t>
      </w:r>
      <w:r>
        <w:rPr>
          <w:rFonts w:ascii="Times New Roman" w:hAnsi="Times New Roman" w:cs="Times New Roman" w:eastAsia="Times New Roman"/>
          <w:sz w:val="54"/>
          <w:szCs w:val="54"/>
          <w:color w:val="4D4D4D"/>
          <w:spacing w:val="-87"/>
          <w:w w:val="34"/>
          <w:position w:val="-103"/>
        </w:rPr>
        <w:t>.</w:t>
      </w:r>
      <w:r>
        <w:rPr>
          <w:rFonts w:ascii="Times New Roman" w:hAnsi="Times New Roman" w:cs="Times New Roman" w:eastAsia="Times New Roman"/>
          <w:sz w:val="54"/>
          <w:szCs w:val="54"/>
          <w:color w:val="5D5D5D"/>
          <w:spacing w:val="-4"/>
          <w:w w:val="58"/>
          <w:position w:val="-103"/>
        </w:rPr>
        <w:t>·</w:t>
      </w:r>
      <w:r>
        <w:rPr>
          <w:rFonts w:ascii="Times New Roman" w:hAnsi="Times New Roman" w:cs="Times New Roman" w:eastAsia="Times New Roman"/>
          <w:sz w:val="54"/>
          <w:szCs w:val="54"/>
          <w:color w:val="383838"/>
          <w:spacing w:val="0"/>
          <w:w w:val="42"/>
          <w:position w:val="-103"/>
        </w:rPr>
        <w:t>-</w:t>
      </w:r>
      <w:r>
        <w:rPr>
          <w:rFonts w:ascii="Times New Roman" w:hAnsi="Times New Roman" w:cs="Times New Roman" w:eastAsia="Times New Roman"/>
          <w:sz w:val="54"/>
          <w:szCs w:val="54"/>
          <w:color w:val="383838"/>
          <w:spacing w:val="-35"/>
          <w:w w:val="42"/>
          <w:position w:val="-103"/>
        </w:rPr>
        <w:t>-</w:t>
      </w:r>
      <w:r>
        <w:rPr>
          <w:rFonts w:ascii="Times New Roman" w:hAnsi="Times New Roman" w:cs="Times New Roman" w:eastAsia="Times New Roman"/>
          <w:sz w:val="54"/>
          <w:szCs w:val="54"/>
          <w:color w:val="383838"/>
          <w:spacing w:val="0"/>
          <w:w w:val="29"/>
          <w:position w:val="-103"/>
        </w:rPr>
        <w:t>.</w:t>
      </w:r>
      <w:r>
        <w:rPr>
          <w:rFonts w:ascii="Times New Roman" w:hAnsi="Times New Roman" w:cs="Times New Roman" w:eastAsia="Times New Roman"/>
          <w:sz w:val="54"/>
          <w:szCs w:val="54"/>
          <w:color w:val="383838"/>
          <w:spacing w:val="-19"/>
          <w:w w:val="29"/>
          <w:position w:val="-103"/>
        </w:rPr>
        <w:t>.</w:t>
      </w:r>
      <w:r>
        <w:rPr>
          <w:rFonts w:ascii="Times New Roman" w:hAnsi="Times New Roman" w:cs="Times New Roman" w:eastAsia="Times New Roman"/>
          <w:sz w:val="54"/>
          <w:szCs w:val="54"/>
          <w:color w:val="383838"/>
          <w:spacing w:val="0"/>
          <w:w w:val="54"/>
          <w:position w:val="-103"/>
        </w:rPr>
        <w:t>·-</w:t>
      </w:r>
      <w:r>
        <w:rPr>
          <w:rFonts w:ascii="Times New Roman" w:hAnsi="Times New Roman" w:cs="Times New Roman" w:eastAsia="Times New Roman"/>
          <w:sz w:val="54"/>
          <w:szCs w:val="54"/>
          <w:color w:val="383838"/>
          <w:spacing w:val="-83"/>
          <w:w w:val="54"/>
          <w:position w:val="-103"/>
        </w:rPr>
        <w:t>-</w:t>
      </w:r>
      <w:r>
        <w:rPr>
          <w:rFonts w:ascii="Times New Roman" w:hAnsi="Times New Roman" w:cs="Times New Roman" w:eastAsia="Times New Roman"/>
          <w:sz w:val="54"/>
          <w:szCs w:val="54"/>
          <w:color w:val="9A9A9A"/>
          <w:spacing w:val="28"/>
          <w:w w:val="17"/>
          <w:position w:val="-103"/>
        </w:rPr>
        <w:t>·</w:t>
      </w:r>
      <w:r>
        <w:rPr>
          <w:rFonts w:ascii="Times New Roman" w:hAnsi="Times New Roman" w:cs="Times New Roman" w:eastAsia="Times New Roman"/>
          <w:sz w:val="54"/>
          <w:szCs w:val="54"/>
          <w:color w:val="262626"/>
          <w:spacing w:val="0"/>
          <w:w w:val="120"/>
          <w:position w:val="-103"/>
        </w:rPr>
        <w:t>-</w:t>
      </w:r>
      <w:r>
        <w:rPr>
          <w:rFonts w:ascii="Times New Roman" w:hAnsi="Times New Roman" w:cs="Times New Roman" w:eastAsia="Times New Roman"/>
          <w:sz w:val="54"/>
          <w:szCs w:val="54"/>
          <w:color w:val="262626"/>
          <w:spacing w:val="-19"/>
          <w:w w:val="120"/>
          <w:position w:val="-103"/>
        </w:rPr>
        <w:t>-</w:t>
      </w:r>
      <w:r>
        <w:rPr>
          <w:rFonts w:ascii="Arial" w:hAnsi="Arial" w:cs="Arial" w:eastAsia="Arial"/>
          <w:sz w:val="141"/>
          <w:szCs w:val="141"/>
          <w:color w:val="030303"/>
          <w:spacing w:val="0"/>
          <w:w w:val="68"/>
          <w:position w:val="-102"/>
        </w:rPr>
        <w:t>J</w:t>
      </w:r>
      <w:r>
        <w:rPr>
          <w:rFonts w:ascii="Arial" w:hAnsi="Arial" w:cs="Arial" w:eastAsia="Arial"/>
          <w:sz w:val="141"/>
          <w:szCs w:val="141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8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501" w:lineRule="atLeast"/>
        <w:ind w:right="-20"/>
        <w:jc w:val="left"/>
        <w:rPr>
          <w:rFonts w:ascii="Times New Roman" w:hAnsi="Times New Roman" w:cs="Times New Roman" w:eastAsia="Times New Roman"/>
          <w:sz w:val="54"/>
          <w:szCs w:val="54"/>
        </w:rPr>
      </w:pPr>
      <w:rPr/>
      <w:r>
        <w:rPr>
          <w:rFonts w:ascii="Times New Roman" w:hAnsi="Times New Roman" w:cs="Times New Roman" w:eastAsia="Times New Roman"/>
          <w:sz w:val="54"/>
          <w:szCs w:val="54"/>
          <w:color w:val="161616"/>
          <w:spacing w:val="0"/>
          <w:w w:val="75"/>
          <w:i/>
        </w:rPr>
        <w:t>Cbu</w:t>
      </w:r>
      <w:r>
        <w:rPr>
          <w:rFonts w:ascii="Times New Roman" w:hAnsi="Times New Roman" w:cs="Times New Roman" w:eastAsia="Times New Roman"/>
          <w:sz w:val="54"/>
          <w:szCs w:val="5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00" w:right="440"/>
          <w:cols w:num="3" w:equalWidth="0">
            <w:col w:w="4058" w:space="1347"/>
            <w:col w:w="2666" w:space="259"/>
            <w:col w:w="2430"/>
          </w:cols>
        </w:sectPr>
      </w:pPr>
      <w:rPr/>
    </w:p>
    <w:p>
      <w:pPr>
        <w:spacing w:before="0" w:after="0" w:line="887" w:lineRule="atLeast"/>
        <w:ind w:right="326"/>
        <w:jc w:val="right"/>
        <w:tabs>
          <w:tab w:pos="23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88"/>
        </w:rPr>
        <w:t>ERICHJ.IAC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-17"/>
          <w:w w:val="88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4D4D4D"/>
          <w:spacing w:val="0"/>
          <w:w w:val="88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4D4D4D"/>
          <w:spacing w:val="12"/>
          <w:w w:val="8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5D5D5D"/>
          <w:spacing w:val="0"/>
          <w:w w:val="49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5D5D5D"/>
          <w:spacing w:val="0"/>
          <w:w w:val="49"/>
        </w:rPr>
        <w:t>   </w:t>
      </w:r>
      <w:r>
        <w:rPr>
          <w:rFonts w:ascii="Times New Roman" w:hAnsi="Times New Roman" w:cs="Times New Roman" w:eastAsia="Times New Roman"/>
          <w:sz w:val="21"/>
          <w:szCs w:val="21"/>
          <w:color w:val="5D5D5D"/>
          <w:spacing w:val="24"/>
          <w:w w:val="49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828282"/>
          <w:spacing w:val="0"/>
          <w:w w:val="49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828282"/>
          <w:spacing w:val="0"/>
          <w:w w:val="49"/>
        </w:rPr>
        <w:t>  </w:t>
      </w:r>
      <w:r>
        <w:rPr>
          <w:rFonts w:ascii="Times New Roman" w:hAnsi="Times New Roman" w:cs="Times New Roman" w:eastAsia="Times New Roman"/>
          <w:sz w:val="21"/>
          <w:szCs w:val="21"/>
          <w:color w:val="828282"/>
          <w:spacing w:val="9"/>
          <w:w w:val="49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828282"/>
          <w:spacing w:val="0"/>
          <w:w w:val="102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828282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828282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030303"/>
          <w:spacing w:val="0"/>
          <w:w w:val="54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363" w:lineRule="atLeast"/>
        <w:ind w:left="291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</w:rPr>
        <w:t>4.1.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</w:rPr>
        <w:t>HERICIUM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3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27" w:after="0" w:line="240" w:lineRule="auto"/>
        <w:ind w:left="273" w:right="-20"/>
        <w:jc w:val="left"/>
        <w:rPr>
          <w:rFonts w:ascii="Arial" w:hAnsi="Arial" w:cs="Arial" w:eastAsia="Arial"/>
          <w:sz w:val="26"/>
          <w:szCs w:val="26"/>
        </w:rPr>
      </w:pPr>
      <w:rPr/>
      <w:r>
        <w:rPr>
          <w:rFonts w:ascii="Arial" w:hAnsi="Arial" w:cs="Arial" w:eastAsia="Arial"/>
          <w:sz w:val="26"/>
          <w:szCs w:val="26"/>
          <w:color w:val="262626"/>
          <w:spacing w:val="0"/>
          <w:w w:val="260"/>
        </w:rPr>
        <w:t>--</w:t>
      </w:r>
      <w:r>
        <w:rPr>
          <w:rFonts w:ascii="Arial" w:hAnsi="Arial" w:cs="Arial" w:eastAsia="Arial"/>
          <w:sz w:val="26"/>
          <w:szCs w:val="26"/>
          <w:color w:val="262626"/>
          <w:spacing w:val="29"/>
          <w:w w:val="260"/>
        </w:rPr>
        <w:t>-</w:t>
      </w:r>
      <w:r>
        <w:rPr>
          <w:rFonts w:ascii="Arial" w:hAnsi="Arial" w:cs="Arial" w:eastAsia="Arial"/>
          <w:sz w:val="26"/>
          <w:szCs w:val="26"/>
          <w:color w:val="161616"/>
          <w:spacing w:val="0"/>
          <w:w w:val="260"/>
        </w:rPr>
        <w:t>-------</w:t>
      </w:r>
      <w:r>
        <w:rPr>
          <w:rFonts w:ascii="Arial" w:hAnsi="Arial" w:cs="Arial" w:eastAsia="Arial"/>
          <w:sz w:val="26"/>
          <w:szCs w:val="26"/>
          <w:color w:val="161616"/>
          <w:spacing w:val="-119"/>
          <w:w w:val="260"/>
        </w:rPr>
        <w:t> </w:t>
      </w:r>
      <w:r>
        <w:rPr>
          <w:rFonts w:ascii="Arial" w:hAnsi="Arial" w:cs="Arial" w:eastAsia="Arial"/>
          <w:sz w:val="26"/>
          <w:szCs w:val="26"/>
          <w:color w:val="383838"/>
          <w:spacing w:val="0"/>
          <w:w w:val="137"/>
        </w:rPr>
        <w:t>·</w:t>
      </w:r>
      <w:r>
        <w:rPr>
          <w:rFonts w:ascii="Arial" w:hAnsi="Arial" w:cs="Arial" w:eastAsia="Arial"/>
          <w:sz w:val="26"/>
          <w:szCs w:val="26"/>
          <w:color w:val="383838"/>
          <w:spacing w:val="-13"/>
          <w:w w:val="137"/>
        </w:rPr>
        <w:t>-</w:t>
      </w:r>
      <w:r>
        <w:rPr>
          <w:rFonts w:ascii="Arial" w:hAnsi="Arial" w:cs="Arial" w:eastAsia="Arial"/>
          <w:sz w:val="26"/>
          <w:szCs w:val="26"/>
          <w:color w:val="161616"/>
          <w:spacing w:val="-14"/>
          <w:w w:val="65"/>
        </w:rPr>
        <w:t>-</w:t>
      </w:r>
      <w:r>
        <w:rPr>
          <w:rFonts w:ascii="Arial" w:hAnsi="Arial" w:cs="Arial" w:eastAsia="Arial"/>
          <w:sz w:val="26"/>
          <w:szCs w:val="26"/>
          <w:color w:val="383838"/>
          <w:spacing w:val="0"/>
          <w:w w:val="260"/>
        </w:rPr>
        <w:t>·-</w:t>
      </w:r>
      <w:r>
        <w:rPr>
          <w:rFonts w:ascii="Arial" w:hAnsi="Arial" w:cs="Arial" w:eastAsia="Arial"/>
          <w:sz w:val="26"/>
          <w:szCs w:val="26"/>
          <w:color w:val="383838"/>
          <w:spacing w:val="-22"/>
          <w:w w:val="100"/>
        </w:rPr>
        <w:t> </w:t>
      </w:r>
      <w:r>
        <w:rPr>
          <w:rFonts w:ascii="Arial" w:hAnsi="Arial" w:cs="Arial" w:eastAsia="Arial"/>
          <w:sz w:val="26"/>
          <w:szCs w:val="26"/>
          <w:color w:val="161616"/>
          <w:spacing w:val="0"/>
          <w:w w:val="103"/>
        </w:rPr>
        <w:t>··--·-</w:t>
      </w:r>
      <w:r>
        <w:rPr>
          <w:rFonts w:ascii="Arial" w:hAnsi="Arial" w:cs="Arial" w:eastAsia="Arial"/>
          <w:sz w:val="26"/>
          <w:szCs w:val="26"/>
          <w:color w:val="161616"/>
          <w:spacing w:val="-32"/>
          <w:w w:val="103"/>
        </w:rPr>
        <w:t>·</w:t>
      </w:r>
      <w:r>
        <w:rPr>
          <w:rFonts w:ascii="Arial" w:hAnsi="Arial" w:cs="Arial" w:eastAsia="Arial"/>
          <w:sz w:val="26"/>
          <w:szCs w:val="26"/>
          <w:color w:val="383838"/>
          <w:spacing w:val="0"/>
          <w:w w:val="127"/>
        </w:rPr>
        <w:t>--r----------···------</w:t>
      </w:r>
      <w:r>
        <w:rPr>
          <w:rFonts w:ascii="Arial" w:hAnsi="Arial" w:cs="Arial" w:eastAsia="Arial"/>
          <w:sz w:val="26"/>
          <w:szCs w:val="26"/>
          <w:color w:val="383838"/>
          <w:spacing w:val="-44"/>
          <w:w w:val="127"/>
        </w:rPr>
        <w:t>·</w:t>
      </w:r>
      <w:r>
        <w:rPr>
          <w:rFonts w:ascii="Arial" w:hAnsi="Arial" w:cs="Arial" w:eastAsia="Arial"/>
          <w:sz w:val="26"/>
          <w:szCs w:val="26"/>
          <w:color w:val="161616"/>
          <w:spacing w:val="0"/>
          <w:w w:val="424"/>
        </w:rPr>
        <w:t>--</w:t>
      </w:r>
      <w:r>
        <w:rPr>
          <w:rFonts w:ascii="Arial" w:hAnsi="Arial" w:cs="Arial" w:eastAsia="Arial"/>
          <w:sz w:val="26"/>
          <w:szCs w:val="26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342" w:right="-20"/>
        <w:jc w:val="left"/>
        <w:tabs>
          <w:tab w:pos="940" w:val="left"/>
          <w:tab w:pos="822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0"/>
          <w:w w:val="100"/>
          <w:i/>
        </w:rPr>
        <w:t>1.5.</w:t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-14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-18"/>
          <w:w w:val="100"/>
          <w:i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7"/>
          <w:i/>
        </w:rPr>
        <w:t>l!R.!SC!Il.P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1"/>
          <w:w w:val="107"/>
          <w:i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383838"/>
          <w:spacing w:val="-12"/>
          <w:w w:val="149"/>
          <w:i/>
        </w:rPr>
        <w:t>;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0"/>
          <w:w w:val="65"/>
          <w:i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-1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i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-12"/>
          <w:w w:val="100"/>
          <w:i/>
        </w:rPr>
        <w:t>E</w:t>
      </w:r>
      <w:r>
        <w:rPr>
          <w:rFonts w:ascii="Times New Roman" w:hAnsi="Times New Roman" w:cs="Times New Roman" w:eastAsia="Times New Roman"/>
          <w:sz w:val="19"/>
          <w:szCs w:val="19"/>
          <w:color w:val="383838"/>
          <w:spacing w:val="-25"/>
          <w:w w:val="100"/>
          <w:i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i/>
        </w:rPr>
        <w:t>!E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-16"/>
          <w:w w:val="100"/>
          <w:i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90"/>
        </w:rPr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90"/>
          <w:u w:val="single" w:color="000000"/>
        </w:rPr>
        <w:t>ORISCALPIA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90"/>
          <w:u w:val="single" w:color="000000"/>
        </w:rPr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90"/>
          <w:u w:val="single" w:color="000000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90"/>
          <w:u w:val="single" w:color="000000"/>
        </w:rPr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-30"/>
          <w:w w:val="100"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-3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-3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1"/>
          <w:szCs w:val="21"/>
          <w:color w:val="383838"/>
          <w:spacing w:val="0"/>
          <w:w w:val="83"/>
          <w:u w:val="single" w:color="000000"/>
        </w:rPr>
        <w:t>EA</w:t>
      </w:r>
      <w:r>
        <w:rPr>
          <w:rFonts w:ascii="Times New Roman" w:hAnsi="Times New Roman" w:cs="Times New Roman" w:eastAsia="Times New Roman"/>
          <w:sz w:val="21"/>
          <w:szCs w:val="21"/>
          <w:color w:val="383838"/>
          <w:spacing w:val="0"/>
          <w:w w:val="83"/>
        </w:rPr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6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333" w:right="-20"/>
        <w:jc w:val="left"/>
        <w:tabs>
          <w:tab w:pos="822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</w:rPr>
        <w:t>3.5.1.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</w:rPr>
        <w:t>AURISCALPIUM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1"/>
        </w:rPr>
        <w:t>ORISCALPIUMU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51" w:lineRule="exact"/>
        <w:ind w:left="333" w:right="-20"/>
        <w:jc w:val="left"/>
        <w:tabs>
          <w:tab w:pos="960" w:val="left"/>
          <w:tab w:pos="822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161616"/>
          <w:spacing w:val="0"/>
          <w:w w:val="100"/>
          <w:position w:val="-3"/>
        </w:rPr>
        <w:t>4</w:t>
      </w:r>
      <w:r>
        <w:rPr>
          <w:rFonts w:ascii="Times New Roman" w:hAnsi="Times New Roman" w:cs="Times New Roman" w:eastAsia="Times New Roman"/>
          <w:sz w:val="23"/>
          <w:szCs w:val="23"/>
          <w:color w:val="161616"/>
          <w:spacing w:val="-54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61616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161616"/>
          <w:spacing w:val="0"/>
          <w:w w:val="100"/>
          <w:position w:val="-3"/>
        </w:rPr>
      </w:r>
      <w:r>
        <w:rPr>
          <w:rFonts w:ascii="Arial" w:hAnsi="Arial" w:cs="Arial" w:eastAsia="Arial"/>
          <w:sz w:val="23"/>
          <w:szCs w:val="23"/>
          <w:color w:val="030303"/>
          <w:spacing w:val="0"/>
          <w:w w:val="100"/>
          <w:position w:val="-3"/>
        </w:rPr>
        <w:t>POLYPORALES</w:t>
      </w:r>
      <w:r>
        <w:rPr>
          <w:rFonts w:ascii="Arial" w:hAnsi="Arial" w:cs="Arial" w:eastAsia="Arial"/>
          <w:sz w:val="23"/>
          <w:szCs w:val="23"/>
          <w:color w:val="030303"/>
          <w:spacing w:val="-30"/>
          <w:w w:val="100"/>
          <w:position w:val="-3"/>
        </w:rPr>
        <w:t> </w:t>
      </w:r>
      <w:r>
        <w:rPr>
          <w:rFonts w:ascii="Arial" w:hAnsi="Arial" w:cs="Arial" w:eastAsia="Arial"/>
          <w:sz w:val="23"/>
          <w:szCs w:val="23"/>
          <w:color w:val="030303"/>
          <w:spacing w:val="0"/>
          <w:w w:val="100"/>
          <w:position w:val="-3"/>
        </w:rPr>
        <w:tab/>
      </w:r>
      <w:r>
        <w:rPr>
          <w:rFonts w:ascii="Arial" w:hAnsi="Arial" w:cs="Arial" w:eastAsia="Arial"/>
          <w:sz w:val="23"/>
          <w:szCs w:val="23"/>
          <w:color w:val="030303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100"/>
          <w:position w:val="1"/>
        </w:rPr>
        <w:t>POLIPORALE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106" w:lineRule="exact"/>
        <w:ind w:left="2654" w:right="-20"/>
        <w:jc w:val="lef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6E6E6E"/>
          <w:spacing w:val="0"/>
          <w:w w:val="331"/>
          <w:position w:val="1"/>
        </w:rPr>
        <w:t>.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00" w:right="440"/>
        </w:sectPr>
      </w:pPr>
      <w:rPr/>
    </w:p>
    <w:p>
      <w:pPr>
        <w:spacing w:before="1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80" w:lineRule="exact"/>
        <w:ind w:left="290" w:right="-64"/>
        <w:jc w:val="left"/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6"/>
          <w:szCs w:val="16"/>
          <w:color w:val="4D4D4D"/>
          <w:spacing w:val="-14"/>
          <w:w w:val="261"/>
          <w:position w:val="-1"/>
        </w:rPr>
        <w:t>'</w:t>
      </w:r>
      <w:r>
        <w:rPr>
          <w:rFonts w:ascii="Arial" w:hAnsi="Arial" w:cs="Arial" w:eastAsia="Arial"/>
          <w:sz w:val="16"/>
          <w:szCs w:val="16"/>
          <w:color w:val="030303"/>
          <w:spacing w:val="0"/>
          <w:w w:val="160"/>
          <w:position w:val="-1"/>
        </w:rPr>
        <w:t>'</w:t>
      </w:r>
      <w:r>
        <w:rPr>
          <w:rFonts w:ascii="Arial" w:hAnsi="Arial" w:cs="Arial" w:eastAsia="Arial"/>
          <w:sz w:val="16"/>
          <w:szCs w:val="16"/>
          <w:color w:val="030303"/>
          <w:spacing w:val="1"/>
          <w:w w:val="160"/>
          <w:position w:val="-1"/>
        </w:rPr>
        <w:t>·</w:t>
      </w:r>
      <w:r>
        <w:rPr>
          <w:rFonts w:ascii="Arial" w:hAnsi="Arial" w:cs="Arial" w:eastAsia="Arial"/>
          <w:sz w:val="16"/>
          <w:szCs w:val="16"/>
          <w:color w:val="030303"/>
          <w:spacing w:val="0"/>
          <w:w w:val="100"/>
          <w:i/>
          <w:position w:val="-1"/>
        </w:rPr>
        <w:t>1'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3" w:after="0" w:line="240" w:lineRule="auto"/>
        <w:ind w:right="-20"/>
        <w:jc w:val="left"/>
        <w:tabs>
          <w:tab w:pos="72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09"/>
          <w:i/>
        </w:rPr>
        <w:t>POLYPORACEJJ.E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90"/>
        </w:rPr>
        <w:t>POLIPORAC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-55"/>
          <w:w w:val="90"/>
        </w:rPr>
        <w:t>F</w:t>
      </w:r>
      <w:r>
        <w:rPr>
          <w:rFonts w:ascii="Times New Roman" w:hAnsi="Times New Roman" w:cs="Times New Roman" w:eastAsia="Times New Roman"/>
          <w:sz w:val="21"/>
          <w:szCs w:val="21"/>
          <w:color w:val="383838"/>
          <w:spacing w:val="0"/>
          <w:w w:val="157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00" w:right="440"/>
          <w:cols w:num="2" w:equalWidth="0">
            <w:col w:w="620" w:space="338"/>
            <w:col w:w="9802"/>
          </w:cols>
        </w:sectPr>
      </w:pPr>
      <w:rPr/>
    </w:p>
    <w:p>
      <w:pPr>
        <w:spacing w:before="9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47" w:lineRule="exact"/>
        <w:ind w:left="324" w:right="-20"/>
        <w:jc w:val="left"/>
        <w:tabs>
          <w:tab w:pos="960" w:val="left"/>
          <w:tab w:pos="822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61616"/>
          <w:w w:val="90"/>
          <w:position w:val="-1"/>
        </w:rPr>
        <w:t>4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6"/>
          <w:w w:val="90"/>
          <w:position w:val="-1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030303"/>
          <w:spacing w:val="0"/>
          <w:w w:val="82"/>
          <w:position w:val="-1"/>
        </w:rPr>
        <w:t>1.</w:t>
      </w:r>
      <w:r>
        <w:rPr>
          <w:rFonts w:ascii="Times New Roman" w:hAnsi="Times New Roman" w:cs="Times New Roman" w:eastAsia="Times New Roman"/>
          <w:sz w:val="20"/>
          <w:szCs w:val="20"/>
          <w:color w:val="030303"/>
          <w:spacing w:val="-2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00"/>
          <w:position w:val="-1"/>
        </w:rPr>
        <w:t>1.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-44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93"/>
          <w:position w:val="-1"/>
        </w:rPr>
        <w:t>POLY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-25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10"/>
          <w:w w:val="100"/>
          <w:position w:val="-1"/>
        </w:rPr>
        <w:t>P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100"/>
          <w:position w:val="-1"/>
        </w:rPr>
        <w:t>ORUS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83"/>
          <w:position w:val="0"/>
        </w:rPr>
        <w:t>POLI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-23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88"/>
          <w:position w:val="0"/>
        </w:rPr>
        <w:t>PO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-35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83"/>
          <w:position w:val="0"/>
        </w:rPr>
        <w:t>RU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89" w:lineRule="exact"/>
        <w:ind w:left="301" w:right="-20"/>
        <w:jc w:val="left"/>
        <w:tabs>
          <w:tab w:pos="1000" w:val="left"/>
          <w:tab w:pos="4120" w:val="left"/>
          <w:tab w:pos="8200" w:val="left"/>
        </w:tabs>
        <w:rPr>
          <w:rFonts w:ascii="Arial" w:hAnsi="Arial" w:cs="Arial" w:eastAsia="Arial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5"/>
        </w:rPr>
        <w:t>4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37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14"/>
          <w:szCs w:val="14"/>
          <w:color w:val="161616"/>
          <w:spacing w:val="0"/>
          <w:w w:val="63"/>
          <w:position w:val="5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161616"/>
          <w:spacing w:val="0"/>
          <w:w w:val="63"/>
          <w:position w:val="5"/>
        </w:rPr>
        <w:t>  </w:t>
      </w:r>
      <w:r>
        <w:rPr>
          <w:rFonts w:ascii="Times New Roman" w:hAnsi="Times New Roman" w:cs="Times New Roman" w:eastAsia="Times New Roman"/>
          <w:sz w:val="14"/>
          <w:szCs w:val="14"/>
          <w:color w:val="161616"/>
          <w:spacing w:val="15"/>
          <w:w w:val="63"/>
          <w:position w:val="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5"/>
        </w:rPr>
        <w:t>3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5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5"/>
        </w:rPr>
      </w:r>
      <w:r>
        <w:rPr>
          <w:rFonts w:ascii="Times New Roman" w:hAnsi="Times New Roman" w:cs="Times New Roman" w:eastAsia="Times New Roman"/>
          <w:sz w:val="27"/>
          <w:szCs w:val="27"/>
          <w:color w:val="161616"/>
          <w:spacing w:val="0"/>
          <w:w w:val="100"/>
          <w:i/>
          <w:position w:val="2"/>
        </w:rPr>
        <w:t>6-[i</w:t>
      </w:r>
      <w:r>
        <w:rPr>
          <w:rFonts w:ascii="Times New Roman" w:hAnsi="Times New Roman" w:cs="Times New Roman" w:eastAsia="Times New Roman"/>
          <w:sz w:val="27"/>
          <w:szCs w:val="27"/>
          <w:color w:val="161616"/>
          <w:spacing w:val="-2"/>
          <w:w w:val="100"/>
          <w:i/>
          <w:position w:val="2"/>
        </w:rPr>
        <w:t> </w:t>
      </w:r>
      <w:r>
        <w:rPr>
          <w:rFonts w:ascii="Arial" w:hAnsi="Arial" w:cs="Arial" w:eastAsia="Arial"/>
          <w:sz w:val="26"/>
          <w:szCs w:val="26"/>
          <w:color w:val="030303"/>
          <w:spacing w:val="0"/>
          <w:w w:val="100"/>
          <w:i/>
          <w:position w:val="2"/>
        </w:rPr>
        <w:t>i</w:t>
      </w:r>
      <w:r>
        <w:rPr>
          <w:rFonts w:ascii="Arial" w:hAnsi="Arial" w:cs="Arial" w:eastAsia="Arial"/>
          <w:sz w:val="26"/>
          <w:szCs w:val="26"/>
          <w:color w:val="030303"/>
          <w:spacing w:val="44"/>
          <w:w w:val="100"/>
          <w:i/>
          <w:position w:val="2"/>
        </w:rPr>
        <w:t> </w:t>
      </w:r>
      <w:r>
        <w:rPr>
          <w:rFonts w:ascii="Arial" w:hAnsi="Arial" w:cs="Arial" w:eastAsia="Arial"/>
          <w:sz w:val="21"/>
          <w:szCs w:val="21"/>
          <w:color w:val="161616"/>
          <w:spacing w:val="0"/>
          <w:w w:val="117"/>
          <w:i/>
          <w:position w:val="2"/>
        </w:rPr>
        <w:t>"f:L)LA</w:t>
      </w:r>
      <w:r>
        <w:rPr>
          <w:rFonts w:ascii="Arial" w:hAnsi="Arial" w:cs="Arial" w:eastAsia="Arial"/>
          <w:sz w:val="21"/>
          <w:szCs w:val="21"/>
          <w:color w:val="161616"/>
          <w:spacing w:val="0"/>
          <w:w w:val="100"/>
          <w:i/>
          <w:position w:val="2"/>
        </w:rPr>
        <w:tab/>
      </w:r>
      <w:r>
        <w:rPr>
          <w:rFonts w:ascii="Arial" w:hAnsi="Arial" w:cs="Arial" w:eastAsia="Arial"/>
          <w:sz w:val="21"/>
          <w:szCs w:val="21"/>
          <w:color w:val="161616"/>
          <w:spacing w:val="0"/>
          <w:w w:val="100"/>
          <w:i/>
          <w:position w:val="2"/>
        </w:rPr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88"/>
          <w:i/>
          <w:position w:val="1"/>
        </w:rPr>
        <w:t>{t-A--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-11"/>
          <w:w w:val="88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61616"/>
          <w:spacing w:val="0"/>
          <w:w w:val="88"/>
          <w:i/>
          <w:position w:val="1"/>
        </w:rPr>
        <w:t>LL-1</w:t>
      </w:r>
      <w:r>
        <w:rPr>
          <w:rFonts w:ascii="Times New Roman" w:hAnsi="Times New Roman" w:cs="Times New Roman" w:eastAsia="Times New Roman"/>
          <w:sz w:val="22"/>
          <w:szCs w:val="22"/>
          <w:color w:val="161616"/>
          <w:spacing w:val="-2"/>
          <w:w w:val="88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62626"/>
          <w:spacing w:val="0"/>
          <w:w w:val="100"/>
          <w:i/>
          <w:position w:val="1"/>
        </w:rPr>
        <w:t>N</w:t>
      </w:r>
      <w:r>
        <w:rPr>
          <w:rFonts w:ascii="Times New Roman" w:hAnsi="Times New Roman" w:cs="Times New Roman" w:eastAsia="Times New Roman"/>
          <w:sz w:val="22"/>
          <w:szCs w:val="22"/>
          <w:color w:val="262626"/>
          <w:spacing w:val="5"/>
          <w:w w:val="100"/>
          <w:i/>
          <w:position w:val="1"/>
        </w:rPr>
        <w:t> </w:t>
      </w:r>
      <w:r>
        <w:rPr>
          <w:rFonts w:ascii="Arial" w:hAnsi="Arial" w:cs="Arial" w:eastAsia="Arial"/>
          <w:sz w:val="21"/>
          <w:szCs w:val="21"/>
          <w:color w:val="161616"/>
          <w:spacing w:val="0"/>
          <w:w w:val="66"/>
          <w:position w:val="1"/>
        </w:rPr>
        <w:t>.6.</w:t>
      </w:r>
      <w:r>
        <w:rPr>
          <w:rFonts w:ascii="Arial" w:hAnsi="Arial" w:cs="Arial" w:eastAsia="Arial"/>
          <w:sz w:val="21"/>
          <w:szCs w:val="21"/>
          <w:color w:val="161616"/>
          <w:spacing w:val="15"/>
          <w:w w:val="66"/>
          <w:position w:val="1"/>
        </w:rPr>
        <w:t> </w:t>
      </w:r>
      <w:r>
        <w:rPr>
          <w:rFonts w:ascii="Arial" w:hAnsi="Arial" w:cs="Arial" w:eastAsia="Arial"/>
          <w:sz w:val="17"/>
          <w:szCs w:val="17"/>
          <w:color w:val="161616"/>
          <w:spacing w:val="0"/>
          <w:w w:val="100"/>
          <w:position w:val="1"/>
        </w:rPr>
        <w:t>.!</w:t>
      </w:r>
      <w:r>
        <w:rPr>
          <w:rFonts w:ascii="Arial" w:hAnsi="Arial" w:cs="Arial" w:eastAsia="Arial"/>
          <w:sz w:val="17"/>
          <w:szCs w:val="17"/>
          <w:color w:val="161616"/>
          <w:spacing w:val="0"/>
          <w:w w:val="100"/>
          <w:position w:val="1"/>
        </w:rPr>
        <w:t> </w:t>
      </w:r>
      <w:r>
        <w:rPr>
          <w:rFonts w:ascii="Arial" w:hAnsi="Arial" w:cs="Arial" w:eastAsia="Arial"/>
          <w:sz w:val="17"/>
          <w:szCs w:val="17"/>
          <w:color w:val="161616"/>
          <w:spacing w:val="8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30303"/>
          <w:spacing w:val="0"/>
          <w:w w:val="101"/>
          <w:i/>
          <w:position w:val="-1"/>
        </w:rPr>
        <w:t>6-</w:t>
      </w:r>
      <w:r>
        <w:rPr>
          <w:rFonts w:ascii="Times New Roman" w:hAnsi="Times New Roman" w:cs="Times New Roman" w:eastAsia="Times New Roman"/>
          <w:sz w:val="22"/>
          <w:szCs w:val="22"/>
          <w:color w:val="030303"/>
          <w:spacing w:val="1"/>
          <w:w w:val="101"/>
          <w:i/>
          <w:position w:val="-1"/>
        </w:rPr>
        <w:t>t</w:t>
      </w:r>
      <w:r>
        <w:rPr>
          <w:rFonts w:ascii="Times New Roman" w:hAnsi="Times New Roman" w:cs="Times New Roman" w:eastAsia="Times New Roman"/>
          <w:sz w:val="22"/>
          <w:szCs w:val="22"/>
          <w:color w:val="262626"/>
          <w:spacing w:val="0"/>
          <w:w w:val="62"/>
          <w:i/>
          <w:position w:val="-1"/>
        </w:rPr>
        <w:t>Z</w:t>
      </w:r>
      <w:r>
        <w:rPr>
          <w:rFonts w:ascii="Times New Roman" w:hAnsi="Times New Roman" w:cs="Times New Roman" w:eastAsia="Times New Roman"/>
          <w:sz w:val="22"/>
          <w:szCs w:val="22"/>
          <w:color w:val="262626"/>
          <w:spacing w:val="-15"/>
          <w:w w:val="100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30303"/>
          <w:spacing w:val="0"/>
          <w:w w:val="59"/>
          <w:i/>
          <w:position w:val="-1"/>
        </w:rPr>
        <w:t>1</w:t>
      </w:r>
      <w:r>
        <w:rPr>
          <w:rFonts w:ascii="Times New Roman" w:hAnsi="Times New Roman" w:cs="Times New Roman" w:eastAsia="Times New Roman"/>
          <w:sz w:val="22"/>
          <w:szCs w:val="22"/>
          <w:color w:val="030303"/>
          <w:spacing w:val="0"/>
          <w:w w:val="59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030303"/>
          <w:spacing w:val="10"/>
          <w:w w:val="59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61616"/>
          <w:spacing w:val="0"/>
          <w:w w:val="100"/>
          <w:i/>
          <w:position w:val="-1"/>
        </w:rPr>
        <w:t>FbLA</w:t>
      </w:r>
      <w:r>
        <w:rPr>
          <w:rFonts w:ascii="Times New Roman" w:hAnsi="Times New Roman" w:cs="Times New Roman" w:eastAsia="Times New Roman"/>
          <w:sz w:val="24"/>
          <w:szCs w:val="24"/>
          <w:color w:val="161616"/>
          <w:spacing w:val="35"/>
          <w:w w:val="100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61616"/>
          <w:spacing w:val="0"/>
          <w:w w:val="100"/>
          <w:i/>
          <w:position w:val="0"/>
        </w:rPr>
        <w:t>riZùtJ</w:t>
      </w:r>
      <w:r>
        <w:rPr>
          <w:rFonts w:ascii="Times New Roman" w:hAnsi="Times New Roman" w:cs="Times New Roman" w:eastAsia="Times New Roman"/>
          <w:sz w:val="23"/>
          <w:szCs w:val="23"/>
          <w:color w:val="161616"/>
          <w:spacing w:val="33"/>
          <w:w w:val="100"/>
          <w:i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161616"/>
          <w:spacing w:val="0"/>
          <w:w w:val="100"/>
          <w:i/>
          <w:position w:val="0"/>
        </w:rPr>
        <w:t>JJaOi.</w:t>
      </w:r>
      <w:r>
        <w:rPr>
          <w:rFonts w:ascii="Arial" w:hAnsi="Arial" w:cs="Arial" w:eastAsia="Arial"/>
          <w:sz w:val="24"/>
          <w:szCs w:val="24"/>
          <w:color w:val="161616"/>
          <w:spacing w:val="0"/>
          <w:w w:val="100"/>
          <w:i/>
          <w:position w:val="0"/>
        </w:rPr>
        <w:tab/>
      </w:r>
      <w:r>
        <w:rPr>
          <w:rFonts w:ascii="Arial" w:hAnsi="Arial" w:cs="Arial" w:eastAsia="Arial"/>
          <w:sz w:val="24"/>
          <w:szCs w:val="24"/>
          <w:color w:val="161616"/>
          <w:spacing w:val="0"/>
          <w:w w:val="100"/>
          <w:i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100"/>
          <w:position w:val="-1"/>
        </w:rPr>
        <w:t>b/1../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11"/>
          <w:w w:val="100"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161616"/>
          <w:spacing w:val="0"/>
          <w:w w:val="100"/>
          <w:i/>
          <w:position w:val="-1"/>
        </w:rPr>
        <w:t>Fd</w:t>
      </w:r>
      <w:r>
        <w:rPr>
          <w:rFonts w:ascii="Arial" w:hAnsi="Arial" w:cs="Arial" w:eastAsia="Arial"/>
          <w:sz w:val="23"/>
          <w:szCs w:val="23"/>
          <w:color w:val="161616"/>
          <w:spacing w:val="14"/>
          <w:w w:val="100"/>
          <w:i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383838"/>
          <w:spacing w:val="-24"/>
          <w:w w:val="83"/>
          <w:i/>
          <w:position w:val="-1"/>
        </w:rPr>
        <w:t>·</w:t>
      </w:r>
      <w:r>
        <w:rPr>
          <w:rFonts w:ascii="Arial" w:hAnsi="Arial" w:cs="Arial" w:eastAsia="Arial"/>
          <w:sz w:val="23"/>
          <w:szCs w:val="23"/>
          <w:color w:val="161616"/>
          <w:spacing w:val="0"/>
          <w:w w:val="109"/>
          <w:i/>
          <w:position w:val="-1"/>
        </w:rPr>
        <w:t>LA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55" w:lineRule="exact"/>
        <w:ind w:left="338" w:right="-20"/>
        <w:jc w:val="left"/>
        <w:tabs>
          <w:tab w:pos="940" w:val="left"/>
          <w:tab w:pos="822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Courier New" w:hAnsi="Courier New" w:cs="Courier New" w:eastAsia="Courier New"/>
          <w:sz w:val="21"/>
          <w:szCs w:val="21"/>
          <w:color w:val="161616"/>
          <w:spacing w:val="0"/>
          <w:w w:val="67"/>
          <w:i/>
        </w:rPr>
        <w:t>4.2.</w:t>
      </w:r>
      <w:r>
        <w:rPr>
          <w:rFonts w:ascii="Courier New" w:hAnsi="Courier New" w:cs="Courier New" w:eastAsia="Courier New"/>
          <w:sz w:val="21"/>
          <w:szCs w:val="21"/>
          <w:color w:val="161616"/>
          <w:spacing w:val="0"/>
          <w:w w:val="100"/>
          <w:i/>
        </w:rPr>
        <w:tab/>
      </w:r>
      <w:r>
        <w:rPr>
          <w:rFonts w:ascii="Courier New" w:hAnsi="Courier New" w:cs="Courier New" w:eastAsia="Courier New"/>
          <w:sz w:val="21"/>
          <w:szCs w:val="21"/>
          <w:color w:val="161616"/>
          <w:spacing w:val="0"/>
          <w:w w:val="100"/>
          <w:i/>
        </w:rPr>
      </w:r>
      <w:r>
        <w:rPr>
          <w:rFonts w:ascii="Arial" w:hAnsi="Arial" w:cs="Arial" w:eastAsia="Arial"/>
          <w:sz w:val="19"/>
          <w:szCs w:val="19"/>
          <w:color w:val="161616"/>
          <w:spacing w:val="0"/>
          <w:w w:val="100"/>
          <w:i/>
        </w:rPr>
        <w:t>Bj</w:t>
      </w:r>
      <w:r>
        <w:rPr>
          <w:rFonts w:ascii="Arial" w:hAnsi="Arial" w:cs="Arial" w:eastAsia="Arial"/>
          <w:sz w:val="19"/>
          <w:szCs w:val="19"/>
          <w:color w:val="161616"/>
          <w:spacing w:val="0"/>
          <w:w w:val="100"/>
          <w:i/>
        </w:rPr>
        <w:t> </w:t>
      </w:r>
      <w:r>
        <w:rPr>
          <w:rFonts w:ascii="Arial" w:hAnsi="Arial" w:cs="Arial" w:eastAsia="Arial"/>
          <w:sz w:val="19"/>
          <w:szCs w:val="19"/>
          <w:color w:val="161616"/>
          <w:spacing w:val="24"/>
          <w:w w:val="100"/>
          <w:i/>
        </w:rPr>
        <w:t> </w:t>
      </w:r>
      <w:r>
        <w:rPr>
          <w:rFonts w:ascii="Arial" w:hAnsi="Arial" w:cs="Arial" w:eastAsia="Arial"/>
          <w:sz w:val="19"/>
          <w:szCs w:val="19"/>
          <w:color w:val="161616"/>
          <w:spacing w:val="0"/>
          <w:w w:val="115"/>
          <w:i/>
        </w:rPr>
        <w:t>RNAN</w:t>
      </w:r>
      <w:r>
        <w:rPr>
          <w:rFonts w:ascii="Arial" w:hAnsi="Arial" w:cs="Arial" w:eastAsia="Arial"/>
          <w:sz w:val="19"/>
          <w:szCs w:val="19"/>
          <w:color w:val="161616"/>
          <w:spacing w:val="0"/>
          <w:w w:val="100"/>
          <w:i/>
        </w:rPr>
        <w:tab/>
      </w:r>
      <w:r>
        <w:rPr>
          <w:rFonts w:ascii="Arial" w:hAnsi="Arial" w:cs="Arial" w:eastAsia="Arial"/>
          <w:sz w:val="19"/>
          <w:szCs w:val="19"/>
          <w:color w:val="161616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90"/>
          <w:position w:val="1"/>
        </w:rPr>
        <w:t>BGHJERCANDERAC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-38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0"/>
          <w:w w:val="61"/>
          <w:position w:val="1"/>
        </w:rPr>
        <w:t>QA_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109" w:lineRule="exact"/>
        <w:ind w:right="2269"/>
        <w:jc w:val="right"/>
        <w:rPr>
          <w:rFonts w:ascii="Times New Roman" w:hAnsi="Times New Roman" w:cs="Times New Roman" w:eastAsia="Times New Roman"/>
          <w:sz w:val="12"/>
          <w:szCs w:val="12"/>
        </w:rPr>
      </w:pPr>
      <w:rPr/>
      <w:r>
        <w:rPr>
          <w:rFonts w:ascii="Arial" w:hAnsi="Arial" w:cs="Arial" w:eastAsia="Arial"/>
          <w:sz w:val="5"/>
          <w:szCs w:val="5"/>
          <w:color w:val="BFBFBF"/>
          <w:spacing w:val="0"/>
          <w:w w:val="278"/>
        </w:rPr>
        <w:t>'</w:t>
      </w:r>
      <w:r>
        <w:rPr>
          <w:rFonts w:ascii="Arial" w:hAnsi="Arial" w:cs="Arial" w:eastAsia="Arial"/>
          <w:sz w:val="5"/>
          <w:szCs w:val="5"/>
          <w:color w:val="BFBFBF"/>
          <w:spacing w:val="0"/>
          <w:w w:val="278"/>
        </w:rPr>
        <w:t> </w:t>
      </w:r>
      <w:r>
        <w:rPr>
          <w:rFonts w:ascii="Arial" w:hAnsi="Arial" w:cs="Arial" w:eastAsia="Arial"/>
          <w:sz w:val="5"/>
          <w:szCs w:val="5"/>
          <w:color w:val="BFBFBF"/>
          <w:spacing w:val="26"/>
          <w:w w:val="278"/>
        </w:rPr>
        <w:t> </w:t>
      </w:r>
      <w:r>
        <w:rPr>
          <w:rFonts w:ascii="Times New Roman" w:hAnsi="Times New Roman" w:cs="Times New Roman" w:eastAsia="Times New Roman"/>
          <w:sz w:val="12"/>
          <w:szCs w:val="12"/>
          <w:color w:val="BFBFBF"/>
          <w:spacing w:val="0"/>
          <w:w w:val="92"/>
        </w:rPr>
        <w:t>-</w:t>
      </w:r>
      <w:r>
        <w:rPr>
          <w:rFonts w:ascii="Times New Roman" w:hAnsi="Times New Roman" w:cs="Times New Roman" w:eastAsia="Times New Roman"/>
          <w:sz w:val="12"/>
          <w:szCs w:val="12"/>
          <w:color w:val="000000"/>
          <w:spacing w:val="0"/>
          <w:w w:val="100"/>
        </w:rPr>
      </w:r>
    </w:p>
    <w:p>
      <w:pPr>
        <w:spacing w:before="10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333" w:right="-20"/>
        <w:jc w:val="left"/>
        <w:tabs>
          <w:tab w:pos="960" w:val="left"/>
          <w:tab w:pos="82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0"/>
          <w:w w:val="123"/>
          <w:i/>
        </w:rPr>
        <w:t>1.J.</w:t>
      </w:r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0"/>
          <w:w w:val="100"/>
          <w:i/>
        </w:rPr>
      </w:r>
      <w:r>
        <w:rPr>
          <w:rFonts w:ascii="Arial" w:hAnsi="Arial" w:cs="Arial" w:eastAsia="Arial"/>
          <w:sz w:val="18"/>
          <w:szCs w:val="18"/>
          <w:color w:val="262626"/>
          <w:spacing w:val="0"/>
          <w:w w:val="100"/>
          <w:i/>
        </w:rPr>
        <w:t>COW</w:t>
      </w:r>
      <w:r>
        <w:rPr>
          <w:rFonts w:ascii="Arial" w:hAnsi="Arial" w:cs="Arial" w:eastAsia="Arial"/>
          <w:sz w:val="18"/>
          <w:szCs w:val="18"/>
          <w:color w:val="262626"/>
          <w:spacing w:val="21"/>
          <w:w w:val="100"/>
          <w:i/>
        </w:rPr>
        <w:t> </w:t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47"/>
          <w:i/>
        </w:rPr>
        <w:t>0/A</w:t>
      </w:r>
      <w:r>
        <w:rPr>
          <w:rFonts w:ascii="Arial" w:hAnsi="Arial" w:cs="Arial" w:eastAsia="Arial"/>
          <w:sz w:val="18"/>
          <w:szCs w:val="18"/>
          <w:color w:val="161616"/>
          <w:spacing w:val="-34"/>
          <w:w w:val="100"/>
          <w:i/>
        </w:rPr>
        <w:t> </w:t>
      </w:r>
      <w:r>
        <w:rPr>
          <w:rFonts w:ascii="Arial" w:hAnsi="Arial" w:cs="Arial" w:eastAsia="Arial"/>
          <w:sz w:val="18"/>
          <w:szCs w:val="18"/>
          <w:color w:val="262626"/>
          <w:spacing w:val="0"/>
          <w:w w:val="100"/>
          <w:i/>
        </w:rPr>
        <w:t>CÈ:AJ;,</w:t>
      </w:r>
      <w:r>
        <w:rPr>
          <w:rFonts w:ascii="Arial" w:hAnsi="Arial" w:cs="Arial" w:eastAsia="Arial"/>
          <w:sz w:val="18"/>
          <w:szCs w:val="18"/>
          <w:color w:val="262626"/>
          <w:spacing w:val="0"/>
          <w:w w:val="100"/>
          <w:i/>
        </w:rPr>
        <w:tab/>
      </w:r>
      <w:r>
        <w:rPr>
          <w:rFonts w:ascii="Arial" w:hAnsi="Arial" w:cs="Arial" w:eastAsia="Arial"/>
          <w:sz w:val="18"/>
          <w:szCs w:val="18"/>
          <w:color w:val="262626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91"/>
        </w:rPr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91"/>
          <w:u w:val="single" w:color="000000"/>
        </w:rPr>
        <w:t>CORIOLA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91"/>
          <w:u w:val="single" w:color="000000"/>
        </w:rPr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10"/>
          <w:w w:val="91"/>
          <w:u w:val="single" w:color="000000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10"/>
          <w:w w:val="91"/>
          <w:u w:val="single" w:color="000000"/>
        </w:rPr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10"/>
          <w:w w:val="91"/>
          <w:u w:val="single" w:color="000000"/>
        </w:rPr>
      </w:r>
      <w:r>
        <w:rPr>
          <w:rFonts w:ascii="Times New Roman" w:hAnsi="Times New Roman" w:cs="Times New Roman" w:eastAsia="Times New Roman"/>
          <w:sz w:val="21"/>
          <w:szCs w:val="21"/>
          <w:color w:val="383838"/>
          <w:spacing w:val="0"/>
          <w:w w:val="83"/>
          <w:u w:val="single" w:color="000000"/>
        </w:rPr>
        <w:t>&amp;;</w:t>
      </w:r>
      <w:r>
        <w:rPr>
          <w:rFonts w:ascii="Times New Roman" w:hAnsi="Times New Roman" w:cs="Times New Roman" w:eastAsia="Times New Roman"/>
          <w:sz w:val="21"/>
          <w:szCs w:val="21"/>
          <w:color w:val="383838"/>
          <w:spacing w:val="0"/>
          <w:w w:val="83"/>
          <w:u w:val="single" w:color="000000"/>
        </w:rPr>
      </w:r>
      <w:r>
        <w:rPr>
          <w:rFonts w:ascii="Times New Roman" w:hAnsi="Times New Roman" w:cs="Times New Roman" w:eastAsia="Times New Roman"/>
          <w:sz w:val="21"/>
          <w:szCs w:val="21"/>
          <w:color w:val="383838"/>
          <w:spacing w:val="0"/>
          <w:w w:val="83"/>
          <w:u w:val="single" w:color="000000"/>
        </w:rPr>
        <w:t>\</w:t>
      </w:r>
      <w:r>
        <w:rPr>
          <w:rFonts w:ascii="Times New Roman" w:hAnsi="Times New Roman" w:cs="Times New Roman" w:eastAsia="Times New Roman"/>
          <w:sz w:val="21"/>
          <w:szCs w:val="21"/>
          <w:color w:val="383838"/>
          <w:spacing w:val="0"/>
          <w:w w:val="83"/>
        </w:rPr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328" w:right="-20"/>
        <w:jc w:val="left"/>
        <w:tabs>
          <w:tab w:pos="940" w:val="left"/>
          <w:tab w:pos="822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81.525887pt;margin-top:14.071111pt;width:111.403269pt;height:.1pt;mso-position-horizontal-relative:page;mso-position-vertical-relative:paragraph;z-index:-4976" coordorigin="1631,281" coordsize="2228,2">
            <v:shape style="position:absolute;left:1631;top:281;width:2228;height:2" coordorigin="1631,281" coordsize="2228,0" path="m1631,281l3859,281e" filled="f" stroked="t" strokeweight=".694823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4"/>
          <w:w w:val="100"/>
          <w:i/>
        </w:rPr>
        <w:t>4</w:t>
      </w:r>
      <w:r>
        <w:rPr>
          <w:rFonts w:ascii="Times New Roman" w:hAnsi="Times New Roman" w:cs="Times New Roman" w:eastAsia="Times New Roman"/>
          <w:sz w:val="20"/>
          <w:szCs w:val="20"/>
          <w:color w:val="383838"/>
          <w:spacing w:val="0"/>
          <w:w w:val="100"/>
          <w:i/>
        </w:rPr>
        <w:t>.4.</w:t>
      </w:r>
      <w:r>
        <w:rPr>
          <w:rFonts w:ascii="Times New Roman" w:hAnsi="Times New Roman" w:cs="Times New Roman" w:eastAsia="Times New Roman"/>
          <w:sz w:val="20"/>
          <w:szCs w:val="20"/>
          <w:color w:val="383838"/>
          <w:spacing w:val="-19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83838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383838"/>
          <w:spacing w:val="0"/>
          <w:w w:val="100"/>
          <w:i/>
        </w:rPr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60"/>
          <w:i/>
        </w:rPr>
        <w:t>Il</w:t>
      </w:r>
      <w:r>
        <w:rPr>
          <w:rFonts w:ascii="Arial" w:hAnsi="Arial" w:cs="Arial" w:eastAsia="Arial"/>
          <w:sz w:val="18"/>
          <w:szCs w:val="18"/>
          <w:color w:val="161616"/>
          <w:spacing w:val="-20"/>
          <w:w w:val="100"/>
          <w:i/>
        </w:rPr>
        <w:t> </w:t>
      </w:r>
      <w:r>
        <w:rPr>
          <w:rFonts w:ascii="Arial" w:hAnsi="Arial" w:cs="Arial" w:eastAsia="Arial"/>
          <w:sz w:val="18"/>
          <w:szCs w:val="18"/>
          <w:color w:val="262626"/>
          <w:spacing w:val="0"/>
          <w:w w:val="108"/>
          <w:i/>
        </w:rPr>
        <w:t>V</w:t>
      </w:r>
      <w:r>
        <w:rPr>
          <w:rFonts w:ascii="Arial" w:hAnsi="Arial" w:cs="Arial" w:eastAsia="Arial"/>
          <w:sz w:val="18"/>
          <w:szCs w:val="18"/>
          <w:color w:val="262626"/>
          <w:spacing w:val="12"/>
          <w:w w:val="108"/>
          <w:i/>
        </w:rPr>
        <w:t>M</w:t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10"/>
          <w:i/>
        </w:rPr>
        <w:t>ENOC</w:t>
      </w:r>
      <w:r>
        <w:rPr>
          <w:rFonts w:ascii="Arial" w:hAnsi="Arial" w:cs="Arial" w:eastAsia="Arial"/>
          <w:sz w:val="18"/>
          <w:szCs w:val="18"/>
          <w:color w:val="161616"/>
          <w:spacing w:val="7"/>
          <w:w w:val="110"/>
          <w:i/>
        </w:rPr>
        <w:t>H</w:t>
      </w:r>
      <w:r>
        <w:rPr>
          <w:rFonts w:ascii="Arial" w:hAnsi="Arial" w:cs="Arial" w:eastAsia="Arial"/>
          <w:sz w:val="18"/>
          <w:szCs w:val="18"/>
          <w:color w:val="262626"/>
          <w:spacing w:val="0"/>
          <w:w w:val="100"/>
          <w:i/>
        </w:rPr>
        <w:t>EA</w:t>
      </w:r>
      <w:r>
        <w:rPr>
          <w:rFonts w:ascii="Arial" w:hAnsi="Arial" w:cs="Arial" w:eastAsia="Arial"/>
          <w:sz w:val="18"/>
          <w:szCs w:val="18"/>
          <w:color w:val="262626"/>
          <w:spacing w:val="-34"/>
          <w:w w:val="100"/>
          <w:i/>
        </w:rPr>
        <w:t> </w:t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80"/>
          <w:i/>
        </w:rPr>
        <w:t>111</w:t>
      </w:r>
      <w:r>
        <w:rPr>
          <w:rFonts w:ascii="Arial" w:hAnsi="Arial" w:cs="Arial" w:eastAsia="Arial"/>
          <w:sz w:val="18"/>
          <w:szCs w:val="18"/>
          <w:color w:val="161616"/>
          <w:spacing w:val="-29"/>
          <w:w w:val="100"/>
          <w:i/>
        </w:rPr>
        <w:t> </w:t>
      </w:r>
      <w:r>
        <w:rPr>
          <w:rFonts w:ascii="Arial" w:hAnsi="Arial" w:cs="Arial" w:eastAsia="Arial"/>
          <w:sz w:val="18"/>
          <w:szCs w:val="18"/>
          <w:color w:val="262626"/>
          <w:spacing w:val="0"/>
          <w:w w:val="89"/>
          <w:i/>
        </w:rPr>
        <w:t>CF.A</w:t>
      </w:r>
      <w:r>
        <w:rPr>
          <w:rFonts w:ascii="Arial" w:hAnsi="Arial" w:cs="Arial" w:eastAsia="Arial"/>
          <w:sz w:val="18"/>
          <w:szCs w:val="18"/>
          <w:color w:val="262626"/>
          <w:spacing w:val="-21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0"/>
          <w:w w:val="75"/>
          <w:i/>
        </w:rPr>
        <w:t>F.</w:t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100"/>
          <w:position w:val="1"/>
        </w:rPr>
        <w:t>IMENOCHJ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9"/>
          <w:w w:val="100"/>
          <w:position w:val="1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0"/>
          <w:w w:val="100"/>
          <w:position w:val="1"/>
        </w:rPr>
        <w:t>ATACE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-5"/>
          <w:w w:val="100"/>
          <w:position w:val="1"/>
        </w:rPr>
        <w:t>I</w:t>
      </w:r>
      <w:r>
        <w:rPr>
          <w:rFonts w:ascii="Times New Roman" w:hAnsi="Times New Roman" w:cs="Times New Roman" w:eastAsia="Times New Roman"/>
          <w:sz w:val="21"/>
          <w:szCs w:val="21"/>
          <w:color w:val="6E6E6E"/>
          <w:spacing w:val="0"/>
          <w:w w:val="100"/>
          <w:position w:val="1"/>
        </w:rPr>
        <w:t>\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4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338" w:right="-20"/>
        <w:jc w:val="left"/>
        <w:tabs>
          <w:tab w:pos="940" w:val="left"/>
          <w:tab w:pos="8220" w:val="left"/>
          <w:tab w:pos="9940" w:val="left"/>
        </w:tabs>
        <w:rPr>
          <w:rFonts w:ascii="Arial" w:hAnsi="Arial" w:cs="Arial" w:eastAsia="Arial"/>
          <w:sz w:val="14"/>
          <w:szCs w:val="14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9"/>
          <w:w w:val="97"/>
          <w:i/>
        </w:rPr>
        <w:t>4</w:t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0"/>
          <w:w w:val="106"/>
          <w:i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-17"/>
          <w:w w:val="106"/>
          <w:i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0"/>
          <w:w w:val="65"/>
          <w:i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262626"/>
          <w:spacing w:val="-32"/>
          <w:w w:val="100"/>
          <w:i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5D5D5D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5D5D5D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5D5D5D"/>
          <w:spacing w:val="0"/>
          <w:w w:val="100"/>
          <w:i/>
        </w:rPr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9"/>
          <w:i/>
          <w:position w:val="1"/>
        </w:rPr>
        <w:t>FO</w:t>
      </w:r>
      <w:r>
        <w:rPr>
          <w:rFonts w:ascii="Arial" w:hAnsi="Arial" w:cs="Arial" w:eastAsia="Arial"/>
          <w:sz w:val="18"/>
          <w:szCs w:val="18"/>
          <w:color w:val="161616"/>
          <w:spacing w:val="7"/>
          <w:w w:val="109"/>
          <w:i/>
          <w:position w:val="1"/>
        </w:rPr>
        <w:t>M</w:t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9"/>
          <w:i/>
          <w:position w:val="1"/>
        </w:rPr>
        <w:t>!TOP</w:t>
      </w:r>
      <w:r>
        <w:rPr>
          <w:rFonts w:ascii="Arial" w:hAnsi="Arial" w:cs="Arial" w:eastAsia="Arial"/>
          <w:sz w:val="18"/>
          <w:szCs w:val="18"/>
          <w:color w:val="161616"/>
          <w:spacing w:val="-1"/>
          <w:w w:val="109"/>
          <w:i/>
          <w:position w:val="1"/>
        </w:rPr>
        <w:t>S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-14"/>
          <w:w w:val="109"/>
          <w:i/>
          <w:position w:val="1"/>
        </w:rPr>
        <w:t>1</w:t>
      </w:r>
      <w:r>
        <w:rPr>
          <w:rFonts w:ascii="Arial" w:hAnsi="Arial" w:cs="Arial" w:eastAsia="Arial"/>
          <w:sz w:val="18"/>
          <w:szCs w:val="18"/>
          <w:color w:val="262626"/>
          <w:spacing w:val="0"/>
          <w:w w:val="109"/>
          <w:i/>
          <w:position w:val="1"/>
        </w:rPr>
        <w:t>D!l</w:t>
      </w:r>
      <w:r>
        <w:rPr>
          <w:rFonts w:ascii="Arial" w:hAnsi="Arial" w:cs="Arial" w:eastAsia="Arial"/>
          <w:sz w:val="18"/>
          <w:szCs w:val="18"/>
          <w:color w:val="262626"/>
          <w:spacing w:val="-10"/>
          <w:w w:val="109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0"/>
          <w:w w:val="110"/>
          <w:i/>
          <w:position w:val="1"/>
        </w:rPr>
        <w:t>CE</w:t>
      </w:r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1"/>
          <w:w w:val="110"/>
          <w:i/>
          <w:position w:val="1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0"/>
          <w:w w:val="60"/>
          <w:i/>
          <w:position w:val="1"/>
        </w:rPr>
        <w:t>!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-16"/>
          <w:w w:val="100"/>
          <w:i/>
          <w:position w:val="1"/>
        </w:rPr>
        <w:t> </w:t>
      </w:r>
      <w:r>
        <w:rPr>
          <w:rFonts w:ascii="Arial" w:hAnsi="Arial" w:cs="Arial" w:eastAsia="Arial"/>
          <w:sz w:val="25"/>
          <w:szCs w:val="25"/>
          <w:color w:val="262626"/>
          <w:spacing w:val="0"/>
          <w:w w:val="100"/>
          <w:position w:val="1"/>
        </w:rPr>
        <w:t>r.</w:t>
      </w:r>
      <w:r>
        <w:rPr>
          <w:rFonts w:ascii="Arial" w:hAnsi="Arial" w:cs="Arial" w:eastAsia="Arial"/>
          <w:sz w:val="25"/>
          <w:szCs w:val="25"/>
          <w:color w:val="262626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25"/>
          <w:szCs w:val="25"/>
          <w:color w:val="262626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1"/>
        </w:rPr>
        <w:t>FOMITOPSIDAC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1"/>
        </w:rPr>
      </w:r>
      <w:r>
        <w:rPr>
          <w:rFonts w:ascii="Arial" w:hAnsi="Arial" w:cs="Arial" w:eastAsia="Arial"/>
          <w:sz w:val="14"/>
          <w:szCs w:val="14"/>
          <w:color w:val="BFBFBF"/>
          <w:spacing w:val="0"/>
          <w:w w:val="331"/>
          <w:position w:val="-5"/>
        </w:rPr>
        <w:t>.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338" w:right="-20"/>
        <w:jc w:val="left"/>
        <w:tabs>
          <w:tab w:pos="960" w:val="left"/>
          <w:tab w:pos="822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Arial" w:hAnsi="Arial" w:cs="Arial" w:eastAsia="Arial"/>
          <w:sz w:val="19"/>
          <w:szCs w:val="19"/>
          <w:color w:val="262626"/>
          <w:spacing w:val="0"/>
          <w:w w:val="100"/>
          <w:i/>
        </w:rPr>
        <w:t>4.</w:t>
      </w:r>
      <w:r>
        <w:rPr>
          <w:rFonts w:ascii="Arial" w:hAnsi="Arial" w:cs="Arial" w:eastAsia="Arial"/>
          <w:sz w:val="19"/>
          <w:szCs w:val="19"/>
          <w:color w:val="262626"/>
          <w:spacing w:val="2"/>
          <w:w w:val="100"/>
          <w:i/>
        </w:rPr>
        <w:t>6</w:t>
      </w:r>
      <w:r>
        <w:rPr>
          <w:rFonts w:ascii="Arial" w:hAnsi="Arial" w:cs="Arial" w:eastAsia="Arial"/>
          <w:sz w:val="19"/>
          <w:szCs w:val="19"/>
          <w:color w:val="030303"/>
          <w:spacing w:val="0"/>
          <w:w w:val="100"/>
          <w:i/>
        </w:rPr>
        <w:t>.</w:t>
      </w:r>
      <w:r>
        <w:rPr>
          <w:rFonts w:ascii="Arial" w:hAnsi="Arial" w:cs="Arial" w:eastAsia="Arial"/>
          <w:sz w:val="19"/>
          <w:szCs w:val="19"/>
          <w:color w:val="030303"/>
          <w:spacing w:val="-42"/>
          <w:w w:val="100"/>
          <w:i/>
        </w:rPr>
        <w:t> </w:t>
      </w:r>
      <w:r>
        <w:rPr>
          <w:rFonts w:ascii="Arial" w:hAnsi="Arial" w:cs="Arial" w:eastAsia="Arial"/>
          <w:sz w:val="19"/>
          <w:szCs w:val="19"/>
          <w:color w:val="030303"/>
          <w:spacing w:val="0"/>
          <w:w w:val="100"/>
          <w:i/>
        </w:rPr>
        <w:tab/>
      </w:r>
      <w:r>
        <w:rPr>
          <w:rFonts w:ascii="Arial" w:hAnsi="Arial" w:cs="Arial" w:eastAsia="Arial"/>
          <w:sz w:val="19"/>
          <w:szCs w:val="19"/>
          <w:color w:val="030303"/>
          <w:spacing w:val="0"/>
          <w:w w:val="100"/>
          <w:i/>
        </w:rPr>
      </w:r>
      <w:r>
        <w:rPr>
          <w:rFonts w:ascii="Arial" w:hAnsi="Arial" w:cs="Arial" w:eastAsia="Arial"/>
          <w:sz w:val="18"/>
          <w:szCs w:val="18"/>
          <w:color w:val="262626"/>
          <w:spacing w:val="0"/>
          <w:w w:val="108"/>
          <w:i/>
          <w:position w:val="1"/>
        </w:rPr>
        <w:t>G;!NODERMATACEA.E</w:t>
      </w:r>
      <w:r>
        <w:rPr>
          <w:rFonts w:ascii="Arial" w:hAnsi="Arial" w:cs="Arial" w:eastAsia="Arial"/>
          <w:sz w:val="18"/>
          <w:szCs w:val="18"/>
          <w:color w:val="262626"/>
          <w:spacing w:val="0"/>
          <w:w w:val="100"/>
          <w:i/>
          <w:position w:val="1"/>
        </w:rPr>
        <w:tab/>
      </w:r>
      <w:r>
        <w:rPr>
          <w:rFonts w:ascii="Arial" w:hAnsi="Arial" w:cs="Arial" w:eastAsia="Arial"/>
          <w:sz w:val="18"/>
          <w:szCs w:val="18"/>
          <w:color w:val="262626"/>
          <w:spacing w:val="0"/>
          <w:w w:val="100"/>
          <w:i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90"/>
          <w:position w:val="1"/>
        </w:rPr>
        <w:t>GANODERMA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8"/>
          <w:w w:val="90"/>
          <w:position w:val="1"/>
        </w:rPr>
        <w:t>T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90"/>
          <w:position w:val="1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13"/>
          <w:w w:val="90"/>
          <w:position w:val="1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383838"/>
          <w:spacing w:val="0"/>
          <w:w w:val="76"/>
          <w:position w:val="1"/>
        </w:rPr>
        <w:t>BA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91" w:lineRule="exact"/>
        <w:ind w:left="328" w:right="-20"/>
        <w:jc w:val="left"/>
        <w:tabs>
          <w:tab w:pos="1140" w:val="left"/>
        </w:tabs>
        <w:rPr>
          <w:rFonts w:ascii="Arial" w:hAnsi="Arial" w:cs="Arial" w:eastAsia="Arial"/>
          <w:sz w:val="13"/>
          <w:szCs w:val="13"/>
        </w:rPr>
      </w:pPr>
      <w:rPr/>
      <w:r>
        <w:rPr>
          <w:rFonts w:ascii="Courier New" w:hAnsi="Courier New" w:cs="Courier New" w:eastAsia="Courier New"/>
          <w:sz w:val="27"/>
          <w:szCs w:val="27"/>
          <w:color w:val="161616"/>
          <w:spacing w:val="0"/>
          <w:w w:val="100"/>
          <w:position w:val="1"/>
        </w:rPr>
        <w:t>t61</w:t>
      </w:r>
      <w:r>
        <w:rPr>
          <w:rFonts w:ascii="Courier New" w:hAnsi="Courier New" w:cs="Courier New" w:eastAsia="Courier New"/>
          <w:sz w:val="27"/>
          <w:szCs w:val="27"/>
          <w:color w:val="161616"/>
          <w:spacing w:val="-157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7"/>
          <w:szCs w:val="27"/>
          <w:color w:val="161616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7"/>
          <w:szCs w:val="27"/>
          <w:color w:val="161616"/>
          <w:spacing w:val="0"/>
          <w:w w:val="100"/>
          <w:position w:val="1"/>
        </w:rPr>
      </w:r>
      <w:r>
        <w:rPr>
          <w:rFonts w:ascii="Arial" w:hAnsi="Arial" w:cs="Arial" w:eastAsia="Arial"/>
          <w:sz w:val="13"/>
          <w:szCs w:val="13"/>
          <w:color w:val="161616"/>
          <w:spacing w:val="0"/>
          <w:w w:val="164"/>
          <w:position w:val="4"/>
        </w:rPr>
        <w:t>(.A</w:t>
      </w:r>
      <w:r>
        <w:rPr>
          <w:rFonts w:ascii="Arial" w:hAnsi="Arial" w:cs="Arial" w:eastAsia="Arial"/>
          <w:sz w:val="13"/>
          <w:szCs w:val="13"/>
          <w:color w:val="161616"/>
          <w:spacing w:val="-11"/>
          <w:w w:val="164"/>
          <w:position w:val="4"/>
        </w:rPr>
        <w:t> </w:t>
      </w:r>
      <w:r>
        <w:rPr>
          <w:rFonts w:ascii="Arial" w:hAnsi="Arial" w:cs="Arial" w:eastAsia="Arial"/>
          <w:sz w:val="17"/>
          <w:szCs w:val="17"/>
          <w:color w:val="161616"/>
          <w:spacing w:val="0"/>
          <w:w w:val="74"/>
          <w:position w:val="4"/>
        </w:rPr>
        <w:t>r-..itJ</w:t>
      </w:r>
      <w:r>
        <w:rPr>
          <w:rFonts w:ascii="Arial" w:hAnsi="Arial" w:cs="Arial" w:eastAsia="Arial"/>
          <w:sz w:val="17"/>
          <w:szCs w:val="17"/>
          <w:color w:val="161616"/>
          <w:spacing w:val="-2"/>
          <w:w w:val="74"/>
          <w:position w:val="4"/>
        </w:rPr>
        <w:t> </w:t>
      </w:r>
      <w:r>
        <w:rPr>
          <w:rFonts w:ascii="Times New Roman" w:hAnsi="Times New Roman" w:cs="Times New Roman" w:eastAsia="Times New Roman"/>
          <w:sz w:val="14"/>
          <w:szCs w:val="14"/>
          <w:color w:val="161616"/>
          <w:spacing w:val="0"/>
          <w:w w:val="68"/>
          <w:position w:val="4"/>
        </w:rPr>
        <w:t>f'</w:t>
      </w:r>
      <w:r>
        <w:rPr>
          <w:rFonts w:ascii="Times New Roman" w:hAnsi="Times New Roman" w:cs="Times New Roman" w:eastAsia="Times New Roman"/>
          <w:sz w:val="14"/>
          <w:szCs w:val="14"/>
          <w:color w:val="161616"/>
          <w:spacing w:val="9"/>
          <w:w w:val="68"/>
          <w:position w:val="4"/>
        </w:rPr>
        <w:t>&gt;</w:t>
      </w:r>
      <w:r>
        <w:rPr>
          <w:rFonts w:ascii="Times New Roman" w:hAnsi="Times New Roman" w:cs="Times New Roman" w:eastAsia="Times New Roman"/>
          <w:sz w:val="14"/>
          <w:szCs w:val="14"/>
          <w:color w:val="383838"/>
          <w:spacing w:val="3"/>
          <w:w w:val="31"/>
          <w:position w:val="4"/>
        </w:rPr>
        <w:t>.</w:t>
      </w:r>
      <w:r>
        <w:rPr>
          <w:rFonts w:ascii="Times New Roman" w:hAnsi="Times New Roman" w:cs="Times New Roman" w:eastAsia="Times New Roman"/>
          <w:sz w:val="14"/>
          <w:szCs w:val="14"/>
          <w:color w:val="161616"/>
          <w:spacing w:val="0"/>
          <w:w w:val="43"/>
          <w:position w:val="4"/>
        </w:rPr>
        <w:t>C:::</w:t>
      </w:r>
      <w:r>
        <w:rPr>
          <w:rFonts w:ascii="Times New Roman" w:hAnsi="Times New Roman" w:cs="Times New Roman" w:eastAsia="Times New Roman"/>
          <w:sz w:val="14"/>
          <w:szCs w:val="14"/>
          <w:color w:val="161616"/>
          <w:spacing w:val="0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14"/>
          <w:szCs w:val="14"/>
          <w:color w:val="161616"/>
          <w:spacing w:val="-1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14"/>
          <w:szCs w:val="14"/>
          <w:color w:val="262626"/>
          <w:spacing w:val="0"/>
          <w:w w:val="66"/>
          <w:i/>
          <w:position w:val="4"/>
        </w:rPr>
        <w:t>12</w:t>
      </w:r>
      <w:r>
        <w:rPr>
          <w:rFonts w:ascii="Times New Roman" w:hAnsi="Times New Roman" w:cs="Times New Roman" w:eastAsia="Times New Roman"/>
          <w:sz w:val="14"/>
          <w:szCs w:val="14"/>
          <w:color w:val="262626"/>
          <w:spacing w:val="0"/>
          <w:w w:val="66"/>
          <w:i/>
          <w:position w:val="4"/>
        </w:rPr>
        <w:t> </w:t>
      </w:r>
      <w:r>
        <w:rPr>
          <w:rFonts w:ascii="Times New Roman" w:hAnsi="Times New Roman" w:cs="Times New Roman" w:eastAsia="Times New Roman"/>
          <w:sz w:val="14"/>
          <w:szCs w:val="14"/>
          <w:color w:val="262626"/>
          <w:spacing w:val="11"/>
          <w:w w:val="66"/>
          <w:i/>
          <w:position w:val="4"/>
        </w:rPr>
        <w:t> </w:t>
      </w:r>
      <w:r>
        <w:rPr>
          <w:rFonts w:ascii="Arial" w:hAnsi="Arial" w:cs="Arial" w:eastAsia="Arial"/>
          <w:sz w:val="13"/>
          <w:szCs w:val="13"/>
          <w:color w:val="161616"/>
          <w:spacing w:val="0"/>
          <w:w w:val="123"/>
          <w:position w:val="4"/>
        </w:rPr>
        <w:t>IVIll.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0" w:after="0" w:line="189" w:lineRule="exact"/>
        <w:ind w:left="1875" w:right="-20"/>
        <w:jc w:val="lef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262626"/>
          <w:spacing w:val="0"/>
          <w:w w:val="128"/>
          <w:position w:val="-1"/>
        </w:rPr>
        <w:t>GA</w:t>
      </w:r>
      <w:r>
        <w:rPr>
          <w:rFonts w:ascii="Arial" w:hAnsi="Arial" w:cs="Arial" w:eastAsia="Arial"/>
          <w:sz w:val="14"/>
          <w:szCs w:val="14"/>
          <w:color w:val="262626"/>
          <w:spacing w:val="0"/>
          <w:w w:val="128"/>
          <w:position w:val="-1"/>
        </w:rPr>
        <w:t> </w:t>
      </w:r>
      <w:r>
        <w:rPr>
          <w:rFonts w:ascii="Arial" w:hAnsi="Arial" w:cs="Arial" w:eastAsia="Arial"/>
          <w:sz w:val="14"/>
          <w:szCs w:val="14"/>
          <w:color w:val="262626"/>
          <w:spacing w:val="0"/>
          <w:w w:val="128"/>
          <w:position w:val="-1"/>
        </w:rPr>
        <w:t>oJ)</w:t>
      </w:r>
      <w:r>
        <w:rPr>
          <w:rFonts w:ascii="Arial" w:hAnsi="Arial" w:cs="Arial" w:eastAsia="Arial"/>
          <w:sz w:val="14"/>
          <w:szCs w:val="14"/>
          <w:color w:val="262626"/>
          <w:spacing w:val="0"/>
          <w:w w:val="128"/>
          <w:position w:val="-1"/>
        </w:rPr>
        <w:t> </w:t>
      </w:r>
      <w:r>
        <w:rPr>
          <w:rFonts w:ascii="Arial" w:hAnsi="Arial" w:cs="Arial" w:eastAsia="Arial"/>
          <w:sz w:val="14"/>
          <w:szCs w:val="14"/>
          <w:color w:val="262626"/>
          <w:spacing w:val="0"/>
          <w:w w:val="128"/>
          <w:position w:val="-1"/>
        </w:rPr>
        <w:t>JUV\r-r</w:t>
      </w:r>
      <w:r>
        <w:rPr>
          <w:rFonts w:ascii="Arial" w:hAnsi="Arial" w:cs="Arial" w:eastAsia="Arial"/>
          <w:sz w:val="14"/>
          <w:szCs w:val="14"/>
          <w:color w:val="262626"/>
          <w:spacing w:val="0"/>
          <w:w w:val="128"/>
          <w:position w:val="-1"/>
        </w:rPr>
        <w:t> </w:t>
      </w:r>
      <w:r>
        <w:rPr>
          <w:rFonts w:ascii="Arial" w:hAnsi="Arial" w:cs="Arial" w:eastAsia="Arial"/>
          <w:sz w:val="14"/>
          <w:szCs w:val="14"/>
          <w:color w:val="262626"/>
          <w:spacing w:val="29"/>
          <w:w w:val="128"/>
          <w:position w:val="-1"/>
        </w:rPr>
        <w:t> </w:t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0"/>
          <w:position w:val="1"/>
        </w:rPr>
        <w:t>L</w:t>
      </w:r>
      <w:r>
        <w:rPr>
          <w:rFonts w:ascii="Arial" w:hAnsi="Arial" w:cs="Arial" w:eastAsia="Arial"/>
          <w:sz w:val="18"/>
          <w:szCs w:val="18"/>
          <w:color w:val="161616"/>
          <w:spacing w:val="10"/>
          <w:w w:val="100"/>
          <w:position w:val="1"/>
        </w:rPr>
        <w:t>v</w:t>
      </w:r>
      <w:r>
        <w:rPr>
          <w:rFonts w:ascii="Times New Roman" w:hAnsi="Times New Roman" w:cs="Times New Roman" w:eastAsia="Times New Roman"/>
          <w:sz w:val="14"/>
          <w:szCs w:val="14"/>
          <w:color w:val="262626"/>
          <w:spacing w:val="0"/>
          <w:w w:val="100"/>
          <w:position w:val="1"/>
        </w:rPr>
        <w:t>Ct</w:t>
      </w:r>
      <w:r>
        <w:rPr>
          <w:rFonts w:ascii="Times New Roman" w:hAnsi="Times New Roman" w:cs="Times New Roman" w:eastAsia="Times New Roman"/>
          <w:sz w:val="14"/>
          <w:szCs w:val="14"/>
          <w:color w:val="262626"/>
          <w:spacing w:val="34"/>
          <w:w w:val="100"/>
          <w:position w:val="1"/>
        </w:rPr>
        <w:t> </w:t>
      </w:r>
      <w:r>
        <w:rPr>
          <w:rFonts w:ascii="Arial" w:hAnsi="Arial" w:cs="Arial" w:eastAsia="Arial"/>
          <w:sz w:val="14"/>
          <w:szCs w:val="14"/>
          <w:color w:val="262626"/>
          <w:spacing w:val="0"/>
          <w:w w:val="105"/>
          <w:position w:val="1"/>
        </w:rPr>
        <w:t>J)L!{I\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14" w:after="0" w:line="181" w:lineRule="exact"/>
        <w:ind w:left="356" w:right="-20"/>
        <w:jc w:val="left"/>
        <w:tabs>
          <w:tab w:pos="960" w:val="left"/>
          <w:tab w:pos="822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63.732971pt;margin-top:12.310755pt;width:1.907145pt;height:13.5pt;mso-position-horizontal-relative:page;mso-position-vertical-relative:paragraph;z-index:-4973" type="#_x0000_t202" filled="f" stroked="f">
            <v:textbox inset="0,0,0,0">
              <w:txbxContent>
                <w:p>
                  <w:pPr>
                    <w:spacing w:before="0" w:after="0" w:line="270" w:lineRule="exact"/>
                    <w:ind w:right="-80"/>
                    <w:jc w:val="left"/>
                    <w:rPr>
                      <w:rFonts w:ascii="Arial" w:hAnsi="Arial" w:cs="Arial" w:eastAsia="Arial"/>
                      <w:sz w:val="27"/>
                      <w:szCs w:val="27"/>
                    </w:rPr>
                  </w:pPr>
                  <w:rPr/>
                  <w:r>
                    <w:rPr>
                      <w:rFonts w:ascii="Arial" w:hAnsi="Arial" w:cs="Arial" w:eastAsia="Arial"/>
                      <w:sz w:val="27"/>
                      <w:szCs w:val="27"/>
                      <w:color w:val="030303"/>
                      <w:spacing w:val="0"/>
                      <w:w w:val="51"/>
                    </w:rPr>
                    <w:t>f</w:t>
                  </w:r>
                  <w:r>
                    <w:rPr>
                      <w:rFonts w:ascii="Arial" w:hAnsi="Arial" w:cs="Arial" w:eastAsia="Arial"/>
                      <w:sz w:val="27"/>
                      <w:szCs w:val="27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i/>
          <w:position w:val="-6"/>
        </w:rPr>
        <w:t>4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-18"/>
          <w:w w:val="100"/>
          <w:i/>
          <w:position w:val="-6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383838"/>
          <w:spacing w:val="-1"/>
          <w:w w:val="100"/>
          <w:i/>
          <w:position w:val="-6"/>
        </w:rPr>
        <w:t>7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0"/>
          <w:w w:val="100"/>
          <w:i/>
          <w:position w:val="-6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-6"/>
          <w:w w:val="100"/>
          <w:i/>
          <w:position w:val="-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0"/>
          <w:w w:val="100"/>
          <w:i/>
          <w:position w:val="-6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0"/>
          <w:w w:val="100"/>
          <w:i/>
          <w:position w:val="-6"/>
        </w:rPr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10"/>
          <w:i/>
          <w:position w:val="-5"/>
        </w:rPr>
        <w:t>FISTUL/li/ACEAE</w:t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0"/>
          <w:i/>
          <w:position w:val="-5"/>
        </w:rPr>
        <w:tab/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0"/>
          <w:i/>
          <w:position w:val="-5"/>
        </w:rPr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90"/>
          <w:position w:val="-5"/>
        </w:rPr>
        <w:t>FISTULINA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9"/>
          <w:w w:val="90"/>
          <w:position w:val="-5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0"/>
          <w:w w:val="131"/>
          <w:position w:val="-5"/>
        </w:rPr>
        <w:t>J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-22"/>
          <w:w w:val="131"/>
          <w:position w:val="-5"/>
        </w:rPr>
        <w:t>r</w:t>
      </w:r>
      <w:r>
        <w:rPr>
          <w:rFonts w:ascii="Times New Roman" w:hAnsi="Times New Roman" w:cs="Times New Roman" w:eastAsia="Times New Roman"/>
          <w:sz w:val="21"/>
          <w:szCs w:val="21"/>
          <w:color w:val="4D4D4D"/>
          <w:spacing w:val="0"/>
          <w:w w:val="127"/>
          <w:position w:val="-5"/>
        </w:rPr>
        <w:t>\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00" w:right="440"/>
        </w:sectPr>
      </w:pPr>
      <w:rPr/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76" w:lineRule="exact"/>
        <w:ind w:left="379" w:right="-77"/>
        <w:jc w:val="left"/>
        <w:tabs>
          <w:tab w:pos="4020" w:val="left"/>
          <w:tab w:pos="4540" w:val="left"/>
        </w:tabs>
        <w:rPr>
          <w:rFonts w:ascii="Times New Roman" w:hAnsi="Times New Roman" w:cs="Times New Roman" w:eastAsia="Times New Roman"/>
          <w:sz w:val="15"/>
          <w:szCs w:val="15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10"/>
          <w:w w:val="96"/>
          <w:i/>
          <w:position w:val="2"/>
        </w:rPr>
        <w:t>4</w:t>
      </w:r>
      <w:r>
        <w:rPr>
          <w:rFonts w:ascii="Times New Roman" w:hAnsi="Times New Roman" w:cs="Times New Roman" w:eastAsia="Times New Roman"/>
          <w:sz w:val="19"/>
          <w:szCs w:val="19"/>
          <w:color w:val="4D4D4D"/>
          <w:spacing w:val="6"/>
          <w:w w:val="123"/>
          <w:i/>
          <w:position w:val="2"/>
        </w:rPr>
        <w:t>.</w:t>
      </w:r>
      <w:r>
        <w:rPr>
          <w:rFonts w:ascii="Times New Roman" w:hAnsi="Times New Roman" w:cs="Times New Roman" w:eastAsia="Times New Roman"/>
          <w:sz w:val="17"/>
          <w:szCs w:val="17"/>
          <w:color w:val="383838"/>
          <w:spacing w:val="0"/>
          <w:w w:val="134"/>
          <w:i/>
          <w:position w:val="2"/>
        </w:rPr>
        <w:t>?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135"/>
          <w:position w:val="2"/>
        </w:rPr>
        <w:t>1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-25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334"/>
          <w:position w:val="2"/>
        </w:rPr>
        <w:t>'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-27"/>
          <w:w w:val="100"/>
          <w:position w:val="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9"/>
          <w:i/>
          <w:position w:val="2"/>
        </w:rPr>
        <w:t>F!STUL!NA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34"/>
          <w:w w:val="109"/>
          <w:i/>
          <w:position w:val="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6E6E6E"/>
          <w:spacing w:val="0"/>
          <w:w w:val="61"/>
          <w:position w:val="2"/>
        </w:rPr>
        <w:t>·</w:t>
      </w:r>
      <w:r>
        <w:rPr>
          <w:rFonts w:ascii="Times New Roman" w:hAnsi="Times New Roman" w:cs="Times New Roman" w:eastAsia="Times New Roman"/>
          <w:sz w:val="19"/>
          <w:szCs w:val="19"/>
          <w:color w:val="6E6E6E"/>
          <w:spacing w:val="-23"/>
          <w:w w:val="61"/>
          <w:position w:val="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6E6E6E"/>
          <w:spacing w:val="0"/>
          <w:w w:val="100"/>
          <w:position w:val="2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6E6E6E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24"/>
          <w:szCs w:val="24"/>
          <w:color w:val="030303"/>
          <w:spacing w:val="0"/>
          <w:w w:val="61"/>
          <w:position w:val="-1"/>
        </w:rPr>
        <w:t>1</w:t>
      </w:r>
      <w:r>
        <w:rPr>
          <w:rFonts w:ascii="Times New Roman" w:hAnsi="Times New Roman" w:cs="Times New Roman" w:eastAsia="Times New Roman"/>
          <w:sz w:val="24"/>
          <w:szCs w:val="24"/>
          <w:color w:val="030303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30303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15"/>
          <w:szCs w:val="15"/>
          <w:color w:val="5D5D5D"/>
          <w:spacing w:val="0"/>
          <w:w w:val="136"/>
          <w:i/>
          <w:position w:val="1"/>
        </w:rPr>
        <w:t>:</w:t>
      </w:r>
      <w:r>
        <w:rPr>
          <w:rFonts w:ascii="Times New Roman" w:hAnsi="Times New Roman" w:cs="Times New Roman" w:eastAsia="Times New Roman"/>
          <w:sz w:val="15"/>
          <w:szCs w:val="15"/>
          <w:color w:val="000000"/>
          <w:spacing w:val="0"/>
          <w:w w:val="100"/>
          <w:position w:val="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/>
        <w:br w:type="column"/>
      </w:r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71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100"/>
        </w:rPr>
        <w:t>\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80"/>
        </w:rPr>
        <w:t>FISTCJLI'NA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133" w:lineRule="exact"/>
        <w:ind w:right="-20"/>
        <w:jc w:val="left"/>
        <w:rPr>
          <w:rFonts w:ascii="Arial" w:hAnsi="Arial" w:cs="Arial" w:eastAsia="Arial"/>
          <w:sz w:val="13"/>
          <w:szCs w:val="13"/>
        </w:rPr>
      </w:pPr>
      <w:rPr/>
      <w:r>
        <w:rPr/>
        <w:br w:type="column"/>
      </w:r>
      <w:r>
        <w:rPr>
          <w:rFonts w:ascii="Arial" w:hAnsi="Arial" w:cs="Arial" w:eastAsia="Arial"/>
          <w:sz w:val="13"/>
          <w:szCs w:val="13"/>
          <w:color w:val="BFBFBF"/>
          <w:spacing w:val="-12"/>
          <w:w w:val="71"/>
        </w:rPr>
        <w:t>.</w:t>
      </w:r>
      <w:r>
        <w:rPr>
          <w:rFonts w:ascii="Arial" w:hAnsi="Arial" w:cs="Arial" w:eastAsia="Arial"/>
          <w:sz w:val="13"/>
          <w:szCs w:val="13"/>
          <w:color w:val="828282"/>
          <w:spacing w:val="0"/>
          <w:w w:val="131"/>
        </w:rPr>
        <w:t>...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right="83"/>
        <w:jc w:val="right"/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030303"/>
          <w:spacing w:val="0"/>
          <w:w w:val="50"/>
        </w:rPr>
        <w:t>1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700" w:right="440"/>
          <w:cols w:num="3" w:equalWidth="0">
            <w:col w:w="4612" w:space="3531"/>
            <w:col w:w="1072" w:space="392"/>
            <w:col w:w="1153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00" w:right="440"/>
        </w:sectPr>
      </w:pPr>
      <w:rPr/>
    </w:p>
    <w:p>
      <w:pPr>
        <w:spacing w:before="33" w:after="0" w:line="231" w:lineRule="exact"/>
        <w:ind w:right="-20"/>
        <w:jc w:val="righ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93"/>
          <w:position w:val="-1"/>
        </w:rPr>
        <w:t>POLPA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1"/>
          <w:w w:val="93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93"/>
          <w:position w:val="-1"/>
        </w:rPr>
        <w:t>VACCINA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34" w:lineRule="exact"/>
        <w:ind w:right="843"/>
        <w:jc w:val="righ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161616"/>
          <w:spacing w:val="0"/>
          <w:w w:val="100"/>
          <w:position w:val="1"/>
        </w:rPr>
        <w:t>LiN</w:t>
      </w:r>
      <w:r>
        <w:rPr>
          <w:rFonts w:ascii="Times New Roman" w:hAnsi="Times New Roman" w:cs="Times New Roman" w:eastAsia="Times New Roman"/>
          <w:sz w:val="24"/>
          <w:szCs w:val="24"/>
          <w:color w:val="161616"/>
          <w:spacing w:val="45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61616"/>
          <w:spacing w:val="0"/>
          <w:w w:val="110"/>
          <w:position w:val="1"/>
        </w:rPr>
        <w:t>tJ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69" w:after="0" w:line="240" w:lineRule="auto"/>
        <w:ind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</w:rPr>
        <w:t>Fistuline.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0"/>
          <w:w w:val="100"/>
        </w:rPr>
        <w:t>langue</w:t>
      </w:r>
      <w:r>
        <w:rPr>
          <w:rFonts w:ascii="Times New Roman" w:hAnsi="Times New Roman" w:cs="Times New Roman" w:eastAsia="Times New Roman"/>
          <w:sz w:val="19"/>
          <w:szCs w:val="19"/>
          <w:color w:val="030303"/>
          <w:spacing w:val="6"/>
          <w:w w:val="100"/>
        </w:rPr>
        <w:t> </w:t>
      </w:r>
      <w:r>
        <w:rPr>
          <w:rFonts w:ascii="Arial" w:hAnsi="Arial" w:cs="Arial" w:eastAsia="Arial"/>
          <w:sz w:val="19"/>
          <w:szCs w:val="19"/>
          <w:color w:val="161616"/>
          <w:spacing w:val="0"/>
          <w:w w:val="85"/>
        </w:rPr>
        <w:t>de</w:t>
      </w:r>
      <w:r>
        <w:rPr>
          <w:rFonts w:ascii="Arial" w:hAnsi="Arial" w:cs="Arial" w:eastAsia="Arial"/>
          <w:sz w:val="19"/>
          <w:szCs w:val="19"/>
          <w:color w:val="161616"/>
          <w:spacing w:val="0"/>
          <w:w w:val="8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</w:rPr>
        <w:t>boeuf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87" w:after="0" w:line="214" w:lineRule="exact"/>
        <w:ind w:left="1450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position w:val="-1"/>
        </w:rPr>
        <w:t>Fistulina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38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position w:val="-1"/>
        </w:rPr>
        <w:t>hepatica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00" w:right="440"/>
          <w:cols w:num="2" w:equalWidth="0">
            <w:col w:w="5921" w:space="1101"/>
            <w:col w:w="3738"/>
          </w:cols>
        </w:sectPr>
      </w:pPr>
      <w:rPr/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700" w:right="440"/>
        </w:sectPr>
      </w:pPr>
      <w:rPr/>
    </w:p>
    <w:p>
      <w:pPr>
        <w:spacing w:before="7" w:after="0" w:line="240" w:lineRule="auto"/>
        <w:ind w:left="245" w:right="-102"/>
        <w:jc w:val="left"/>
        <w:rPr>
          <w:rFonts w:ascii="Arial" w:hAnsi="Arial" w:cs="Arial" w:eastAsia="Arial"/>
          <w:sz w:val="41"/>
          <w:szCs w:val="41"/>
        </w:rPr>
      </w:pPr>
      <w:rPr/>
      <w:r>
        <w:rPr/>
        <w:pict>
          <v:group style="position:absolute;margin-left:46.437328pt;margin-top:255.899307pt;width:542.77248pt;height:426.05986pt;mso-position-horizontal-relative:page;mso-position-vertical-relative:page;z-index:-4977" coordorigin="929,5118" coordsize="10855,8521">
            <v:group style="position:absolute;left:8824;top:5120;width:2441;height:2" coordorigin="8824,5120" coordsize="2441,2">
              <v:shape style="position:absolute;left:8824;top:5120;width:2441;height:2" coordorigin="8824,5120" coordsize="2441,0" path="m8824,5120l11265,5120e" filled="f" stroked="t" strokeweight=".231608pt" strokecolor="#000000">
                <v:path arrowok="t"/>
              </v:shape>
            </v:group>
            <v:group style="position:absolute;left:8824;top:6920;width:1464;height:2" coordorigin="8824,6920" coordsize="1464,2">
              <v:shape style="position:absolute;left:8824;top:6920;width:1464;height:2" coordorigin="8824,6920" coordsize="1464,0" path="m8824,6920l10288,6920e" filled="f" stroked="t" strokeweight=".231608pt" strokecolor="#000000">
                <v:path arrowok="t"/>
              </v:shape>
            </v:group>
            <v:group style="position:absolute;left:8829;top:7973;width:1334;height:2" coordorigin="8829,7973" coordsize="1334,2">
              <v:shape style="position:absolute;left:8829;top:7973;width:1334;height:2" coordorigin="8829,7973" coordsize="1334,0" path="m8829,7973l10163,7973e" filled="f" stroked="t" strokeweight=".926431pt" strokecolor="#000000">
                <v:path arrowok="t"/>
              </v:shape>
            </v:group>
            <v:group style="position:absolute;left:8847;top:5167;width:2;height:7956" coordorigin="8847,5167" coordsize="2,7956">
              <v:shape style="position:absolute;left:8847;top:5167;width:2;height:7956" coordorigin="8847,5167" coordsize="0,7956" path="m8847,13123l8847,5167e" filled="f" stroked="t" strokeweight=".926431pt" strokecolor="#000000">
                <v:path arrowok="t"/>
              </v:shape>
            </v:group>
            <v:group style="position:absolute;left:8829;top:9150;width:2112;height:2" coordorigin="8829,9150" coordsize="2112,2">
              <v:shape style="position:absolute;left:8829;top:9150;width:2112;height:2" coordorigin="8829,9150" coordsize="2112,0" path="m8829,9150l10941,9150e" filled="f" stroked="t" strokeweight=".694823pt" strokecolor="#000000">
                <v:path arrowok="t"/>
              </v:shape>
            </v:group>
            <v:group style="position:absolute;left:8926;top:10855;width:1788;height:2" coordorigin="8926,10855" coordsize="1788,2">
              <v:shape style="position:absolute;left:8926;top:10855;width:1788;height:2" coordorigin="8926,10855" coordsize="1788,0" path="m8926,10855l10714,10855e" filled="f" stroked="t" strokeweight=".694823pt" strokecolor="#000000">
                <v:path arrowok="t"/>
              </v:shape>
            </v:group>
            <v:group style="position:absolute;left:11284;top:5182;width:2;height:3891" coordorigin="11284,5182" coordsize="2,3891">
              <v:shape style="position:absolute;left:11284;top:5182;width:2;height:3891" coordorigin="11284,5182" coordsize="0,3891" path="m11284,9072l11284,5182e" filled="f" stroked="t" strokeweight=".463215pt" strokecolor="#000000">
                <v:path arrowok="t"/>
              </v:shape>
            </v:group>
            <v:group style="position:absolute;left:11275;top:6067;width:2;height:7028" coordorigin="11275,6067" coordsize="2,7028">
              <v:shape style="position:absolute;left:11275;top:6067;width:2;height:7028" coordorigin="11275,6067" coordsize="0,7028" path="m11275,13095l11275,6067e" filled="f" stroked="t" strokeweight="1.158038pt" strokecolor="#000000">
                <v:path arrowok="t"/>
              </v:shape>
            </v:group>
            <v:group style="position:absolute;left:8824;top:11574;width:2446;height:2" coordorigin="8824,11574" coordsize="2446,2">
              <v:shape style="position:absolute;left:8824;top:11574;width:2446;height:2" coordorigin="8824,11574" coordsize="2446,0" path="m8824,11574l11270,11574e" filled="f" stroked="t" strokeweight=".231608pt" strokecolor="#000000">
                <v:path arrowok="t"/>
              </v:shape>
            </v:group>
            <v:group style="position:absolute;left:963;top:5323;width:2;height:636" coordorigin="963,5323" coordsize="2,636">
              <v:shape style="position:absolute;left:963;top:5323;width:2;height:636" coordorigin="963,5323" coordsize="0,636" path="m963,5959l963,5323e" filled="f" stroked="t" strokeweight=".926431pt" strokecolor="#000000">
                <v:path arrowok="t"/>
              </v:shape>
            </v:group>
            <v:group style="position:absolute;left:952;top:5172;width:2;height:7240" coordorigin="952,5172" coordsize="2,7240">
              <v:shape style="position:absolute;left:952;top:5172;width:2;height:7240" coordorigin="952,5172" coordsize="0,7240" path="m952,12412l952,5172e" filled="f" stroked="t" strokeweight=".926431pt" strokecolor="#000000">
                <v:path arrowok="t"/>
              </v:shape>
            </v:group>
            <v:group style="position:absolute;left:950;top:11479;width:2;height:457" coordorigin="950,11479" coordsize="2,457">
              <v:shape style="position:absolute;left:950;top:11479;width:2;height:457" coordorigin="950,11479" coordsize="0,457" path="m950,11936l950,11479e" filled="f" stroked="t" strokeweight=".926431pt" strokecolor="#000000">
                <v:path arrowok="t"/>
              </v:shape>
            </v:group>
            <v:group style="position:absolute;left:1580;top:5262;width:2;height:2148" coordorigin="1580,5262" coordsize="2,2148">
              <v:shape style="position:absolute;left:1580;top:5262;width:2;height:2148" coordorigin="1580,5262" coordsize="0,2148" path="m1580,7410l1580,5262e" filled="f" stroked="t" strokeweight=".694823pt" strokecolor="#000000">
                <v:path arrowok="t"/>
              </v:shape>
            </v:group>
            <v:group style="position:absolute;left:1556;top:5676;width:2311;height:2" coordorigin="1556,5676" coordsize="2311,2">
              <v:shape style="position:absolute;left:1556;top:5676;width:2311;height:2" coordorigin="1556,5676" coordsize="2311,0" path="m1556,5676l3868,5676e" filled="f" stroked="t" strokeweight=".231608pt" strokecolor="#000000">
                <v:path arrowok="t"/>
              </v:shape>
            </v:group>
            <v:group style="position:absolute;left:1556;top:6920;width:2311;height:2" coordorigin="1556,6920" coordsize="2311,2">
              <v:shape style="position:absolute;left:1556;top:6920;width:2311;height:2" coordorigin="1556,6920" coordsize="2311,0" path="m1556,6920l3868,6920e" filled="f" stroked="t" strokeweight=".231608pt" strokecolor="#000000">
                <v:path arrowok="t"/>
              </v:shape>
            </v:group>
            <v:group style="position:absolute;left:1556;top:7961;width:2311;height:2" coordorigin="1556,7961" coordsize="2311,2">
              <v:shape style="position:absolute;left:1556;top:7961;width:2311;height:2" coordorigin="1556,7961" coordsize="2311,0" path="m1556,7961l3868,7961e" filled="f" stroked="t" strokeweight=".231608pt" strokecolor="#000000">
                <v:path arrowok="t"/>
              </v:shape>
            </v:group>
            <v:group style="position:absolute;left:1570;top:5167;width:2;height:7264" coordorigin="1570,5167" coordsize="2,7264">
              <v:shape style="position:absolute;left:1570;top:5167;width:2;height:7264" coordorigin="1570,5167" coordsize="0,7264" path="m1570,12431l1570,5167e" filled="f" stroked="t" strokeweight=".926431pt" strokecolor="#000000">
                <v:path arrowok="t"/>
              </v:shape>
            </v:group>
            <v:group style="position:absolute;left:1556;top:9152;width:2311;height:2" coordorigin="1556,9152" coordsize="2311,2">
              <v:shape style="position:absolute;left:1556;top:9152;width:2311;height:2" coordorigin="1556,9152" coordsize="2311,0" path="m1556,9152l3868,9152e" filled="f" stroked="t" strokeweight=".231608pt" strokecolor="#000000">
                <v:path arrowok="t"/>
              </v:shape>
            </v:group>
            <v:group style="position:absolute;left:1556;top:10033;width:2311;height:2" coordorigin="1556,10033" coordsize="2311,2">
              <v:shape style="position:absolute;left:1556;top:10033;width:2311;height:2" coordorigin="1556,10033" coordsize="2311,0" path="m1556,10033l3868,10033e" filled="f" stroked="t" strokeweight=".231608pt" strokecolor="#000000">
                <v:path arrowok="t"/>
              </v:shape>
            </v:group>
            <v:group style="position:absolute;left:1556;top:11574;width:2311;height:2" coordorigin="1556,11574" coordsize="2311,2">
              <v:shape style="position:absolute;left:1556;top:11574;width:2311;height:2" coordorigin="1556,11574" coordsize="2311,0" path="m1556,11574l3868,11574e" filled="f" stroked="t" strokeweight=".231608pt" strokecolor="#000000">
                <v:path arrowok="t"/>
              </v:shape>
            </v:group>
            <v:group style="position:absolute;left:4729;top:5323;width:2;height:382" coordorigin="4729,5323" coordsize="2,382">
              <v:shape style="position:absolute;left:4729;top:5323;width:2;height:382" coordorigin="4729,5323" coordsize="0,382" path="m4729,5704l4729,5323e" filled="f" stroked="t" strokeweight=".926431pt" strokecolor="#000000">
                <v:path arrowok="t"/>
              </v:shape>
            </v:group>
            <v:group style="position:absolute;left:4725;top:6844;width:2;height:721" coordorigin="4725,6844" coordsize="2,721">
              <v:shape style="position:absolute;left:4725;top:6844;width:2;height:721" coordorigin="4725,6844" coordsize="0,721" path="m4725,7565l4725,6844e" filled="f" stroked="t" strokeweight=".926431pt" strokecolor="#000000">
                <v:path arrowok="t"/>
              </v:shape>
            </v:group>
            <v:group style="position:absolute;left:4722;top:5577;width:2;height:7537" coordorigin="4722,5577" coordsize="2,7537">
              <v:shape style="position:absolute;left:4722;top:5577;width:2;height:7537" coordorigin="4722,5577" coordsize="0,7537" path="m4722,13114l4722,5577e" filled="f" stroked="t" strokeweight=".926431pt" strokecolor="#000000">
                <v:path arrowok="t"/>
              </v:shape>
            </v:group>
            <v:group style="position:absolute;left:931;top:12379;width:7912;height:2" coordorigin="931,12379" coordsize="7912,2">
              <v:shape style="position:absolute;left:931;top:12379;width:7912;height:2" coordorigin="931,12379" coordsize="7912,0" path="m931,12379l8843,12379e" filled="f" stroked="t" strokeweight=".231608pt" strokecolor="#000000">
                <v:path arrowok="t"/>
              </v:shape>
            </v:group>
            <v:group style="position:absolute;left:9417;top:12393;width:1871;height:2" coordorigin="9417,12393" coordsize="1871,2">
              <v:shape style="position:absolute;left:9417;top:12393;width:1871;height:2" coordorigin="9417,12393" coordsize="1871,0" path="m9417,12393l11289,12393e" filled="f" stroked="t" strokeweight=".926431pt" strokecolor="#000000">
                <v:path arrowok="t"/>
              </v:shape>
            </v:group>
            <v:group style="position:absolute;left:10802;top:12367;width:977;height:2" coordorigin="10802,12367" coordsize="977,2">
              <v:shape style="position:absolute;left:10802;top:12367;width:977;height:2" coordorigin="10802,12367" coordsize="977,0" path="m10802,12367l11780,12367e" filled="f" stroked="t" strokeweight=".463215pt" strokecolor="#000000">
                <v:path arrowok="t"/>
              </v:shape>
            </v:group>
            <v:group style="position:absolute;left:963;top:12313;width:2;height:810" coordorigin="963,12313" coordsize="2,810">
              <v:shape style="position:absolute;left:963;top:12313;width:2;height:810" coordorigin="963,12313" coordsize="0,810" path="m963,13123l963,12313e" filled="f" stroked="t" strokeweight="1.158038pt" strokecolor="#000000">
                <v:path arrowok="t"/>
              </v:shape>
            </v:group>
            <v:group style="position:absolute;left:1582;top:11385;width:2;height:1743" coordorigin="1582,11385" coordsize="2,1743">
              <v:shape style="position:absolute;left:1582;top:11385;width:2;height:1743" coordorigin="1582,11385" coordsize="0,1743" path="m1582,13128l1582,11385e" filled="f" stroked="t" strokeweight=".926431pt" strokecolor="#000000">
                <v:path arrowok="t"/>
              </v:shape>
            </v:group>
            <v:group style="position:absolute;left:1556;top:13095;width:2311;height:2" coordorigin="1556,13095" coordsize="2311,2">
              <v:shape style="position:absolute;left:1556;top:13095;width:2311;height:2" coordorigin="1556,13095" coordsize="2311,0" path="m1556,13095l3868,13095e" filled="f" stroked="t" strokeweight=".231608pt" strokecolor="#000000">
                <v:path arrowok="t"/>
              </v:shape>
            </v:group>
            <v:group style="position:absolute;left:8824;top:13095;width:1464;height:2" coordorigin="8824,13095" coordsize="1464,2">
              <v:shape style="position:absolute;left:8824;top:13095;width:1464;height:2" coordorigin="8824,13095" coordsize="1464,0" path="m8824,13095l10288,13095e" filled="f" stroked="t" strokeweight=".231608pt" strokecolor="#000000">
                <v:path arrowok="t"/>
              </v:shape>
            </v:group>
            <v:group style="position:absolute;left:940;top:13095;width:2;height:542" coordorigin="940,13095" coordsize="2,542">
              <v:shape style="position:absolute;left:940;top:13095;width:2;height:542" coordorigin="940,13095" coordsize="0,542" path="m940,13637l940,13095e" filled="f" stroked="t" strokeweight=".231608pt" strokecolor="#000000">
                <v:path arrowok="t"/>
              </v:shape>
            </v:group>
            <v:group style="position:absolute;left:4736;top:13067;width:2;height:292" coordorigin="4736,13067" coordsize="2,292">
              <v:shape style="position:absolute;left:4736;top:13067;width:2;height:292" coordorigin="4736,13067" coordsize="0,292" path="m4736,13359l4736,13067e" filled="f" stroked="t" strokeweight=".926431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41"/>
          <w:szCs w:val="41"/>
          <w:color w:val="262626"/>
          <w:spacing w:val="0"/>
          <w:w w:val="80"/>
          <w:i/>
        </w:rPr>
        <w:t>C'l.</w:t>
      </w:r>
      <w:r>
        <w:rPr>
          <w:rFonts w:ascii="Arial" w:hAnsi="Arial" w:cs="Arial" w:eastAsia="Arial"/>
          <w:sz w:val="41"/>
          <w:szCs w:val="41"/>
          <w:color w:val="000000"/>
          <w:spacing w:val="0"/>
          <w:w w:val="100"/>
        </w:rPr>
      </w:r>
    </w:p>
    <w:p>
      <w:pPr>
        <w:spacing w:before="7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tabs>
          <w:tab w:pos="726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258.242493pt;margin-top:17.381454pt;width:49.100817pt;height:.1pt;mso-position-horizontal-relative:page;mso-position-vertical-relative:paragraph;z-index:-4979" coordorigin="5165,348" coordsize="982,2">
            <v:shape style="position:absolute;left:5165;top:348;width:982;height:2" coordorigin="5165,348" coordsize="982,0" path="m5165,348l6147,348e" filled="f" stroked="t" strokeweight=".694823pt" strokecolor="#000000">
              <v:path arrowok="t"/>
            </v:shape>
          </v:group>
          <w10:wrap type="none"/>
        </w:pict>
      </w:r>
      <w:r>
        <w:rPr/>
        <w:pict>
          <v:group style="position:absolute;margin-left:370.108978pt;margin-top:17.734741pt;width:202.19346pt;height:.1pt;mso-position-horizontal-relative:page;mso-position-vertical-relative:paragraph;z-index:-4978" coordorigin="7402,355" coordsize="4044,2">
            <v:shape style="position:absolute;left:7402;top:355;width:4044;height:2" coordorigin="7402,355" coordsize="4044,0" path="m7402,355l11446,355e" filled="f" stroked="t" strokeweight="1.158038pt" strokecolor="#000000">
              <v:path arrowok="t"/>
            </v:shape>
          </v:group>
          <w10:wrap type="none"/>
        </w:pict>
      </w:r>
      <w:r>
        <w:rPr/>
        <w:pict>
          <v:group style="position:absolute;margin-left:47.247955pt;margin-top:15.850546pt;width:137.574932pt;height:.1pt;mso-position-horizontal-relative:page;mso-position-vertical-relative:paragraph;z-index:-4975" coordorigin="945,317" coordsize="2751,2">
            <v:shape style="position:absolute;left:945;top:317;width:2751;height:2" coordorigin="945,317" coordsize="2751,0" path="m945,317l3696,317e" filled="f" stroked="t" strokeweight="1.389646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7"/>
          <w:szCs w:val="17"/>
          <w:color w:val="030303"/>
          <w:spacing w:val="0"/>
          <w:w w:val="52"/>
          <w:position w:val="-12"/>
        </w:rPr>
        <w:t>1</w:t>
      </w:r>
      <w:r>
        <w:rPr>
          <w:rFonts w:ascii="Arial" w:hAnsi="Arial" w:cs="Arial" w:eastAsia="Arial"/>
          <w:sz w:val="17"/>
          <w:szCs w:val="17"/>
          <w:color w:val="030303"/>
          <w:spacing w:val="24"/>
          <w:w w:val="52"/>
          <w:position w:val="-1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0"/>
          <w:w w:val="106"/>
          <w:i/>
          <w:position w:val="0"/>
        </w:rPr>
        <w:t>SCH!ZOP!-Il'l.LACE!l.E</w:t>
      </w:r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0"/>
          <w:w w:val="100"/>
          <w:i/>
          <w:position w:val="0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262626"/>
          <w:spacing w:val="0"/>
          <w:w w:val="100"/>
          <w:i/>
          <w:position w:val="0"/>
        </w:rPr>
      </w:r>
      <w:r>
        <w:rPr>
          <w:rFonts w:ascii="Arial" w:hAnsi="Arial" w:cs="Arial" w:eastAsia="Arial"/>
          <w:sz w:val="24"/>
          <w:szCs w:val="24"/>
          <w:color w:val="030303"/>
          <w:spacing w:val="0"/>
          <w:w w:val="51"/>
          <w:position w:val="-4"/>
        </w:rPr>
        <w:t>1</w:t>
      </w:r>
      <w:r>
        <w:rPr>
          <w:rFonts w:ascii="Arial" w:hAnsi="Arial" w:cs="Arial" w:eastAsia="Arial"/>
          <w:sz w:val="24"/>
          <w:szCs w:val="24"/>
          <w:color w:val="030303"/>
          <w:spacing w:val="9"/>
          <w:w w:val="51"/>
          <w:position w:val="-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85"/>
          <w:position w:val="-4"/>
        </w:rPr>
        <w:t>SCHI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-37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0"/>
          <w:w w:val="97"/>
          <w:position w:val="-4"/>
        </w:rPr>
        <w:t>ZO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7"/>
          <w:w w:val="97"/>
          <w:position w:val="-4"/>
        </w:rPr>
        <w:t>F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0"/>
          <w:w w:val="86"/>
          <w:position w:val="-4"/>
        </w:rPr>
        <w:t>ILLA</w:t>
      </w:r>
      <w:r>
        <w:rPr>
          <w:rFonts w:ascii="Times New Roman" w:hAnsi="Times New Roman" w:cs="Times New Roman" w:eastAsia="Times New Roman"/>
          <w:sz w:val="21"/>
          <w:szCs w:val="21"/>
          <w:color w:val="030303"/>
          <w:spacing w:val="12"/>
          <w:w w:val="86"/>
          <w:position w:val="-4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0"/>
          <w:w w:val="69"/>
          <w:position w:val="-4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262626"/>
          <w:spacing w:val="-26"/>
          <w:w w:val="69"/>
          <w:position w:val="-4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4D4D4D"/>
          <w:spacing w:val="0"/>
          <w:w w:val="91"/>
          <w:position w:val="-4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right="180"/>
        <w:jc w:val="right"/>
        <w:tabs>
          <w:tab w:pos="140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262626"/>
          <w:spacing w:val="0"/>
          <w:w w:val="100"/>
          <w:i/>
        </w:rPr>
        <w:t>Pierre</w:t>
      </w:r>
      <w:r>
        <w:rPr>
          <w:rFonts w:ascii="Times New Roman" w:hAnsi="Times New Roman" w:cs="Times New Roman" w:eastAsia="Times New Roman"/>
          <w:sz w:val="15"/>
          <w:szCs w:val="15"/>
          <w:color w:val="262626"/>
          <w:spacing w:val="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383838"/>
          <w:spacing w:val="0"/>
          <w:w w:val="100"/>
          <w:i/>
        </w:rPr>
        <w:t>TREANTON</w:t>
      </w:r>
      <w:r>
        <w:rPr>
          <w:rFonts w:ascii="Times New Roman" w:hAnsi="Times New Roman" w:cs="Times New Roman" w:eastAsia="Times New Roman"/>
          <w:sz w:val="15"/>
          <w:szCs w:val="15"/>
          <w:color w:val="383838"/>
          <w:spacing w:val="-15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383838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5"/>
          <w:szCs w:val="15"/>
          <w:color w:val="383838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2"/>
          <w:szCs w:val="22"/>
          <w:color w:val="383838"/>
          <w:spacing w:val="0"/>
          <w:w w:val="105"/>
        </w:rPr>
        <w:t>28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700" w:right="440"/>
          <w:cols w:num="2" w:equalWidth="0">
            <w:col w:w="708" w:space="162"/>
            <w:col w:w="9890"/>
          </w:cols>
        </w:sectPr>
      </w:pPr>
      <w:rPr/>
    </w:p>
    <w:p>
      <w:pPr>
        <w:spacing w:before="83" w:after="0" w:line="240" w:lineRule="auto"/>
        <w:ind w:left="4623" w:right="6751"/>
        <w:jc w:val="center"/>
        <w:rPr>
          <w:rFonts w:ascii="Times New Roman" w:hAnsi="Times New Roman" w:cs="Times New Roman" w:eastAsia="Times New Roman"/>
          <w:sz w:val="18"/>
          <w:szCs w:val="18"/>
        </w:rPr>
      </w:pPr>
      <w:rPr/>
      <w:r>
        <w:rPr/>
        <w:pict>
          <v:group style="position:absolute;margin-left:33.632488pt;margin-top:6.849864pt;width:531.747322pt;height:605.851717pt;mso-position-horizontal-relative:page;mso-position-vertical-relative:paragraph;z-index:-4971" coordorigin="673,137" coordsize="10635,12117">
            <v:group style="position:absolute;left:4645;top:203;width:2;height:3017" coordorigin="4645,203" coordsize="2,3017">
              <v:shape style="position:absolute;left:4645;top:203;width:2;height:3017" coordorigin="4645,203" coordsize="0,3017" path="m4645,3220l4645,203e" filled="f" stroked="t" strokeweight=".94407pt" strokecolor="#000000">
                <v:path arrowok="t"/>
              </v:shape>
            </v:group>
            <v:group style="position:absolute;left:5353;top:156;width:977;height:2" coordorigin="5353,156" coordsize="977,2">
              <v:shape style="position:absolute;left:5353;top:156;width:977;height:2" coordorigin="5353,156" coordsize="977,0" path="m5353,156l6330,156e" filled="f" stroked="t" strokeweight=".236017pt" strokecolor="#000000">
                <v:path arrowok="t"/>
              </v:shape>
            </v:group>
            <v:group style="position:absolute;left:5612;top:175;width:5683;height:2" coordorigin="5612,175" coordsize="5683,2">
              <v:shape style="position:absolute;left:5612;top:175;width:5683;height:2" coordorigin="5612,175" coordsize="5683,0" path="m5612,175l11296,175e" filled="f" stroked="t" strokeweight=".94407pt" strokecolor="#000000">
                <v:path arrowok="t"/>
              </v:shape>
            </v:group>
            <v:group style="position:absolute;left:8879;top:156;width:2;height:7133" coordorigin="8879,156" coordsize="2,7133">
              <v:shape style="position:absolute;left:8879;top:156;width:2;height:7133" coordorigin="8879,156" coordsize="0,7133" path="m8879,7289l8879,156e" filled="f" stroked="t" strokeweight="1.88814pt" strokecolor="#000000">
                <v:path arrowok="t"/>
              </v:shape>
            </v:group>
            <v:group style="position:absolute;left:8855;top:686;width:1539;height:2" coordorigin="8855,686" coordsize="1539,2">
              <v:shape style="position:absolute;left:8855;top:686;width:1539;height:2" coordorigin="8855,686" coordsize="1539,0" path="m8855,686l10394,686e" filled="f" stroked="t" strokeweight=".94407pt" strokecolor="#000000">
                <v:path arrowok="t"/>
              </v:shape>
            </v:group>
            <v:group style="position:absolute;left:1428;top:227;width:2;height:2993" coordorigin="1428,227" coordsize="2,2993">
              <v:shape style="position:absolute;left:1428;top:227;width:2;height:2993" coordorigin="1428,227" coordsize="0,2993" path="m1428,3220l1428,227e" filled="f" stroked="t" strokeweight=".94407pt" strokecolor="#000000">
                <v:path arrowok="t"/>
              </v:shape>
            </v:group>
            <v:group style="position:absolute;left:1473;top:1215;width:1591;height:2" coordorigin="1473,1215" coordsize="1591,2">
              <v:shape style="position:absolute;left:1473;top:1215;width:1591;height:2" coordorigin="1473,1215" coordsize="1591,0" path="m1473,1215l3064,1215e" filled="f" stroked="t" strokeweight=".708052pt" strokecolor="#000000">
                <v:path arrowok="t"/>
              </v:shape>
            </v:group>
            <v:group style="position:absolute;left:1407;top:2397;width:3130;height:2" coordorigin="1407,2397" coordsize="3130,2">
              <v:shape style="position:absolute;left:1407;top:2397;width:3130;height:2" coordorigin="1407,2397" coordsize="3130,0" path="m1407,2397l4536,2397e" filled="f" stroked="t" strokeweight=".236017pt" strokecolor="#000000">
                <v:path arrowok="t"/>
              </v:shape>
            </v:group>
            <v:group style="position:absolute;left:1326;top:3187;width:9941;height:2" coordorigin="1326,3187" coordsize="9941,2">
              <v:shape style="position:absolute;left:1326;top:3187;width:9941;height:2" coordorigin="1326,3187" coordsize="9941,0" path="m1326,3187l11267,3187e" filled="f" stroked="t" strokeweight=".236017pt" strokecolor="#000000">
                <v:path arrowok="t"/>
              </v:shape>
            </v:group>
            <v:group style="position:absolute;left:1440;top:227;width:2;height:7038" coordorigin="1440,227" coordsize="2,7038">
              <v:shape style="position:absolute;left:1440;top:227;width:2;height:7038" coordorigin="1440,227" coordsize="0,7038" path="m1440,7265l1440,227e" filled="f" stroked="t" strokeweight=".708052pt" strokecolor="#000000">
                <v:path arrowok="t"/>
              </v:shape>
            </v:group>
            <v:group style="position:absolute;left:1326;top:3701;width:99;height:2" coordorigin="1326,3701" coordsize="99,2">
              <v:shape style="position:absolute;left:1326;top:3701;width:99;height:2" coordorigin="1326,3701" coordsize="99,0" path="m1326,3701l1426,3701e" filled="f" stroked="t" strokeweight=".236017pt" strokecolor="#000000">
                <v:path arrowok="t"/>
              </v:shape>
            </v:group>
            <v:group style="position:absolute;left:2252;top:3729;width:4107;height:2" coordorigin="2252,3729" coordsize="4107,2">
              <v:shape style="position:absolute;left:2252;top:3729;width:4107;height:2" coordorigin="2252,3729" coordsize="4107,0" path="m2252,3729l6358,3729e" filled="f" stroked="t" strokeweight=".472035pt" strokecolor="#000000">
                <v:path arrowok="t"/>
              </v:shape>
            </v:group>
            <v:group style="position:absolute;left:6302;top:3720;width:2610;height:2" coordorigin="6302,3720" coordsize="2610,2">
              <v:shape style="position:absolute;left:6302;top:3720;width:2610;height:2" coordorigin="6302,3720" coordsize="2610,0" path="m6302,3720l8912,3720e" filled="f" stroked="t" strokeweight=".94407pt" strokecolor="#000000">
                <v:path arrowok="t"/>
              </v:shape>
            </v:group>
            <v:group style="position:absolute;left:6708;top:3706;width:4588;height:2" coordorigin="6708,3706" coordsize="4588,2">
              <v:shape style="position:absolute;left:6708;top:3706;width:4588;height:2" coordorigin="6708,3706" coordsize="4588,0" path="m6708,3706l11296,3706e" filled="f" stroked="t" strokeweight=".94407pt" strokecolor="#000000">
                <v:path arrowok="t"/>
              </v:shape>
            </v:group>
            <v:group style="position:absolute;left:1553;top:4358;width:3012;height:2" coordorigin="1553,4358" coordsize="3012,2">
              <v:shape style="position:absolute;left:1553;top:4358;width:3012;height:2" coordorigin="1553,4358" coordsize="3012,0" path="m1553,4358l4565,4358e" filled="f" stroked="t" strokeweight=".94407pt" strokecolor="#000000">
                <v:path arrowok="t"/>
              </v:shape>
            </v:group>
            <v:group style="position:absolute;left:8874;top:4331;width:2152;height:2" coordorigin="8874,4331" coordsize="2152,2">
              <v:shape style="position:absolute;left:8874;top:4331;width:2152;height:2" coordorigin="8874,4331" coordsize="2152,0" path="m8874,4331l11027,4331e" filled="f" stroked="t" strokeweight=".708052pt" strokecolor="#000000">
                <v:path arrowok="t"/>
              </v:shape>
            </v:group>
            <v:group style="position:absolute;left:1614;top:5607;width:1817;height:2" coordorigin="1614,5607" coordsize="1817,2">
              <v:shape style="position:absolute;left:1614;top:5607;width:1817;height:2" coordorigin="1614,5607" coordsize="1817,0" path="m1614,5607l3432,5607e" filled="f" stroked="t" strokeweight=".708052pt" strokecolor="#000000">
                <v:path arrowok="t"/>
              </v:shape>
            </v:group>
            <v:group style="position:absolute;left:8988;top:6180;width:1355;height:2" coordorigin="8988,6180" coordsize="1355,2">
              <v:shape style="position:absolute;left:8988;top:6180;width:1355;height:2" coordorigin="8988,6180" coordsize="1355,0" path="m8988,6180l10342,6180e" filled="f" stroked="t" strokeweight=".708052pt" strokecolor="#000000">
                <v:path arrowok="t"/>
              </v:shape>
            </v:group>
            <v:group style="position:absolute;left:1407;top:6399;width:3130;height:2" coordorigin="1407,6399" coordsize="3130,2">
              <v:shape style="position:absolute;left:1407;top:6399;width:3130;height:2" coordorigin="1407,6399" coordsize="3130,0" path="m1407,6399l4536,6399e" filled="f" stroked="t" strokeweight=".236017pt" strokecolor="#000000">
                <v:path arrowok="t"/>
              </v:shape>
            </v:group>
            <v:group style="position:absolute;left:795;top:232;width:2;height:2984" coordorigin="795,232" coordsize="2,2984">
              <v:shape style="position:absolute;left:795;top:232;width:2;height:2984" coordorigin="795,232" coordsize="0,2984" path="m795,3216l795,232e" filled="f" stroked="t" strokeweight=".94407pt" strokecolor="#000000">
                <v:path arrowok="t"/>
              </v:shape>
            </v:group>
            <v:group style="position:absolute;left:769;top:3187;width:99;height:2" coordorigin="769,3187" coordsize="99,2">
              <v:shape style="position:absolute;left:769;top:3187;width:99;height:2" coordorigin="769,3187" coordsize="99,0" path="m769,3187l869,3187e" filled="f" stroked="t" strokeweight=".236017pt" strokecolor="#000000">
                <v:path arrowok="t"/>
              </v:shape>
            </v:group>
            <v:group style="position:absolute;left:769;top:3701;width:99;height:2" coordorigin="769,3701" coordsize="99,2">
              <v:shape style="position:absolute;left:769;top:3701;width:99;height:2" coordorigin="769,3701" coordsize="99,0" path="m769,3701l869,3701e" filled="f" stroked="t" strokeweight=".236017pt" strokecolor="#000000">
                <v:path arrowok="t"/>
              </v:shape>
            </v:group>
            <v:group style="position:absolute;left:845;top:3737;width:378;height:2" coordorigin="845,3737" coordsize="378,2">
              <v:shape style="position:absolute;left:845;top:3737;width:378;height:2" coordorigin="845,3737" coordsize="378,0" path="m845,3737l1223,3737e" filled="f" stroked="t" strokeweight=".236017pt" strokecolor="#000000">
                <v:path arrowok="t"/>
              </v:shape>
            </v:group>
            <v:group style="position:absolute;left:807;top:4324;width:2;height:628" coordorigin="807,4324" coordsize="2,628">
              <v:shape style="position:absolute;left:807;top:4324;width:2;height:628" coordorigin="807,4324" coordsize="0,628" path="m807,4952l807,4324e" filled="f" stroked="t" strokeweight=".94407pt" strokecolor="#000000">
                <v:path arrowok="t"/>
              </v:shape>
            </v:group>
            <v:group style="position:absolute;left:805;top:2445;width:2;height:4820" coordorigin="805,2445" coordsize="2,4820">
              <v:shape style="position:absolute;left:805;top:2445;width:2;height:4820" coordorigin="805,2445" coordsize="0,4820" path="m805,7265l805,2445e" filled="f" stroked="t" strokeweight=".94407pt" strokecolor="#000000">
                <v:path arrowok="t"/>
              </v:shape>
            </v:group>
            <v:group style="position:absolute;left:793;top:7258;width:3224;height:2" coordorigin="793,7258" coordsize="3224,2">
              <v:shape style="position:absolute;left:793;top:7258;width:3224;height:2" coordorigin="793,7258" coordsize="3224,0" path="m793,7258l4017,7258e" filled="f" stroked="t" strokeweight="1.180087pt" strokecolor="#000000">
                <v:path arrowok="t"/>
              </v:shape>
            </v:group>
            <v:group style="position:absolute;left:1005;top:7272;width:10290;height:2" coordorigin="1005,7272" coordsize="10290,2">
              <v:shape style="position:absolute;left:1005;top:7272;width:10290;height:2" coordorigin="1005,7272" coordsize="10290,0" path="m1005,7272l11296,7272e" filled="f" stroked="t" strokeweight="1.180087pt" strokecolor="#000000">
                <v:path arrowok="t"/>
              </v:shape>
            </v:group>
            <v:group style="position:absolute;left:4657;top:1436;width:2;height:5843" coordorigin="4657,1436" coordsize="2,5843">
              <v:shape style="position:absolute;left:4657;top:1436;width:2;height:5843" coordorigin="4657,1436" coordsize="0,5843" path="m4657,7279l4657,1436e" filled="f" stroked="t" strokeweight=".94407pt" strokecolor="#000000">
                <v:path arrowok="t"/>
              </v:shape>
            </v:group>
            <v:group style="position:absolute;left:727;top:7382;width:717;height:2" coordorigin="727,7382" coordsize="717,2">
              <v:shape style="position:absolute;left:727;top:7382;width:717;height:2" coordorigin="727,7382" coordsize="717,0" path="m727,7382l1444,7382e" filled="f" stroked="t" strokeweight="1.180087pt" strokecolor="#000000">
                <v:path arrowok="t"/>
              </v:shape>
            </v:group>
            <v:group style="position:absolute;left:675;top:7355;width:2;height:899" coordorigin="675,7355" coordsize="2,899">
              <v:shape style="position:absolute;left:675;top:7355;width:2;height:899" coordorigin="675,7355" coordsize="0,899" path="m675,8255l675,7355e" filled="f" stroked="t" strokeweight=".236017pt" strokecolor="#000000">
                <v:path arrowok="t"/>
              </v:shape>
            </v:group>
            <v:group style="position:absolute;left:1326;top:7355;width:2;height:190" coordorigin="1326,7355" coordsize="2,190">
              <v:shape style="position:absolute;left:1326;top:7355;width:2;height:190" coordorigin="1326,7355" coordsize="0,190" path="m1326,7546l1326,7355e" filled="f" stroked="t" strokeweight=".236017pt" strokecolor="#000000">
                <v:path arrowok="t"/>
              </v:shape>
            </v:group>
            <v:group style="position:absolute;left:8799;top:7370;width:2;height:4873" coordorigin="8799,7370" coordsize="2,4873">
              <v:shape style="position:absolute;left:8799;top:7370;width:2;height:4873" coordorigin="8799,7370" coordsize="0,4873" path="m8799,12242l8799,7370e" filled="f" stroked="t" strokeweight="1.180087pt" strokecolor="#000000">
                <v:path arrowok="t"/>
              </v:shape>
            </v:group>
            <v:group style="position:absolute;left:3630;top:8007;width:7661;height:2" coordorigin="3630,8007" coordsize="7661,2">
              <v:shape style="position:absolute;left:3630;top:8007;width:7661;height:2" coordorigin="3630,8007" coordsize="7661,0" path="m3630,8007l11291,8007e" filled="f" stroked="t" strokeweight=".708052pt" strokecolor="#000000">
                <v:path arrowok="t"/>
              </v:shape>
            </v:group>
            <v:group style="position:absolute;left:11279;top:7360;width:2;height:4468" coordorigin="11279,7360" coordsize="2,4468">
              <v:shape style="position:absolute;left:11279;top:7360;width:2;height:4468" coordorigin="11279,7360" coordsize="0,4468" path="m11279,11828l11279,7360e" filled="f" stroked="t" strokeweight="1.180087pt" strokecolor="#000000">
                <v:path arrowok="t"/>
              </v:shape>
            </v:group>
            <v:group style="position:absolute;left:1362;top:7517;width:2;height:395" coordorigin="1362,7517" coordsize="2,395">
              <v:shape style="position:absolute;left:1362;top:7517;width:2;height:395" coordorigin="1362,7517" coordsize="0,395" path="m1362,7912l1362,7517e" filled="f" stroked="t" strokeweight=".236017pt" strokecolor="#000000">
                <v:path arrowok="t"/>
              </v:shape>
            </v:group>
            <v:group style="position:absolute;left:675;top:8026;width:3290;height:2" coordorigin="675,8026" coordsize="3290,2">
              <v:shape style="position:absolute;left:675;top:8026;width:3290;height:2" coordorigin="675,8026" coordsize="3290,0" path="m675,8026l3965,8026e" filled="f" stroked="t" strokeweight=".236017pt" strokecolor="#000000">
                <v:path arrowok="t"/>
              </v:shape>
            </v:group>
            <v:group style="position:absolute;left:708;top:7974;width:2;height:876" coordorigin="708,7974" coordsize="2,876">
              <v:shape style="position:absolute;left:708;top:7974;width:2;height:876" coordorigin="708,7974" coordsize="0,876" path="m708,8849l708,7974e" filled="f" stroked="t" strokeweight=".472035pt" strokecolor="#000000">
                <v:path arrowok="t"/>
              </v:shape>
            </v:group>
            <v:group style="position:absolute;left:1341;top:9451;width:2473;height:2" coordorigin="1341,9451" coordsize="2473,2">
              <v:shape style="position:absolute;left:1341;top:9451;width:2473;height:2" coordorigin="1341,9451" coordsize="2473,0" path="m1341,9451l3814,9451e" filled="f" stroked="t" strokeweight=".708052pt" strokecolor="#000000">
                <v:path arrowok="t"/>
              </v:shape>
            </v:group>
            <v:group style="position:absolute;left:4565;top:7998;width:2;height:4244" coordorigin="4565,7998" coordsize="2,4244">
              <v:shape style="position:absolute;left:4565;top:7998;width:2;height:4244" coordorigin="4565,7998" coordsize="0,4244" path="m4565,12242l4565,7998e" filled="f" stroked="t" strokeweight=".708052pt" strokecolor="#000000">
                <v:path arrowok="t"/>
              </v:shape>
            </v:group>
            <v:group style="position:absolute;left:703;top:8317;width:2;height:3911" coordorigin="703,8317" coordsize="2,3911">
              <v:shape style="position:absolute;left:703;top:8317;width:2;height:3911" coordorigin="703,8317" coordsize="0,3911" path="m703,12228l703,8317e" filled="f" stroked="t" strokeweight=".94407pt" strokecolor="#000000">
                <v:path arrowok="t"/>
              </v:shape>
            </v:group>
            <v:group style="position:absolute;left:1352;top:7855;width:2;height:4378" coordorigin="1352,7855" coordsize="2,4378">
              <v:shape style="position:absolute;left:1352;top:7855;width:2;height:4378" coordorigin="1352,7855" coordsize="0,4378" path="m1352,12233l1352,7855e" filled="f" stroked="t" strokeweight=".94407pt" strokecolor="#000000">
                <v:path arrowok="t"/>
              </v:shape>
            </v:group>
            <v:group style="position:absolute;left:1341;top:10708;width:104;height:2" coordorigin="1341,10708" coordsize="104,2">
              <v:shape style="position:absolute;left:1341;top:10708;width:104;height:2" coordorigin="1341,10708" coordsize="104,0" path="m1341,10708l1444,10708e" filled="f" stroked="t" strokeweight="1.180087pt" strokecolor="#000000">
                <v:path arrowok="t"/>
              </v:shape>
            </v:group>
            <v:group style="position:absolute;left:8789;top:10710;width:1166;height:2" coordorigin="8789,10710" coordsize="1166,2">
              <v:shape style="position:absolute;left:8789;top:10710;width:1166;height:2" coordorigin="8789,10710" coordsize="1166,0" path="m8789,10710l9955,10710e" filled="f" stroked="t" strokeweight=".472035pt" strokecolor="#000000">
                <v:path arrowok="t"/>
              </v:shape>
            </v:group>
            <v:group style="position:absolute;left:1459;top:11759;width:1728;height:2" coordorigin="1459,11759" coordsize="1728,2">
              <v:shape style="position:absolute;left:1459;top:11759;width:1728;height:2" coordorigin="1459,11759" coordsize="1728,0" path="m1459,11759l3186,11759e" filled="f" stroked="t" strokeweight=".94407pt" strokecolor="#000000">
                <v:path arrowok="t"/>
              </v:shape>
            </v:group>
            <v:group style="position:absolute;left:8884;top:11757;width:1529;height:2" coordorigin="8884,11757" coordsize="1529,2">
              <v:shape style="position:absolute;left:8884;top:11757;width:1529;height:2" coordorigin="8884,11757" coordsize="1529,0" path="m8884,11757l10413,11757e" filled="f" stroked="t" strokeweight=".708052pt" strokecolor="#000000">
                <v:path arrowok="t"/>
              </v:shape>
            </v:group>
            <v:group style="position:absolute;left:11289;top:11714;width:2;height:514" coordorigin="11289,11714" coordsize="2,514">
              <v:shape style="position:absolute;left:11289;top:11714;width:2;height:514" coordorigin="11289,11714" coordsize="0,514" path="m11289,12228l11289,11714e" filled="f" stroked="t" strokeweight="1.180087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8"/>
          <w:szCs w:val="18"/>
          <w:color w:val="4D4D4D"/>
          <w:w w:val="208"/>
        </w:rPr>
        <w:t>--</w:t>
      </w:r>
      <w:r>
        <w:rPr>
          <w:rFonts w:ascii="Times New Roman" w:hAnsi="Times New Roman" w:cs="Times New Roman" w:eastAsia="Times New Roman"/>
          <w:sz w:val="18"/>
          <w:szCs w:val="18"/>
          <w:color w:val="4D4D4D"/>
          <w:spacing w:val="2"/>
          <w:w w:val="208"/>
        </w:rPr>
        <w:t>·</w:t>
      </w:r>
      <w:r>
        <w:rPr>
          <w:rFonts w:ascii="Times New Roman" w:hAnsi="Times New Roman" w:cs="Times New Roman" w:eastAsia="Times New Roman"/>
          <w:sz w:val="18"/>
          <w:szCs w:val="18"/>
          <w:color w:val="777777"/>
          <w:spacing w:val="0"/>
          <w:w w:val="83"/>
        </w:rPr>
        <w:t>-</w:t>
      </w:r>
      <w:r>
        <w:rPr>
          <w:rFonts w:ascii="Times New Roman" w:hAnsi="Times New Roman" w:cs="Times New Roman" w:eastAsia="Times New Roman"/>
          <w:sz w:val="18"/>
          <w:szCs w:val="18"/>
          <w:color w:val="000000"/>
          <w:spacing w:val="0"/>
          <w:w w:val="100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843" w:right="-20"/>
        <w:jc w:val="left"/>
        <w:tabs>
          <w:tab w:pos="1460" w:val="left"/>
          <w:tab w:pos="89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242424"/>
          <w:spacing w:val="0"/>
          <w:w w:val="100"/>
          <w:position w:val="-5"/>
        </w:rPr>
        <w:t>5</w:t>
      </w:r>
      <w:r>
        <w:rPr>
          <w:rFonts w:ascii="Times New Roman" w:hAnsi="Times New Roman" w:cs="Times New Roman" w:eastAsia="Times New Roman"/>
          <w:sz w:val="25"/>
          <w:szCs w:val="25"/>
          <w:color w:val="242424"/>
          <w:spacing w:val="-59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42424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242424"/>
          <w:spacing w:val="0"/>
          <w:w w:val="100"/>
          <w:position w:val="-5"/>
        </w:rPr>
      </w:r>
      <w:r>
        <w:rPr>
          <w:rFonts w:ascii="Arial" w:hAnsi="Arial" w:cs="Arial" w:eastAsia="Arial"/>
          <w:sz w:val="22"/>
          <w:szCs w:val="22"/>
          <w:color w:val="151515"/>
          <w:spacing w:val="0"/>
          <w:w w:val="108"/>
          <w:position w:val="-6"/>
        </w:rPr>
      </w:r>
      <w:r>
        <w:rPr>
          <w:rFonts w:ascii="Arial" w:hAnsi="Arial" w:cs="Arial" w:eastAsia="Arial"/>
          <w:sz w:val="22"/>
          <w:szCs w:val="22"/>
          <w:color w:val="151515"/>
          <w:spacing w:val="0"/>
          <w:w w:val="108"/>
          <w:u w:val="single" w:color="000000"/>
          <w:position w:val="-6"/>
        </w:rPr>
        <w:t>CORTICIALES</w:t>
      </w:r>
      <w:r>
        <w:rPr>
          <w:rFonts w:ascii="Arial" w:hAnsi="Arial" w:cs="Arial" w:eastAsia="Arial"/>
          <w:sz w:val="22"/>
          <w:szCs w:val="22"/>
          <w:color w:val="151515"/>
          <w:spacing w:val="0"/>
          <w:w w:val="108"/>
          <w:position w:val="-6"/>
        </w:rPr>
      </w:r>
      <w:r>
        <w:rPr>
          <w:rFonts w:ascii="Arial" w:hAnsi="Arial" w:cs="Arial" w:eastAsia="Arial"/>
          <w:sz w:val="22"/>
          <w:szCs w:val="22"/>
          <w:color w:val="151515"/>
          <w:spacing w:val="0"/>
          <w:w w:val="100"/>
          <w:position w:val="-6"/>
        </w:rPr>
        <w:tab/>
      </w:r>
      <w:r>
        <w:rPr>
          <w:rFonts w:ascii="Arial" w:hAnsi="Arial" w:cs="Arial" w:eastAsia="Arial"/>
          <w:sz w:val="22"/>
          <w:szCs w:val="22"/>
          <w:color w:val="151515"/>
          <w:spacing w:val="0"/>
          <w:w w:val="100"/>
          <w:position w:val="-6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  <w:position w:val="0"/>
        </w:rPr>
        <w:t>CORTICHJIALE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10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829" w:right="-20"/>
        <w:jc w:val="left"/>
        <w:tabs>
          <w:tab w:pos="1460" w:val="left"/>
          <w:tab w:pos="89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447.489105pt;margin-top:13.1578pt;width:72.457358pt;height:.1pt;mso-position-horizontal-relative:page;mso-position-vertical-relative:paragraph;z-index:-4970" coordorigin="8950,263" coordsize="1449,2">
            <v:shape style="position:absolute;left:8950;top:263;width:1449;height:2" coordorigin="8950,263" coordsize="1449,0" path="m8950,263l10399,263e" filled="f" stroked="t" strokeweight=".708052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8"/>
          <w:szCs w:val="18"/>
          <w:color w:val="363636"/>
          <w:spacing w:val="0"/>
          <w:w w:val="100"/>
          <w:i/>
        </w:rPr>
        <w:t>5.1.</w:t>
      </w:r>
      <w:r>
        <w:rPr>
          <w:rFonts w:ascii="Arial" w:hAnsi="Arial" w:cs="Arial" w:eastAsia="Arial"/>
          <w:sz w:val="18"/>
          <w:szCs w:val="18"/>
          <w:color w:val="363636"/>
          <w:spacing w:val="-14"/>
          <w:w w:val="100"/>
          <w:i/>
        </w:rPr>
        <w:t> </w:t>
      </w:r>
      <w:r>
        <w:rPr>
          <w:rFonts w:ascii="Arial" w:hAnsi="Arial" w:cs="Arial" w:eastAsia="Arial"/>
          <w:sz w:val="18"/>
          <w:szCs w:val="18"/>
          <w:color w:val="363636"/>
          <w:spacing w:val="0"/>
          <w:w w:val="100"/>
          <w:i/>
        </w:rPr>
        <w:tab/>
      </w:r>
      <w:r>
        <w:rPr>
          <w:rFonts w:ascii="Arial" w:hAnsi="Arial" w:cs="Arial" w:eastAsia="Arial"/>
          <w:sz w:val="18"/>
          <w:szCs w:val="18"/>
          <w:color w:val="363636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0"/>
          <w:w w:val="116"/>
          <w:i/>
        </w:rPr>
        <w:t>COU'tïC!ACE!IE</w:t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0"/>
          <w:w w:val="95"/>
          <w:position w:val="1"/>
        </w:rPr>
        <w:t>CO!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0"/>
          <w:w w:val="95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0"/>
          <w:w w:val="100"/>
          <w:position w:val="1"/>
        </w:rPr>
        <w:t>T!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1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838" w:right="-20"/>
        <w:jc w:val="left"/>
        <w:tabs>
          <w:tab w:pos="89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363636"/>
          <w:spacing w:val="-8"/>
          <w:w w:val="100"/>
        </w:rPr>
        <w:t>5</w:t>
      </w:r>
      <w:r>
        <w:rPr>
          <w:rFonts w:ascii="Times New Roman" w:hAnsi="Times New Roman" w:cs="Times New Roman" w:eastAsia="Times New Roman"/>
          <w:sz w:val="17"/>
          <w:szCs w:val="17"/>
          <w:color w:val="151515"/>
          <w:spacing w:val="0"/>
          <w:w w:val="100"/>
        </w:rPr>
        <w:t>.1.</w:t>
      </w:r>
      <w:r>
        <w:rPr>
          <w:rFonts w:ascii="Times New Roman" w:hAnsi="Times New Roman" w:cs="Times New Roman" w:eastAsia="Times New Roman"/>
          <w:sz w:val="17"/>
          <w:szCs w:val="17"/>
          <w:color w:val="151515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363636"/>
          <w:spacing w:val="0"/>
          <w:w w:val="100"/>
        </w:rPr>
        <w:t>7.</w:t>
      </w:r>
      <w:r>
        <w:rPr>
          <w:rFonts w:ascii="Times New Roman" w:hAnsi="Times New Roman" w:cs="Times New Roman" w:eastAsia="Times New Roman"/>
          <w:sz w:val="17"/>
          <w:szCs w:val="17"/>
          <w:color w:val="363636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7"/>
          <w:szCs w:val="17"/>
          <w:color w:val="363636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0"/>
          <w:w w:val="100"/>
        </w:rPr>
        <w:t>MERULIUS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0"/>
          <w:w w:val="88"/>
        </w:rPr>
        <w:t>MERU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-14"/>
          <w:w w:val="8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LIU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833" w:right="-20"/>
        <w:jc w:val="left"/>
        <w:tabs>
          <w:tab w:pos="1480" w:val="left"/>
          <w:tab w:pos="89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group style="position:absolute;margin-left:447.017059pt;margin-top:13.609457pt;width:72.693375pt;height:.1pt;mso-position-horizontal-relative:page;mso-position-vertical-relative:paragraph;z-index:-4969" coordorigin="8940,272" coordsize="1454,2">
            <v:shape style="position:absolute;left:8940;top:272;width:1454;height:2" coordorigin="8940,272" coordsize="1454,0" path="m8940,272l10394,272e" filled="f" stroked="t" strokeweight=".94407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0"/>
          <w:szCs w:val="20"/>
          <w:color w:val="363636"/>
          <w:w w:val="112"/>
          <w:i/>
          <w:position w:val="-3"/>
        </w:rPr>
        <w:t>5.</w:t>
      </w:r>
      <w:r>
        <w:rPr>
          <w:rFonts w:ascii="Times New Roman" w:hAnsi="Times New Roman" w:cs="Times New Roman" w:eastAsia="Times New Roman"/>
          <w:sz w:val="20"/>
          <w:szCs w:val="20"/>
          <w:color w:val="363636"/>
          <w:spacing w:val="11"/>
          <w:w w:val="112"/>
          <w:i/>
          <w:position w:val="-3"/>
        </w:rPr>
        <w:t>2</w:t>
      </w:r>
      <w:r>
        <w:rPr>
          <w:rFonts w:ascii="Times New Roman" w:hAnsi="Times New Roman" w:cs="Times New Roman" w:eastAsia="Times New Roman"/>
          <w:sz w:val="20"/>
          <w:szCs w:val="20"/>
          <w:color w:val="151515"/>
          <w:spacing w:val="0"/>
          <w:w w:val="72"/>
          <w:i/>
          <w:position w:val="-3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151515"/>
          <w:spacing w:val="0"/>
          <w:w w:val="100"/>
          <w:i/>
          <w:position w:val="-3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51515"/>
          <w:spacing w:val="0"/>
          <w:w w:val="100"/>
          <w:i/>
          <w:position w:val="-3"/>
        </w:rPr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0"/>
          <w:w w:val="111"/>
          <w:i/>
          <w:position w:val="-3"/>
        </w:rPr>
        <w:t>CO</w:t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9"/>
          <w:w w:val="111"/>
          <w:i/>
          <w:position w:val="-3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010101"/>
          <w:spacing w:val="0"/>
          <w:w w:val="122"/>
          <w:i/>
          <w:position w:val="-3"/>
        </w:rPr>
        <w:t>!O</w:t>
      </w:r>
      <w:r>
        <w:rPr>
          <w:rFonts w:ascii="Times New Roman" w:hAnsi="Times New Roman" w:cs="Times New Roman" w:eastAsia="Times New Roman"/>
          <w:sz w:val="19"/>
          <w:szCs w:val="19"/>
          <w:color w:val="010101"/>
          <w:spacing w:val="-26"/>
          <w:w w:val="100"/>
          <w:i/>
          <w:position w:val="-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0"/>
          <w:w w:val="112"/>
          <w:i/>
          <w:position w:val="-3"/>
        </w:rPr>
        <w:t>PHORACFAE</w:t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0"/>
          <w:w w:val="100"/>
          <w:i/>
          <w:position w:val="-3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0"/>
          <w:w w:val="100"/>
          <w:i/>
          <w:position w:val="-3"/>
        </w:rPr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0"/>
          <w:w w:val="88"/>
          <w:position w:val="0"/>
        </w:rPr>
        <w:t>CON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-23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10101"/>
          <w:spacing w:val="0"/>
          <w:w w:val="40"/>
          <w:position w:val="0"/>
        </w:rPr>
        <w:t>I</w:t>
      </w:r>
      <w:r>
        <w:rPr>
          <w:rFonts w:ascii="Times New Roman" w:hAnsi="Times New Roman" w:cs="Times New Roman" w:eastAsia="Times New Roman"/>
          <w:sz w:val="21"/>
          <w:szCs w:val="21"/>
          <w:color w:val="010101"/>
          <w:spacing w:val="-2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0"/>
          <w:w w:val="85"/>
          <w:position w:val="0"/>
        </w:rPr>
        <w:t>Of-'01\A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-14"/>
          <w:w w:val="85"/>
          <w:position w:val="0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4D4D4D"/>
          <w:spacing w:val="0"/>
          <w:w w:val="85"/>
          <w:position w:val="0"/>
        </w:rPr>
        <w:t>EI-\</w:t>
      </w:r>
      <w:r>
        <w:rPr>
          <w:rFonts w:ascii="Times New Roman" w:hAnsi="Times New Roman" w:cs="Times New Roman" w:eastAsia="Times New Roman"/>
          <w:sz w:val="21"/>
          <w:szCs w:val="21"/>
          <w:color w:val="4D4D4D"/>
          <w:spacing w:val="36"/>
          <w:w w:val="85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777777"/>
          <w:spacing w:val="0"/>
          <w:w w:val="163"/>
          <w:position w:val="0"/>
        </w:rPr>
        <w:t>..</w:t>
      </w:r>
      <w:r>
        <w:rPr>
          <w:rFonts w:ascii="Times New Roman" w:hAnsi="Times New Roman" w:cs="Times New Roman" w:eastAsia="Times New Roman"/>
          <w:sz w:val="21"/>
          <w:szCs w:val="21"/>
          <w:color w:val="777777"/>
          <w:spacing w:val="-16"/>
          <w:w w:val="163"/>
          <w:position w:val="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A8A8A8"/>
          <w:spacing w:val="0"/>
          <w:w w:val="83"/>
          <w:position w:val="0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16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847" w:right="-20"/>
        <w:jc w:val="left"/>
        <w:tabs>
          <w:tab w:pos="89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-9"/>
          <w:w w:val="100"/>
        </w:rPr>
        <w:t>5</w:t>
      </w:r>
      <w:r>
        <w:rPr>
          <w:rFonts w:ascii="Times New Roman" w:hAnsi="Times New Roman" w:cs="Times New Roman" w:eastAsia="Times New Roman"/>
          <w:sz w:val="19"/>
          <w:szCs w:val="19"/>
          <w:color w:val="010101"/>
          <w:spacing w:val="2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363636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color w:val="363636"/>
          <w:spacing w:val="4"/>
          <w:w w:val="10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CONIOPHORA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1"/>
          <w:position w:val="2"/>
        </w:rPr>
        <w:t>CONIOI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1"/>
          <w:position w:val="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  <w:position w:val="2"/>
        </w:rPr>
        <w:t>ORA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03" w:lineRule="exact"/>
        <w:ind w:left="847" w:right="-20"/>
        <w:jc w:val="left"/>
        <w:tabs>
          <w:tab w:pos="89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Courier New" w:hAnsi="Courier New" w:cs="Courier New" w:eastAsia="Courier New"/>
          <w:sz w:val="22"/>
          <w:szCs w:val="22"/>
          <w:color w:val="242424"/>
          <w:w w:val="64"/>
          <w:position w:val="-3"/>
        </w:rPr>
      </w:r>
      <w:r>
        <w:rPr>
          <w:rFonts w:ascii="Courier New" w:hAnsi="Courier New" w:cs="Courier New" w:eastAsia="Courier New"/>
          <w:sz w:val="22"/>
          <w:szCs w:val="22"/>
          <w:color w:val="242424"/>
          <w:spacing w:val="0"/>
          <w:w w:val="60"/>
          <w:u w:val="single" w:color="000000"/>
          <w:position w:val="-3"/>
        </w:rPr>
        <w:t>5.</w:t>
      </w:r>
      <w:r>
        <w:rPr>
          <w:rFonts w:ascii="Courier New" w:hAnsi="Courier New" w:cs="Courier New" w:eastAsia="Courier New"/>
          <w:sz w:val="22"/>
          <w:szCs w:val="22"/>
          <w:color w:val="242424"/>
          <w:spacing w:val="0"/>
          <w:w w:val="60"/>
          <w:u w:val="single" w:color="000000"/>
          <w:position w:val="-3"/>
        </w:rPr>
      </w:r>
      <w:r>
        <w:rPr>
          <w:rFonts w:ascii="Courier New" w:hAnsi="Courier New" w:cs="Courier New" w:eastAsia="Courier New"/>
          <w:sz w:val="22"/>
          <w:szCs w:val="22"/>
          <w:color w:val="242424"/>
          <w:spacing w:val="0"/>
          <w:w w:val="60"/>
          <w:position w:val="-3"/>
        </w:rPr>
      </w:r>
      <w:r>
        <w:rPr>
          <w:rFonts w:ascii="Courier New" w:hAnsi="Courier New" w:cs="Courier New" w:eastAsia="Courier New"/>
          <w:sz w:val="22"/>
          <w:szCs w:val="22"/>
          <w:color w:val="242424"/>
          <w:spacing w:val="-30"/>
          <w:w w:val="60"/>
          <w:position w:val="-3"/>
        </w:rPr>
        <w:t>2</w:t>
      </w:r>
      <w:r>
        <w:rPr>
          <w:rFonts w:ascii="Courier New" w:hAnsi="Courier New" w:cs="Courier New" w:eastAsia="Courier New"/>
          <w:sz w:val="22"/>
          <w:szCs w:val="22"/>
          <w:color w:val="4D4D4D"/>
          <w:spacing w:val="5"/>
          <w:w w:val="60"/>
          <w:position w:val="-3"/>
        </w:rPr>
        <w:t>.</w:t>
      </w:r>
      <w:r>
        <w:rPr>
          <w:rFonts w:ascii="Courier New" w:hAnsi="Courier New" w:cs="Courier New" w:eastAsia="Courier New"/>
          <w:sz w:val="22"/>
          <w:szCs w:val="22"/>
          <w:color w:val="242424"/>
          <w:spacing w:val="0"/>
          <w:w w:val="60"/>
          <w:position w:val="-3"/>
        </w:rPr>
        <w:t>2.</w:t>
      </w:r>
      <w:r>
        <w:rPr>
          <w:rFonts w:ascii="Courier New" w:hAnsi="Courier New" w:cs="Courier New" w:eastAsia="Courier New"/>
          <w:sz w:val="22"/>
          <w:szCs w:val="22"/>
          <w:color w:val="242424"/>
          <w:spacing w:val="0"/>
          <w:w w:val="60"/>
          <w:position w:val="-3"/>
        </w:rPr>
        <w:t> </w:t>
      </w:r>
      <w:r>
        <w:rPr>
          <w:rFonts w:ascii="Courier New" w:hAnsi="Courier New" w:cs="Courier New" w:eastAsia="Courier New"/>
          <w:sz w:val="22"/>
          <w:szCs w:val="22"/>
          <w:color w:val="242424"/>
          <w:spacing w:val="12"/>
          <w:w w:val="60"/>
          <w:position w:val="-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  <w:position w:val="-3"/>
        </w:rPr>
        <w:t>SERPULA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  <w:position w:val="-2"/>
        </w:rPr>
        <w:t>SERPULA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ind w:left="1961" w:right="-20"/>
        <w:jc w:val="left"/>
        <w:rPr>
          <w:rFonts w:ascii="Arial" w:hAnsi="Arial" w:cs="Arial" w:eastAsia="Arial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4D4D4D"/>
          <w:spacing w:val="0"/>
          <w:w w:val="100"/>
          <w:position w:val="1"/>
        </w:rPr>
        <w:t>-·</w:t>
      </w:r>
      <w:r>
        <w:rPr>
          <w:rFonts w:ascii="Times New Roman" w:hAnsi="Times New Roman" w:cs="Times New Roman" w:eastAsia="Times New Roman"/>
          <w:sz w:val="24"/>
          <w:szCs w:val="24"/>
          <w:color w:val="4D4D4D"/>
          <w:spacing w:val="-22"/>
          <w:w w:val="100"/>
          <w:position w:val="1"/>
        </w:rPr>
        <w:t> </w:t>
      </w:r>
      <w:r>
        <w:rPr>
          <w:rFonts w:ascii="Arial" w:hAnsi="Arial" w:cs="Arial" w:eastAsia="Arial"/>
          <w:sz w:val="25"/>
          <w:szCs w:val="25"/>
          <w:color w:val="151515"/>
          <w:spacing w:val="0"/>
          <w:w w:val="49"/>
          <w:position w:val="1"/>
        </w:rPr>
        <w:t>-</w:t>
      </w:r>
      <w:r>
        <w:rPr>
          <w:rFonts w:ascii="Arial" w:hAnsi="Arial" w:cs="Arial" w:eastAsia="Arial"/>
          <w:sz w:val="25"/>
          <w:szCs w:val="25"/>
          <w:color w:val="151515"/>
          <w:spacing w:val="-35"/>
          <w:w w:val="100"/>
          <w:position w:val="1"/>
        </w:rPr>
        <w:t> </w:t>
      </w:r>
      <w:r>
        <w:rPr>
          <w:rFonts w:ascii="Arial" w:hAnsi="Arial" w:cs="Arial" w:eastAsia="Arial"/>
          <w:sz w:val="25"/>
          <w:szCs w:val="25"/>
          <w:color w:val="363636"/>
          <w:spacing w:val="0"/>
          <w:w w:val="106"/>
          <w:position w:val="1"/>
        </w:rPr>
        <w:t>-·</w:t>
      </w:r>
      <w:r>
        <w:rPr>
          <w:rFonts w:ascii="Arial" w:hAnsi="Arial" w:cs="Arial" w:eastAsia="Arial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20" w:after="0" w:line="240" w:lineRule="auto"/>
        <w:ind w:left="862" w:right="-20"/>
        <w:jc w:val="left"/>
        <w:tabs>
          <w:tab w:pos="1480" w:val="left"/>
          <w:tab w:pos="892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Arial" w:hAnsi="Arial" w:cs="Arial" w:eastAsia="Arial"/>
          <w:sz w:val="23"/>
          <w:szCs w:val="23"/>
          <w:color w:val="010101"/>
          <w:spacing w:val="0"/>
          <w:w w:val="100"/>
          <w:position w:val="-3"/>
        </w:rPr>
        <w:t>Il</w:t>
      </w:r>
      <w:r>
        <w:rPr>
          <w:rFonts w:ascii="Arial" w:hAnsi="Arial" w:cs="Arial" w:eastAsia="Arial"/>
          <w:sz w:val="23"/>
          <w:szCs w:val="23"/>
          <w:color w:val="010101"/>
          <w:spacing w:val="39"/>
          <w:w w:val="100"/>
          <w:position w:val="-3"/>
        </w:rPr>
        <w:t> </w:t>
      </w:r>
      <w:r>
        <w:rPr>
          <w:rFonts w:ascii="Arial" w:hAnsi="Arial" w:cs="Arial" w:eastAsia="Arial"/>
          <w:sz w:val="23"/>
          <w:szCs w:val="23"/>
          <w:color w:val="242424"/>
          <w:spacing w:val="0"/>
          <w:w w:val="100"/>
          <w:position w:val="-3"/>
        </w:rPr>
        <w:t>-</w:t>
      </w:r>
      <w:r>
        <w:rPr>
          <w:rFonts w:ascii="Arial" w:hAnsi="Arial" w:cs="Arial" w:eastAsia="Arial"/>
          <w:sz w:val="23"/>
          <w:szCs w:val="23"/>
          <w:color w:val="242424"/>
          <w:spacing w:val="0"/>
          <w:w w:val="100"/>
          <w:position w:val="-3"/>
        </w:rPr>
        <w:tab/>
      </w:r>
      <w:r>
        <w:rPr>
          <w:rFonts w:ascii="Arial" w:hAnsi="Arial" w:cs="Arial" w:eastAsia="Arial"/>
          <w:sz w:val="23"/>
          <w:szCs w:val="23"/>
          <w:color w:val="242424"/>
          <w:spacing w:val="0"/>
          <w:w w:val="100"/>
          <w:position w:val="-3"/>
        </w:rPr>
      </w:r>
      <w:r>
        <w:rPr>
          <w:rFonts w:ascii="Arial" w:hAnsi="Arial" w:cs="Arial" w:eastAsia="Arial"/>
          <w:sz w:val="22"/>
          <w:szCs w:val="22"/>
          <w:color w:val="010101"/>
          <w:spacing w:val="0"/>
          <w:w w:val="100"/>
          <w:position w:val="0"/>
        </w:rPr>
        <w:t>HETEROBASIDIOMY</w:t>
      </w:r>
      <w:r>
        <w:rPr>
          <w:rFonts w:ascii="Arial" w:hAnsi="Arial" w:cs="Arial" w:eastAsia="Arial"/>
          <w:sz w:val="22"/>
          <w:szCs w:val="22"/>
          <w:color w:val="010101"/>
          <w:spacing w:val="8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242424"/>
          <w:spacing w:val="0"/>
          <w:w w:val="100"/>
          <w:position w:val="0"/>
        </w:rPr>
        <w:t>ETES</w:t>
      </w:r>
      <w:r>
        <w:rPr>
          <w:rFonts w:ascii="Arial" w:hAnsi="Arial" w:cs="Arial" w:eastAsia="Arial"/>
          <w:sz w:val="22"/>
          <w:szCs w:val="22"/>
          <w:color w:val="242424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22"/>
          <w:szCs w:val="22"/>
          <w:color w:val="242424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  <w:position w:val="4"/>
        </w:rPr>
        <w:t>ETEROI3ASlDIOMICETE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9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66" w:lineRule="exact"/>
        <w:ind w:left="1494" w:right="-20"/>
        <w:jc w:val="left"/>
        <w:tabs>
          <w:tab w:pos="8920" w:val="left"/>
        </w:tabs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2"/>
          <w:szCs w:val="22"/>
          <w:color w:val="010101"/>
          <w:spacing w:val="0"/>
          <w:w w:val="100"/>
          <w:position w:val="-1"/>
        </w:rPr>
        <w:t>AURICULARIOMYCETIDEAE</w:t>
        <w:tab/>
      </w:r>
      <w:r>
        <w:rPr>
          <w:rFonts w:ascii="Arial" w:hAnsi="Arial" w:cs="Arial" w:eastAsia="Arial"/>
          <w:sz w:val="22"/>
          <w:szCs w:val="22"/>
          <w:color w:val="010101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82"/>
          <w:position w:val="2"/>
        </w:rPr>
        <w:t>ORICULARIŒviJCETID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1"/>
          <w:w w:val="82"/>
          <w:position w:val="2"/>
        </w:rPr>
        <w:t>A</w:t>
      </w:r>
      <w:r>
        <w:rPr>
          <w:rFonts w:ascii="Arial" w:hAnsi="Arial" w:cs="Arial" w:eastAsia="Arial"/>
          <w:sz w:val="20"/>
          <w:szCs w:val="20"/>
          <w:color w:val="242424"/>
          <w:spacing w:val="0"/>
          <w:w w:val="87"/>
          <w:position w:val="2"/>
        </w:rPr>
        <w:t>TE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136" w:lineRule="exact"/>
        <w:ind w:left="4487" w:right="-20"/>
        <w:jc w:val="left"/>
        <w:tabs>
          <w:tab w:pos="10980" w:val="left"/>
        </w:tabs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3"/>
          <w:szCs w:val="13"/>
          <w:color w:val="626262"/>
          <w:spacing w:val="0"/>
          <w:w w:val="100"/>
        </w:rPr>
        <w:t>..</w:t>
      </w:r>
      <w:r>
        <w:rPr>
          <w:rFonts w:ascii="Arial" w:hAnsi="Arial" w:cs="Arial" w:eastAsia="Arial"/>
          <w:sz w:val="13"/>
          <w:szCs w:val="13"/>
          <w:color w:val="626262"/>
          <w:spacing w:val="-32"/>
          <w:w w:val="100"/>
        </w:rPr>
        <w:t> </w:t>
      </w:r>
      <w:r>
        <w:rPr>
          <w:rFonts w:ascii="Arial" w:hAnsi="Arial" w:cs="Arial" w:eastAsia="Arial"/>
          <w:sz w:val="13"/>
          <w:szCs w:val="13"/>
          <w:color w:val="626262"/>
          <w:spacing w:val="0"/>
          <w:w w:val="100"/>
        </w:rPr>
        <w:tab/>
      </w:r>
      <w:r>
        <w:rPr>
          <w:rFonts w:ascii="Arial" w:hAnsi="Arial" w:cs="Arial" w:eastAsia="Arial"/>
          <w:sz w:val="13"/>
          <w:szCs w:val="13"/>
          <w:color w:val="626262"/>
          <w:spacing w:val="0"/>
          <w:w w:val="100"/>
        </w:rPr>
      </w:r>
      <w:r>
        <w:rPr>
          <w:rFonts w:ascii="Arial" w:hAnsi="Arial" w:cs="Arial" w:eastAsia="Arial"/>
          <w:sz w:val="14"/>
          <w:szCs w:val="14"/>
          <w:color w:val="777777"/>
          <w:spacing w:val="0"/>
          <w:w w:val="112"/>
        </w:rPr>
        <w:t>-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37" w:lineRule="exact"/>
        <w:ind w:left="1485" w:right="-20"/>
        <w:jc w:val="left"/>
        <w:tabs>
          <w:tab w:pos="892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11"/>
          <w:i/>
          <w:position w:val="1"/>
        </w:rPr>
        <w:t>AUR.ICUL4l?!fiCEA€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  <w:i/>
          <w:position w:val="1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  <w:i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1"/>
          <w:position w:val="-1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1"/>
          <w:u w:val="single" w:color="000000"/>
          <w:position w:val="-1"/>
        </w:rPr>
        <w:t>ORICULAR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1"/>
          <w:u w:val="single" w:color="000000"/>
          <w:position w:val="-1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1"/>
          <w:position w:val="-1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1"/>
          <w:position w:val="-1"/>
        </w:rPr>
        <w:t>IA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11"/>
          <w:w w:val="91"/>
          <w:position w:val="-1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363636"/>
          <w:spacing w:val="0"/>
          <w:w w:val="82"/>
          <w:position w:val="-1"/>
        </w:rPr>
        <w:t>f...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Sz w:w="11900" w:h="16840"/>
          <w:pgMar w:top="20" w:bottom="280" w:left="40" w:right="0"/>
        </w:sectPr>
      </w:pPr>
      <w:rPr/>
    </w:p>
    <w:p>
      <w:pPr>
        <w:spacing w:before="10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14" w:lineRule="exact"/>
        <w:ind w:left="1504" w:right="-69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14"/>
          <w:i/>
          <w:position w:val="-1"/>
        </w:rPr>
        <w:t>TREM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18"/>
          <w:w w:val="114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  <w:i/>
          <w:position w:val="-1"/>
        </w:rPr>
        <w:t>ELLA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19"/>
          <w:w w:val="100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  <w:i/>
          <w:position w:val="-1"/>
        </w:rPr>
        <w:t>CE.AE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33" w:after="0" w:line="240" w:lineRule="auto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010101"/>
          <w:w w:val="92"/>
        </w:rPr>
        <w:t>TREM</w:t>
      </w:r>
      <w:r>
        <w:rPr>
          <w:rFonts w:ascii="Times New Roman" w:hAnsi="Times New Roman" w:cs="Times New Roman" w:eastAsia="Times New Roman"/>
          <w:sz w:val="21"/>
          <w:szCs w:val="21"/>
          <w:color w:val="010101"/>
          <w:spacing w:val="-22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0"/>
          <w:w w:val="75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-26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010101"/>
          <w:spacing w:val="0"/>
          <w:w w:val="88"/>
        </w:rPr>
        <w:t>LLA</w:t>
      </w:r>
      <w:r>
        <w:rPr>
          <w:rFonts w:ascii="Times New Roman" w:hAnsi="Times New Roman" w:cs="Times New Roman" w:eastAsia="Times New Roman"/>
          <w:sz w:val="21"/>
          <w:szCs w:val="21"/>
          <w:color w:val="010101"/>
          <w:spacing w:val="-5"/>
          <w:w w:val="88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242424"/>
          <w:spacing w:val="-74"/>
          <w:w w:val="86"/>
        </w:rPr>
        <w:t>F</w:t>
      </w:r>
      <w:r>
        <w:rPr>
          <w:rFonts w:ascii="Times New Roman" w:hAnsi="Times New Roman" w:cs="Times New Roman" w:eastAsia="Times New Roman"/>
          <w:sz w:val="21"/>
          <w:szCs w:val="21"/>
          <w:color w:val="4D4D4D"/>
          <w:spacing w:val="0"/>
          <w:w w:val="51"/>
        </w:rPr>
        <w:t>...P-1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0" w:right="0"/>
          <w:cols w:num="2" w:equalWidth="0">
            <w:col w:w="3127" w:space="5793"/>
            <w:col w:w="2940"/>
          </w:cols>
        </w:sectPr>
      </w:pPr>
      <w:rPr/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3" w:after="0" w:line="236" w:lineRule="exact"/>
        <w:ind w:left="1489" w:right="-20"/>
        <w:jc w:val="left"/>
        <w:tabs>
          <w:tab w:pos="892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81.568817pt;margin-top:10.969977pt;width:1.8005pt;height:5pt;mso-position-horizontal-relative:page;mso-position-vertical-relative:paragraph;z-index:-4968" type="#_x0000_t202" filled="f" stroked="f">
            <v:textbox inset="0,0,0,0">
              <w:txbxContent>
                <w:p>
                  <w:pPr>
                    <w:spacing w:before="0" w:after="0" w:line="100" w:lineRule="exact"/>
                    <w:ind w:right="-55"/>
                    <w:jc w:val="left"/>
                    <w:rPr>
                      <w:rFonts w:ascii="Arial" w:hAnsi="Arial" w:cs="Arial" w:eastAsia="Arial"/>
                      <w:sz w:val="10"/>
                      <w:szCs w:val="10"/>
                    </w:rPr>
                  </w:pPr>
                  <w:rPr/>
                  <w:r>
                    <w:rPr>
                      <w:rFonts w:ascii="Arial" w:hAnsi="Arial" w:cs="Arial" w:eastAsia="Arial"/>
                      <w:sz w:val="10"/>
                      <w:szCs w:val="10"/>
                      <w:color w:val="626262"/>
                      <w:spacing w:val="0"/>
                      <w:w w:val="130"/>
                    </w:rPr>
                    <w:t>!</w:t>
                  </w:r>
                  <w:r>
                    <w:rPr>
                      <w:rFonts w:ascii="Arial" w:hAnsi="Arial" w:cs="Arial" w:eastAsia="Arial"/>
                      <w:sz w:val="10"/>
                      <w:szCs w:val="10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19"/>
          <w:szCs w:val="19"/>
          <w:color w:val="010101"/>
          <w:w w:val="101"/>
          <w:i/>
          <w:position w:val="1"/>
        </w:rPr>
        <w:t>DA</w:t>
      </w:r>
      <w:r>
        <w:rPr>
          <w:rFonts w:ascii="Times New Roman" w:hAnsi="Times New Roman" w:cs="Times New Roman" w:eastAsia="Times New Roman"/>
          <w:sz w:val="19"/>
          <w:szCs w:val="19"/>
          <w:color w:val="010101"/>
          <w:spacing w:val="-30"/>
          <w:w w:val="100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16"/>
          <w:i/>
          <w:position w:val="1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9"/>
          <w:w w:val="116"/>
          <w:i/>
          <w:position w:val="1"/>
        </w:rPr>
        <w:t>R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11"/>
          <w:i/>
          <w:position w:val="1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2"/>
          <w:w w:val="111"/>
          <w:i/>
          <w:position w:val="1"/>
        </w:rPr>
        <w:t>O</w:t>
      </w:r>
      <w:r>
        <w:rPr>
          <w:rFonts w:ascii="Times New Roman" w:hAnsi="Times New Roman" w:cs="Times New Roman" w:eastAsia="Times New Roman"/>
          <w:sz w:val="19"/>
          <w:szCs w:val="19"/>
          <w:color w:val="363636"/>
          <w:spacing w:val="-13"/>
          <w:w w:val="135"/>
          <w:i/>
          <w:position w:val="1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99"/>
          <w:i/>
          <w:position w:val="1"/>
        </w:rPr>
        <w:t>vl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28"/>
          <w:w w:val="100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91"/>
          <w:i/>
          <w:position w:val="1"/>
        </w:rPr>
        <w:t>YCE'J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91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  <w:i/>
          <w:position w:val="1"/>
        </w:rPr>
        <w:t>-1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  <w:i/>
          <w:position w:val="1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  <w:i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2"/>
          <w:position w:val="-1"/>
        </w:rPr>
        <w:t>DACRIOMICETAC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35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363636"/>
          <w:spacing w:val="0"/>
          <w:w w:val="91"/>
          <w:position w:val="-1"/>
        </w:rPr>
        <w:t>Ef</w:t>
      </w:r>
      <w:r>
        <w:rPr>
          <w:rFonts w:ascii="Times New Roman" w:hAnsi="Times New Roman" w:cs="Times New Roman" w:eastAsia="Times New Roman"/>
          <w:sz w:val="21"/>
          <w:szCs w:val="21"/>
          <w:color w:val="363636"/>
          <w:spacing w:val="-14"/>
          <w:w w:val="91"/>
          <w:position w:val="-1"/>
        </w:rPr>
        <w:t>l</w:t>
      </w:r>
      <w:r>
        <w:rPr>
          <w:rFonts w:ascii="Times New Roman" w:hAnsi="Times New Roman" w:cs="Times New Roman" w:eastAsia="Times New Roman"/>
          <w:sz w:val="21"/>
          <w:szCs w:val="21"/>
          <w:color w:val="A8A8A8"/>
          <w:spacing w:val="0"/>
          <w:w w:val="77"/>
          <w:position w:val="-1"/>
        </w:rPr>
        <w:t>,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136" w:lineRule="exact"/>
        <w:ind w:left="2580" w:right="-20"/>
        <w:jc w:val="left"/>
        <w:tabs>
          <w:tab w:pos="5920" w:val="left"/>
          <w:tab w:pos="6520" w:val="left"/>
        </w:tabs>
        <w:rPr>
          <w:rFonts w:ascii="Times New Roman" w:hAnsi="Times New Roman" w:cs="Times New Roman" w:eastAsia="Times New Roman"/>
          <w:sz w:val="37"/>
          <w:szCs w:val="37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07.459335pt;margin-top:6.798706pt;width:44.469002pt;height:40.5pt;mso-position-horizontal-relative:page;mso-position-vertical-relative:paragraph;z-index:-4967" type="#_x0000_t202" filled="f" stroked="f">
            <v:textbox inset="0,0,0,0">
              <w:txbxContent>
                <w:p>
                  <w:pPr>
                    <w:spacing w:before="0" w:after="0" w:line="810" w:lineRule="exact"/>
                    <w:ind w:right="-161"/>
                    <w:jc w:val="left"/>
                    <w:rPr>
                      <w:rFonts w:ascii="Arial" w:hAnsi="Arial" w:cs="Arial" w:eastAsia="Arial"/>
                      <w:sz w:val="81"/>
                      <w:szCs w:val="81"/>
                    </w:rPr>
                  </w:pPr>
                  <w:rPr/>
                  <w:r>
                    <w:rPr>
                      <w:rFonts w:ascii="Arial" w:hAnsi="Arial" w:cs="Arial" w:eastAsia="Arial"/>
                      <w:sz w:val="81"/>
                      <w:szCs w:val="81"/>
                      <w:color w:val="151515"/>
                      <w:spacing w:val="0"/>
                      <w:w w:val="180"/>
                      <w:i/>
                      <w:position w:val="-1"/>
                    </w:rPr>
                    <w:t>T</w:t>
                  </w:r>
                  <w:r>
                    <w:rPr>
                      <w:rFonts w:ascii="Arial" w:hAnsi="Arial" w:cs="Arial" w:eastAsia="Arial"/>
                      <w:sz w:val="81"/>
                      <w:szCs w:val="81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31"/>
          <w:szCs w:val="31"/>
          <w:color w:val="242424"/>
          <w:spacing w:val="0"/>
          <w:w w:val="100"/>
          <w:position w:val="-18"/>
        </w:rPr>
        <w:t>-</w:t>
      </w:r>
      <w:r>
        <w:rPr>
          <w:rFonts w:ascii="Arial" w:hAnsi="Arial" w:cs="Arial" w:eastAsia="Arial"/>
          <w:sz w:val="31"/>
          <w:szCs w:val="31"/>
          <w:color w:val="242424"/>
          <w:spacing w:val="-80"/>
          <w:w w:val="100"/>
          <w:position w:val="-18"/>
        </w:rPr>
        <w:t> </w:t>
      </w:r>
      <w:r>
        <w:rPr>
          <w:rFonts w:ascii="Arial" w:hAnsi="Arial" w:cs="Arial" w:eastAsia="Arial"/>
          <w:sz w:val="31"/>
          <w:szCs w:val="31"/>
          <w:color w:val="242424"/>
          <w:spacing w:val="0"/>
          <w:w w:val="100"/>
          <w:position w:val="-18"/>
        </w:rPr>
        <w:tab/>
      </w:r>
      <w:r>
        <w:rPr>
          <w:rFonts w:ascii="Arial" w:hAnsi="Arial" w:cs="Arial" w:eastAsia="Arial"/>
          <w:sz w:val="31"/>
          <w:szCs w:val="31"/>
          <w:color w:val="242424"/>
          <w:spacing w:val="0"/>
          <w:w w:val="100"/>
          <w:position w:val="-18"/>
        </w:rPr>
      </w:r>
      <w:r>
        <w:rPr>
          <w:rFonts w:ascii="Times New Roman" w:hAnsi="Times New Roman" w:cs="Times New Roman" w:eastAsia="Times New Roman"/>
          <w:sz w:val="29"/>
          <w:szCs w:val="29"/>
          <w:color w:val="363636"/>
          <w:spacing w:val="-31"/>
          <w:w w:val="158"/>
          <w:position w:val="-18"/>
        </w:rPr>
        <w:t>·</w:t>
      </w:r>
      <w:r>
        <w:rPr>
          <w:rFonts w:ascii="Times New Roman" w:hAnsi="Times New Roman" w:cs="Times New Roman" w:eastAsia="Times New Roman"/>
          <w:sz w:val="29"/>
          <w:szCs w:val="29"/>
          <w:color w:val="151515"/>
          <w:spacing w:val="0"/>
          <w:w w:val="97"/>
          <w:position w:val="-18"/>
        </w:rPr>
        <w:t>-</w:t>
      </w:r>
      <w:r>
        <w:rPr>
          <w:rFonts w:ascii="Times New Roman" w:hAnsi="Times New Roman" w:cs="Times New Roman" w:eastAsia="Times New Roman"/>
          <w:sz w:val="29"/>
          <w:szCs w:val="29"/>
          <w:color w:val="151515"/>
          <w:spacing w:val="0"/>
          <w:w w:val="100"/>
          <w:position w:val="-18"/>
        </w:rPr>
        <w:tab/>
      </w:r>
      <w:r>
        <w:rPr>
          <w:rFonts w:ascii="Times New Roman" w:hAnsi="Times New Roman" w:cs="Times New Roman" w:eastAsia="Times New Roman"/>
          <w:sz w:val="29"/>
          <w:szCs w:val="29"/>
          <w:color w:val="151515"/>
          <w:spacing w:val="0"/>
          <w:w w:val="100"/>
          <w:position w:val="-18"/>
        </w:rPr>
      </w:r>
      <w:r>
        <w:rPr>
          <w:rFonts w:ascii="Times New Roman" w:hAnsi="Times New Roman" w:cs="Times New Roman" w:eastAsia="Times New Roman"/>
          <w:sz w:val="37"/>
          <w:szCs w:val="37"/>
          <w:color w:val="151515"/>
          <w:spacing w:val="0"/>
          <w:w w:val="64"/>
          <w:position w:val="-18"/>
        </w:rPr>
        <w:t>---</w:t>
      </w:r>
      <w:r>
        <w:rPr>
          <w:rFonts w:ascii="Times New Roman" w:hAnsi="Times New Roman" w:cs="Times New Roman" w:eastAsia="Times New Roman"/>
          <w:sz w:val="37"/>
          <w:szCs w:val="37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0" w:right="0"/>
        </w:sectPr>
      </w:pPr>
      <w:rPr/>
    </w:p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76" w:lineRule="exact"/>
        <w:ind w:left="781" w:right="-20"/>
        <w:jc w:val="left"/>
        <w:tabs>
          <w:tab w:pos="140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10101"/>
          <w:spacing w:val="0"/>
          <w:w w:val="81"/>
          <w:position w:val="-1"/>
        </w:rPr>
        <w:t>Ill</w:t>
      </w:r>
      <w:r>
        <w:rPr>
          <w:rFonts w:ascii="Times New Roman" w:hAnsi="Times New Roman" w:cs="Times New Roman" w:eastAsia="Times New Roman"/>
          <w:sz w:val="25"/>
          <w:szCs w:val="25"/>
          <w:color w:val="010101"/>
          <w:spacing w:val="34"/>
          <w:w w:val="81"/>
          <w:position w:val="-1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51515"/>
          <w:spacing w:val="0"/>
          <w:w w:val="100"/>
          <w:position w:val="-1"/>
        </w:rPr>
        <w:t>-</w:t>
      </w:r>
      <w:r>
        <w:rPr>
          <w:rFonts w:ascii="Times New Roman" w:hAnsi="Times New Roman" w:cs="Times New Roman" w:eastAsia="Times New Roman"/>
          <w:sz w:val="25"/>
          <w:szCs w:val="25"/>
          <w:color w:val="151515"/>
          <w:spacing w:val="-53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51515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151515"/>
          <w:spacing w:val="0"/>
          <w:w w:val="100"/>
          <w:position w:val="-1"/>
        </w:rPr>
      </w:r>
      <w:r>
        <w:rPr>
          <w:rFonts w:ascii="Arial" w:hAnsi="Arial" w:cs="Arial" w:eastAsia="Arial"/>
          <w:sz w:val="22"/>
          <w:szCs w:val="22"/>
          <w:color w:val="010101"/>
          <w:spacing w:val="0"/>
          <w:w w:val="107"/>
          <w:position w:val="-1"/>
        </w:rPr>
        <w:t>ASCOMYCETES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183" w:lineRule="exact"/>
        <w:ind w:left="847" w:right="-20"/>
        <w:jc w:val="left"/>
        <w:tabs>
          <w:tab w:pos="3380" w:val="left"/>
        </w:tabs>
        <w:rPr>
          <w:rFonts w:ascii="Arial" w:hAnsi="Arial" w:cs="Arial" w:eastAsia="Arial"/>
          <w:sz w:val="15"/>
          <w:szCs w:val="15"/>
        </w:rPr>
      </w:pPr>
      <w:rPr/>
      <w:r>
        <w:rPr>
          <w:rFonts w:ascii="Times New Roman" w:hAnsi="Times New Roman" w:cs="Times New Roman" w:eastAsia="Times New Roman"/>
          <w:sz w:val="12"/>
          <w:szCs w:val="12"/>
          <w:color w:val="626262"/>
          <w:spacing w:val="0"/>
          <w:w w:val="204"/>
          <w:i/>
          <w:position w:val="-3"/>
        </w:rPr>
        <w:t>./</w:t>
      </w:r>
      <w:r>
        <w:rPr>
          <w:rFonts w:ascii="Times New Roman" w:hAnsi="Times New Roman" w:cs="Times New Roman" w:eastAsia="Times New Roman"/>
          <w:sz w:val="12"/>
          <w:szCs w:val="12"/>
          <w:color w:val="626262"/>
          <w:spacing w:val="0"/>
          <w:w w:val="100"/>
          <w:i/>
          <w:position w:val="-3"/>
        </w:rPr>
        <w:tab/>
      </w:r>
      <w:r>
        <w:rPr>
          <w:rFonts w:ascii="Times New Roman" w:hAnsi="Times New Roman" w:cs="Times New Roman" w:eastAsia="Times New Roman"/>
          <w:sz w:val="12"/>
          <w:szCs w:val="12"/>
          <w:color w:val="626262"/>
          <w:spacing w:val="0"/>
          <w:w w:val="100"/>
          <w:i/>
          <w:position w:val="-3"/>
        </w:rPr>
      </w:r>
      <w:r>
        <w:rPr>
          <w:rFonts w:ascii="Arial" w:hAnsi="Arial" w:cs="Arial" w:eastAsia="Arial"/>
          <w:sz w:val="15"/>
          <w:szCs w:val="15"/>
          <w:color w:val="626262"/>
          <w:spacing w:val="0"/>
          <w:w w:val="127"/>
          <w:position w:val="4"/>
        </w:rPr>
        <w:t>-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  <w:position w:val="0"/>
        </w:rPr>
      </w:r>
    </w:p>
    <w:p>
      <w:pPr>
        <w:spacing w:before="0" w:after="0" w:line="165" w:lineRule="exact"/>
        <w:ind w:left="758" w:right="-20"/>
        <w:jc w:val="left"/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363636"/>
          <w:spacing w:val="0"/>
          <w:w w:val="104"/>
        </w:rPr>
        <w:t>"'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8" w:after="0" w:line="100" w:lineRule="exact"/>
        <w:jc w:val="left"/>
        <w:rPr>
          <w:sz w:val="10"/>
          <w:szCs w:val="10"/>
        </w:rPr>
      </w:pPr>
      <w:rPr/>
      <w:r>
        <w:rPr/>
        <w:br w:type="column"/>
      </w:r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ASCOMICETE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0" w:right="0"/>
          <w:cols w:num="2" w:equalWidth="0">
            <w:col w:w="4999" w:space="3845"/>
            <w:col w:w="3016"/>
          </w:cols>
        </w:sectPr>
      </w:pPr>
      <w:rPr/>
    </w:p>
    <w:p>
      <w:pPr>
        <w:spacing w:before="1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right="1286"/>
        <w:jc w:val="right"/>
        <w:rPr>
          <w:rFonts w:ascii="Arial" w:hAnsi="Arial" w:cs="Arial" w:eastAsia="Arial"/>
          <w:sz w:val="10"/>
          <w:szCs w:val="10"/>
        </w:rPr>
      </w:pPr>
      <w:rPr/>
      <w:r>
        <w:rPr>
          <w:rFonts w:ascii="Arial" w:hAnsi="Arial" w:cs="Arial" w:eastAsia="Arial"/>
          <w:sz w:val="10"/>
          <w:szCs w:val="10"/>
          <w:color w:val="4D4D4D"/>
          <w:spacing w:val="0"/>
          <w:w w:val="54"/>
        </w:rPr>
        <w:t>1</w:t>
      </w:r>
      <w:r>
        <w:rPr>
          <w:rFonts w:ascii="Arial" w:hAnsi="Arial" w:cs="Arial" w:eastAsia="Arial"/>
          <w:sz w:val="10"/>
          <w:szCs w:val="1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74" w:lineRule="exact"/>
        <w:ind w:left="758" w:right="-20"/>
        <w:jc w:val="left"/>
        <w:tabs>
          <w:tab w:pos="1400" w:val="left"/>
          <w:tab w:pos="882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Arial" w:hAnsi="Arial" w:cs="Arial" w:eastAsia="Arial"/>
          <w:sz w:val="22"/>
          <w:szCs w:val="22"/>
          <w:color w:val="010101"/>
          <w:spacing w:val="0"/>
          <w:w w:val="100"/>
          <w:position w:val="-3"/>
        </w:rPr>
        <w:t>A</w:t>
      </w:r>
      <w:r>
        <w:rPr>
          <w:rFonts w:ascii="Arial" w:hAnsi="Arial" w:cs="Arial" w:eastAsia="Arial"/>
          <w:sz w:val="22"/>
          <w:szCs w:val="22"/>
          <w:color w:val="010101"/>
          <w:spacing w:val="-58"/>
          <w:w w:val="100"/>
          <w:position w:val="-3"/>
        </w:rPr>
        <w:t> </w:t>
      </w:r>
      <w:r>
        <w:rPr>
          <w:rFonts w:ascii="Arial" w:hAnsi="Arial" w:cs="Arial" w:eastAsia="Arial"/>
          <w:sz w:val="22"/>
          <w:szCs w:val="22"/>
          <w:color w:val="010101"/>
          <w:spacing w:val="0"/>
          <w:w w:val="100"/>
          <w:position w:val="-3"/>
        </w:rPr>
        <w:tab/>
      </w:r>
      <w:r>
        <w:rPr>
          <w:rFonts w:ascii="Arial" w:hAnsi="Arial" w:cs="Arial" w:eastAsia="Arial"/>
          <w:sz w:val="22"/>
          <w:szCs w:val="22"/>
          <w:color w:val="010101"/>
          <w:spacing w:val="0"/>
          <w:w w:val="107"/>
          <w:position w:val="-2"/>
        </w:rPr>
        <w:t>PEZIZOMYCETIDEAE</w:t>
      </w:r>
      <w:r>
        <w:rPr>
          <w:rFonts w:ascii="Arial" w:hAnsi="Arial" w:cs="Arial" w:eastAsia="Arial"/>
          <w:sz w:val="22"/>
          <w:szCs w:val="22"/>
          <w:color w:val="010101"/>
          <w:spacing w:val="0"/>
          <w:w w:val="100"/>
          <w:position w:val="-2"/>
        </w:rPr>
        <w:tab/>
      </w:r>
      <w:r>
        <w:rPr>
          <w:rFonts w:ascii="Arial" w:hAnsi="Arial" w:cs="Arial" w:eastAsia="Arial"/>
          <w:sz w:val="22"/>
          <w:szCs w:val="22"/>
          <w:color w:val="010101"/>
          <w:spacing w:val="0"/>
          <w:w w:val="100"/>
          <w:position w:val="-2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  <w:position w:val="2"/>
        </w:rPr>
        <w:t>PEZIZOMICETIDATE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16" w:lineRule="exact"/>
        <w:ind w:right="1089"/>
        <w:jc w:val="right"/>
        <w:tabs>
          <w:tab w:pos="1760" w:val="left"/>
        </w:tabs>
        <w:rPr>
          <w:rFonts w:ascii="Arial" w:hAnsi="Arial" w:cs="Arial" w:eastAsia="Arial"/>
          <w:sz w:val="23"/>
          <w:szCs w:val="23"/>
        </w:rPr>
      </w:pPr>
      <w:rPr/>
      <w:r>
        <w:rPr>
          <w:rFonts w:ascii="Arial" w:hAnsi="Arial" w:cs="Arial" w:eastAsia="Arial"/>
          <w:sz w:val="23"/>
          <w:szCs w:val="23"/>
          <w:color w:val="242424"/>
          <w:position w:val="1"/>
        </w:rPr>
      </w:r>
      <w:r>
        <w:rPr>
          <w:rFonts w:ascii="Arial" w:hAnsi="Arial" w:cs="Arial" w:eastAsia="Arial"/>
          <w:sz w:val="23"/>
          <w:szCs w:val="23"/>
          <w:color w:val="242424"/>
          <w:strike/>
          <w:position w:val="1"/>
        </w:rPr>
        <w:t> </w:t>
      </w:r>
      <w:r>
        <w:rPr>
          <w:rFonts w:ascii="Arial" w:hAnsi="Arial" w:cs="Arial" w:eastAsia="Arial"/>
          <w:sz w:val="23"/>
          <w:szCs w:val="23"/>
          <w:color w:val="242424"/>
          <w:strike/>
          <w:position w:val="1"/>
        </w:rPr>
        <w:tab/>
      </w:r>
      <w:r>
        <w:rPr>
          <w:rFonts w:ascii="Arial" w:hAnsi="Arial" w:cs="Arial" w:eastAsia="Arial"/>
          <w:sz w:val="23"/>
          <w:szCs w:val="23"/>
          <w:color w:val="242424"/>
          <w:strike/>
          <w:position w:val="1"/>
        </w:rPr>
      </w:r>
      <w:r>
        <w:rPr>
          <w:rFonts w:ascii="Arial" w:hAnsi="Arial" w:cs="Arial" w:eastAsia="Arial"/>
          <w:sz w:val="23"/>
          <w:szCs w:val="23"/>
          <w:color w:val="242424"/>
          <w:spacing w:val="0"/>
          <w:w w:val="164"/>
          <w:strike/>
          <w:position w:val="1"/>
        </w:rPr>
        <w:t>.</w:t>
      </w:r>
      <w:r>
        <w:rPr>
          <w:rFonts w:ascii="Arial" w:hAnsi="Arial" w:cs="Arial" w:eastAsia="Arial"/>
          <w:sz w:val="23"/>
          <w:szCs w:val="23"/>
          <w:color w:val="242424"/>
          <w:spacing w:val="0"/>
          <w:w w:val="164"/>
          <w:position w:val="1"/>
        </w:rPr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4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767" w:right="-20"/>
        <w:jc w:val="left"/>
        <w:tabs>
          <w:tab w:pos="1400" w:val="left"/>
          <w:tab w:pos="88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6"/>
          <w:szCs w:val="26"/>
          <w:color w:val="151515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6"/>
          <w:szCs w:val="26"/>
          <w:color w:val="151515"/>
          <w:spacing w:val="-45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51515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6"/>
          <w:szCs w:val="26"/>
          <w:color w:val="151515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010101"/>
          <w:spacing w:val="0"/>
          <w:w w:val="110"/>
        </w:rPr>
        <w:t>PEZIZALES</w:t>
      </w:r>
      <w:r>
        <w:rPr>
          <w:rFonts w:ascii="Arial" w:hAnsi="Arial" w:cs="Arial" w:eastAsia="Arial"/>
          <w:sz w:val="22"/>
          <w:szCs w:val="22"/>
          <w:color w:val="010101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010101"/>
          <w:spacing w:val="0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  <w:position w:val="4"/>
        </w:rPr>
        <w:t>PEZIZALE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1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786" w:right="-20"/>
        <w:jc w:val="left"/>
        <w:tabs>
          <w:tab w:pos="1380" w:val="left"/>
          <w:tab w:pos="884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  <w:i/>
        </w:rPr>
        <w:t>!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18"/>
          <w:w w:val="100"/>
          <w:i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363636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363636"/>
          <w:spacing w:val="-30"/>
          <w:w w:val="100"/>
          <w:i/>
        </w:rPr>
        <w:t> </w:t>
      </w:r>
      <w:r>
        <w:rPr>
          <w:rFonts w:ascii="Arial" w:hAnsi="Arial" w:cs="Arial" w:eastAsia="Arial"/>
          <w:sz w:val="18"/>
          <w:szCs w:val="18"/>
          <w:color w:val="151515"/>
          <w:spacing w:val="6"/>
          <w:w w:val="100"/>
          <w:i/>
        </w:rPr>
        <w:t>1</w:t>
      </w:r>
      <w:r>
        <w:rPr>
          <w:rFonts w:ascii="Arial" w:hAnsi="Arial" w:cs="Arial" w:eastAsia="Arial"/>
          <w:sz w:val="18"/>
          <w:szCs w:val="18"/>
          <w:color w:val="363636"/>
          <w:spacing w:val="0"/>
          <w:w w:val="100"/>
          <w:i/>
        </w:rPr>
        <w:t>.</w:t>
      </w:r>
      <w:r>
        <w:rPr>
          <w:rFonts w:ascii="Arial" w:hAnsi="Arial" w:cs="Arial" w:eastAsia="Arial"/>
          <w:sz w:val="18"/>
          <w:szCs w:val="18"/>
          <w:color w:val="363636"/>
          <w:spacing w:val="0"/>
          <w:w w:val="100"/>
          <w:i/>
        </w:rPr>
        <w:tab/>
      </w:r>
      <w:r>
        <w:rPr>
          <w:rFonts w:ascii="Arial" w:hAnsi="Arial" w:cs="Arial" w:eastAsia="Arial"/>
          <w:sz w:val="18"/>
          <w:szCs w:val="18"/>
          <w:color w:val="363636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0"/>
          <w:w w:val="106"/>
          <w:i/>
        </w:rPr>
        <w:t>MORCHELJ...ACE!IE</w:t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1"/>
        </w:rPr>
        <w:t>MORCHELLAC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-28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363636"/>
          <w:spacing w:val="0"/>
          <w:w w:val="100"/>
        </w:rPr>
        <w:t>EA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805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2"/>
        </w:rPr>
        <w:t>1.1.1.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5" w:after="0" w:line="250" w:lineRule="exact"/>
        <w:ind w:left="111" w:right="-20"/>
        <w:jc w:val="left"/>
        <w:tabs>
          <w:tab w:pos="1380" w:val="left"/>
          <w:tab w:pos="8860" w:val="left"/>
          <w:tab w:pos="1178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Arial" w:hAnsi="Arial" w:cs="Arial" w:eastAsia="Arial"/>
          <w:sz w:val="18"/>
          <w:szCs w:val="18"/>
          <w:color w:val="151515"/>
          <w:position w:val="-11"/>
        </w:rPr>
      </w:r>
      <w:r>
        <w:rPr>
          <w:rFonts w:ascii="Arial" w:hAnsi="Arial" w:cs="Arial" w:eastAsia="Arial"/>
          <w:sz w:val="18"/>
          <w:szCs w:val="18"/>
          <w:color w:val="151515"/>
          <w:strike/>
          <w:position w:val="-11"/>
        </w:rPr>
        <w:t> </w:t>
      </w:r>
      <w:r>
        <w:rPr>
          <w:rFonts w:ascii="Arial" w:hAnsi="Arial" w:cs="Arial" w:eastAsia="Arial"/>
          <w:sz w:val="18"/>
          <w:szCs w:val="18"/>
          <w:color w:val="151515"/>
          <w:strike/>
          <w:position w:val="-11"/>
        </w:rPr>
        <w:tab/>
      </w:r>
      <w:r>
        <w:rPr>
          <w:rFonts w:ascii="Arial" w:hAnsi="Arial" w:cs="Arial" w:eastAsia="Arial"/>
          <w:sz w:val="18"/>
          <w:szCs w:val="18"/>
          <w:color w:val="151515"/>
          <w:strike/>
          <w:position w:val="-11"/>
        </w:rPr>
      </w:r>
      <w:r>
        <w:rPr>
          <w:rFonts w:ascii="Arial" w:hAnsi="Arial" w:cs="Arial" w:eastAsia="Arial"/>
          <w:sz w:val="18"/>
          <w:szCs w:val="18"/>
          <w:color w:val="151515"/>
          <w:w w:val="118"/>
          <w:strike/>
          <w:position w:val="-11"/>
        </w:rPr>
        <w:t>!'viORCHEI.</w:t>
      </w:r>
      <w:r>
        <w:rPr>
          <w:rFonts w:ascii="Arial" w:hAnsi="Arial" w:cs="Arial" w:eastAsia="Arial"/>
          <w:sz w:val="18"/>
          <w:szCs w:val="18"/>
          <w:color w:val="151515"/>
          <w:w w:val="118"/>
          <w:strike/>
          <w:position w:val="-11"/>
        </w:rPr>
      </w:r>
      <w:r>
        <w:rPr>
          <w:rFonts w:ascii="Arial" w:hAnsi="Arial" w:cs="Arial" w:eastAsia="Arial"/>
          <w:sz w:val="18"/>
          <w:szCs w:val="18"/>
          <w:color w:val="151515"/>
          <w:spacing w:val="-14"/>
          <w:w w:val="118"/>
          <w:strike/>
          <w:position w:val="-11"/>
        </w:rPr>
        <w:t>I</w:t>
      </w:r>
      <w:r>
        <w:rPr>
          <w:rFonts w:ascii="Arial" w:hAnsi="Arial" w:cs="Arial" w:eastAsia="Arial"/>
          <w:sz w:val="18"/>
          <w:szCs w:val="18"/>
          <w:color w:val="151515"/>
          <w:spacing w:val="-14"/>
          <w:w w:val="118"/>
          <w:strike/>
          <w:position w:val="-11"/>
        </w:rPr>
      </w:r>
      <w:r>
        <w:rPr>
          <w:rFonts w:ascii="Arial" w:hAnsi="Arial" w:cs="Arial" w:eastAsia="Arial"/>
          <w:sz w:val="18"/>
          <w:szCs w:val="18"/>
          <w:color w:val="151515"/>
          <w:spacing w:val="-14"/>
          <w:w w:val="118"/>
          <w:strike/>
          <w:position w:val="-11"/>
        </w:rPr>
      </w:r>
      <w:r>
        <w:rPr>
          <w:rFonts w:ascii="Arial" w:hAnsi="Arial" w:cs="Arial" w:eastAsia="Arial"/>
          <w:sz w:val="18"/>
          <w:szCs w:val="18"/>
          <w:color w:val="363636"/>
          <w:spacing w:val="2"/>
          <w:w w:val="105"/>
          <w:strike/>
          <w:position w:val="-11"/>
        </w:rPr>
        <w:t>.</w:t>
      </w:r>
      <w:r>
        <w:rPr>
          <w:rFonts w:ascii="Arial" w:hAnsi="Arial" w:cs="Arial" w:eastAsia="Arial"/>
          <w:sz w:val="18"/>
          <w:szCs w:val="18"/>
          <w:color w:val="363636"/>
          <w:spacing w:val="2"/>
          <w:w w:val="105"/>
          <w:strike/>
          <w:position w:val="-11"/>
        </w:rPr>
      </w:r>
      <w:r>
        <w:rPr>
          <w:rFonts w:ascii="Arial" w:hAnsi="Arial" w:cs="Arial" w:eastAsia="Arial"/>
          <w:sz w:val="18"/>
          <w:szCs w:val="18"/>
          <w:color w:val="363636"/>
          <w:spacing w:val="2"/>
          <w:w w:val="105"/>
          <w:strike/>
          <w:position w:val="-11"/>
        </w:rPr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82"/>
          <w:strike/>
          <w:position w:val="-11"/>
        </w:rPr>
        <w:t>A</w:t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82"/>
          <w:strike/>
          <w:position w:val="-11"/>
        </w:rPr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82"/>
          <w:position w:val="-11"/>
        </w:rPr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100"/>
          <w:position w:val="-11"/>
        </w:rPr>
        <w:tab/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100"/>
          <w:position w:val="-11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6"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6"/>
          <w:u w:val="single" w:color="000000"/>
          <w:position w:val="1"/>
        </w:rPr>
        <w:t>MORCHELLA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6"/>
          <w:u w:val="single" w:color="000000"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  <w:u w:val="single" w:color="0000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  <w:u w:val="single" w:color="0000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  <w:u w:val="single" w:color="000000"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90" w:lineRule="exact"/>
        <w:ind w:left="2681" w:right="2930"/>
        <w:jc w:val="center"/>
        <w:tabs>
          <w:tab w:pos="884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151515"/>
          <w:position w:val="2"/>
        </w:rPr>
      </w:r>
      <w:r>
        <w:rPr>
          <w:rFonts w:ascii="Arial" w:hAnsi="Arial" w:cs="Arial" w:eastAsia="Arial"/>
          <w:sz w:val="18"/>
          <w:szCs w:val="18"/>
          <w:color w:val="151515"/>
          <w:strike/>
          <w:position w:val="2"/>
        </w:rPr>
        <w:t> </w:t>
      </w:r>
      <w:r>
        <w:rPr>
          <w:rFonts w:ascii="Arial" w:hAnsi="Arial" w:cs="Arial" w:eastAsia="Arial"/>
          <w:sz w:val="18"/>
          <w:szCs w:val="18"/>
          <w:color w:val="151515"/>
          <w:strike/>
          <w:position w:val="2"/>
        </w:rPr>
        <w:tab/>
      </w:r>
      <w:r>
        <w:rPr>
          <w:rFonts w:ascii="Arial" w:hAnsi="Arial" w:cs="Arial" w:eastAsia="Arial"/>
          <w:sz w:val="18"/>
          <w:szCs w:val="18"/>
          <w:color w:val="151515"/>
          <w:strike/>
          <w:position w:val="2"/>
        </w:rPr>
      </w:r>
      <w:r>
        <w:rPr>
          <w:rFonts w:ascii="Arial" w:hAnsi="Arial" w:cs="Arial" w:eastAsia="Arial"/>
          <w:sz w:val="18"/>
          <w:szCs w:val="18"/>
          <w:color w:val="151515"/>
          <w:position w:val="2"/>
        </w:rPr>
      </w:r>
      <w:r>
        <w:rPr>
          <w:rFonts w:ascii="Arial" w:hAnsi="Arial" w:cs="Arial" w:eastAsia="Arial"/>
          <w:sz w:val="18"/>
          <w:szCs w:val="18"/>
          <w:color w:val="000000"/>
          <w:position w:val="0"/>
        </w:rPr>
      </w:r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0" w:right="0"/>
        </w:sectPr>
      </w:pPr>
      <w:rPr/>
    </w:p>
    <w:p>
      <w:pPr>
        <w:spacing w:before="41" w:after="0" w:line="307" w:lineRule="auto"/>
        <w:ind w:left="1546" w:right="24" w:firstLine="5"/>
        <w:jc w:val="left"/>
        <w:rPr>
          <w:rFonts w:ascii="Arial" w:hAnsi="Arial" w:cs="Arial" w:eastAsia="Arial"/>
          <w:sz w:val="15"/>
          <w:szCs w:val="15"/>
        </w:rPr>
      </w:pPr>
      <w:rPr/>
      <w:r>
        <w:rPr>
          <w:rFonts w:ascii="Arial" w:hAnsi="Arial" w:cs="Arial" w:eastAsia="Arial"/>
          <w:sz w:val="15"/>
          <w:szCs w:val="15"/>
          <w:color w:val="151515"/>
          <w:spacing w:val="0"/>
          <w:w w:val="100"/>
          <w:i/>
        </w:rPr>
        <w:t>Marche/la</w:t>
      </w:r>
      <w:r>
        <w:rPr>
          <w:rFonts w:ascii="Arial" w:hAnsi="Arial" w:cs="Arial" w:eastAsia="Arial"/>
          <w:sz w:val="15"/>
          <w:szCs w:val="15"/>
          <w:color w:val="151515"/>
          <w:spacing w:val="0"/>
          <w:w w:val="100"/>
          <w:i/>
        </w:rPr>
        <w:t> </w:t>
      </w:r>
      <w:r>
        <w:rPr>
          <w:rFonts w:ascii="Arial" w:hAnsi="Arial" w:cs="Arial" w:eastAsia="Arial"/>
          <w:sz w:val="15"/>
          <w:szCs w:val="15"/>
          <w:color w:val="151515"/>
          <w:spacing w:val="5"/>
          <w:w w:val="100"/>
          <w:i/>
        </w:rPr>
        <w:t> </w:t>
      </w:r>
      <w:r>
        <w:rPr>
          <w:rFonts w:ascii="Arial" w:hAnsi="Arial" w:cs="Arial" w:eastAsia="Arial"/>
          <w:sz w:val="15"/>
          <w:szCs w:val="15"/>
          <w:color w:val="242424"/>
          <w:spacing w:val="0"/>
          <w:w w:val="107"/>
          <w:i/>
        </w:rPr>
        <w:t>canica</w:t>
      </w:r>
      <w:r>
        <w:rPr>
          <w:rFonts w:ascii="Arial" w:hAnsi="Arial" w:cs="Arial" w:eastAsia="Arial"/>
          <w:sz w:val="15"/>
          <w:szCs w:val="15"/>
          <w:color w:val="242424"/>
          <w:spacing w:val="0"/>
          <w:w w:val="107"/>
          <w:i/>
        </w:rPr>
        <w:t> </w:t>
      </w:r>
      <w:r>
        <w:rPr>
          <w:rFonts w:ascii="Arial" w:hAnsi="Arial" w:cs="Arial" w:eastAsia="Arial"/>
          <w:sz w:val="15"/>
          <w:szCs w:val="15"/>
          <w:color w:val="151515"/>
          <w:spacing w:val="0"/>
          <w:w w:val="106"/>
          <w:i/>
        </w:rPr>
        <w:t>Ma</w:t>
      </w:r>
      <w:r>
        <w:rPr>
          <w:rFonts w:ascii="Arial" w:hAnsi="Arial" w:cs="Arial" w:eastAsia="Arial"/>
          <w:sz w:val="15"/>
          <w:szCs w:val="15"/>
          <w:color w:val="151515"/>
          <w:spacing w:val="-5"/>
          <w:w w:val="106"/>
          <w:i/>
        </w:rPr>
        <w:t>r</w:t>
      </w:r>
      <w:r>
        <w:rPr>
          <w:rFonts w:ascii="Arial" w:hAnsi="Arial" w:cs="Arial" w:eastAsia="Arial"/>
          <w:sz w:val="15"/>
          <w:szCs w:val="15"/>
          <w:color w:val="363636"/>
          <w:spacing w:val="1"/>
          <w:w w:val="106"/>
          <w:i/>
        </w:rPr>
        <w:t>c</w:t>
      </w:r>
      <w:r>
        <w:rPr>
          <w:rFonts w:ascii="Arial" w:hAnsi="Arial" w:cs="Arial" w:eastAsia="Arial"/>
          <w:sz w:val="15"/>
          <w:szCs w:val="15"/>
          <w:color w:val="151515"/>
          <w:spacing w:val="0"/>
          <w:w w:val="106"/>
          <w:i/>
        </w:rPr>
        <w:t>he/la</w:t>
      </w:r>
      <w:r>
        <w:rPr>
          <w:rFonts w:ascii="Arial" w:hAnsi="Arial" w:cs="Arial" w:eastAsia="Arial"/>
          <w:sz w:val="15"/>
          <w:szCs w:val="15"/>
          <w:color w:val="151515"/>
          <w:spacing w:val="11"/>
          <w:w w:val="106"/>
          <w:i/>
        </w:rPr>
        <w:t> </w:t>
      </w:r>
      <w:r>
        <w:rPr>
          <w:rFonts w:ascii="Arial" w:hAnsi="Arial" w:cs="Arial" w:eastAsia="Arial"/>
          <w:sz w:val="15"/>
          <w:szCs w:val="15"/>
          <w:color w:val="242424"/>
          <w:spacing w:val="0"/>
          <w:w w:val="106"/>
          <w:i/>
        </w:rPr>
        <w:t>rotunda</w:t>
      </w:r>
      <w:r>
        <w:rPr>
          <w:rFonts w:ascii="Arial" w:hAnsi="Arial" w:cs="Arial" w:eastAsia="Arial"/>
          <w:sz w:val="15"/>
          <w:szCs w:val="15"/>
          <w:color w:val="242424"/>
          <w:spacing w:val="0"/>
          <w:w w:val="106"/>
          <w:i/>
        </w:rPr>
        <w:t> </w:t>
      </w:r>
      <w:r>
        <w:rPr>
          <w:rFonts w:ascii="Arial" w:hAnsi="Arial" w:cs="Arial" w:eastAsia="Arial"/>
          <w:sz w:val="15"/>
          <w:szCs w:val="15"/>
          <w:color w:val="151515"/>
          <w:spacing w:val="0"/>
          <w:w w:val="100"/>
          <w:i/>
        </w:rPr>
        <w:t>Marche/la</w:t>
      </w:r>
      <w:r>
        <w:rPr>
          <w:rFonts w:ascii="Arial" w:hAnsi="Arial" w:cs="Arial" w:eastAsia="Arial"/>
          <w:sz w:val="15"/>
          <w:szCs w:val="15"/>
          <w:color w:val="151515"/>
          <w:spacing w:val="0"/>
          <w:w w:val="100"/>
          <w:i/>
        </w:rPr>
        <w:t> </w:t>
      </w:r>
      <w:r>
        <w:rPr>
          <w:rFonts w:ascii="Arial" w:hAnsi="Arial" w:cs="Arial" w:eastAsia="Arial"/>
          <w:sz w:val="15"/>
          <w:szCs w:val="15"/>
          <w:color w:val="151515"/>
          <w:spacing w:val="4"/>
          <w:w w:val="100"/>
          <w:i/>
        </w:rPr>
        <w:t> </w:t>
      </w:r>
      <w:r>
        <w:rPr>
          <w:rFonts w:ascii="Arial" w:hAnsi="Arial" w:cs="Arial" w:eastAsia="Arial"/>
          <w:sz w:val="15"/>
          <w:szCs w:val="15"/>
          <w:color w:val="151515"/>
          <w:spacing w:val="0"/>
          <w:w w:val="100"/>
          <w:i/>
        </w:rPr>
        <w:t>uulgan's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</w:rPr>
      </w:r>
    </w:p>
    <w:p>
      <w:pPr>
        <w:spacing w:before="0" w:after="0" w:line="1309" w:lineRule="exact"/>
        <w:ind w:right="-20"/>
        <w:jc w:val="right"/>
        <w:tabs>
          <w:tab w:pos="880" w:val="left"/>
        </w:tabs>
        <w:rPr>
          <w:rFonts w:ascii="Times New Roman" w:hAnsi="Times New Roman" w:cs="Times New Roman" w:eastAsia="Times New Roman"/>
          <w:sz w:val="11"/>
          <w:szCs w:val="11"/>
        </w:rPr>
      </w:pPr>
      <w:rPr/>
      <w:r>
        <w:rPr>
          <w:rFonts w:ascii="Times New Roman" w:hAnsi="Times New Roman" w:cs="Times New Roman" w:eastAsia="Times New Roman"/>
          <w:sz w:val="125"/>
          <w:szCs w:val="125"/>
          <w:color w:val="242424"/>
          <w:spacing w:val="-257"/>
          <w:w w:val="58"/>
          <w:i/>
          <w:position w:val="1"/>
        </w:rPr>
        <w:t>i</w:t>
      </w:r>
      <w:r>
        <w:rPr>
          <w:rFonts w:ascii="Times New Roman" w:hAnsi="Times New Roman" w:cs="Times New Roman" w:eastAsia="Times New Roman"/>
          <w:sz w:val="11"/>
          <w:szCs w:val="11"/>
          <w:color w:val="626262"/>
          <w:spacing w:val="0"/>
          <w:w w:val="156"/>
          <w:position w:val="79"/>
        </w:rPr>
        <w:t>!</w:t>
      </w:r>
      <w:r>
        <w:rPr>
          <w:rFonts w:ascii="Times New Roman" w:hAnsi="Times New Roman" w:cs="Times New Roman" w:eastAsia="Times New Roman"/>
          <w:sz w:val="11"/>
          <w:szCs w:val="11"/>
          <w:color w:val="626262"/>
          <w:spacing w:val="0"/>
          <w:w w:val="100"/>
          <w:position w:val="79"/>
        </w:rPr>
        <w:tab/>
      </w:r>
      <w:r>
        <w:rPr>
          <w:rFonts w:ascii="Times New Roman" w:hAnsi="Times New Roman" w:cs="Times New Roman" w:eastAsia="Times New Roman"/>
          <w:sz w:val="11"/>
          <w:szCs w:val="11"/>
          <w:color w:val="626262"/>
          <w:spacing w:val="0"/>
          <w:w w:val="51"/>
          <w:position w:val="79"/>
        </w:rPr>
        <w:t>-</w:t>
      </w:r>
      <w:r>
        <w:rPr>
          <w:rFonts w:ascii="Times New Roman" w:hAnsi="Times New Roman" w:cs="Times New Roman" w:eastAsia="Times New Roman"/>
          <w:sz w:val="11"/>
          <w:szCs w:val="11"/>
          <w:color w:val="000000"/>
          <w:spacing w:val="0"/>
          <w:w w:val="100"/>
          <w:position w:val="0"/>
        </w:rPr>
      </w:r>
    </w:p>
    <w:p>
      <w:pPr>
        <w:spacing w:before="45" w:after="0" w:line="285" w:lineRule="auto"/>
        <w:ind w:right="1023" w:firstLine="5"/>
        <w:jc w:val="left"/>
        <w:rPr>
          <w:rFonts w:ascii="Arial" w:hAnsi="Arial" w:cs="Arial" w:eastAsia="Arial"/>
          <w:sz w:val="16"/>
          <w:szCs w:val="16"/>
        </w:rPr>
      </w:pPr>
      <w:rPr/>
      <w:r>
        <w:rPr/>
        <w:br w:type="column"/>
      </w:r>
      <w:r>
        <w:rPr>
          <w:rFonts w:ascii="Arial" w:hAnsi="Arial" w:cs="Arial" w:eastAsia="Arial"/>
          <w:sz w:val="16"/>
          <w:szCs w:val="16"/>
          <w:color w:val="151515"/>
          <w:spacing w:val="0"/>
          <w:w w:val="100"/>
        </w:rPr>
        <w:t>Morille</w:t>
      </w:r>
      <w:r>
        <w:rPr>
          <w:rFonts w:ascii="Arial" w:hAnsi="Arial" w:cs="Arial" w:eastAsia="Arial"/>
          <w:sz w:val="16"/>
          <w:szCs w:val="16"/>
          <w:color w:val="151515"/>
          <w:spacing w:val="28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242424"/>
          <w:spacing w:val="0"/>
          <w:w w:val="106"/>
        </w:rPr>
        <w:t>conique</w:t>
      </w:r>
      <w:r>
        <w:rPr>
          <w:rFonts w:ascii="Arial" w:hAnsi="Arial" w:cs="Arial" w:eastAsia="Arial"/>
          <w:sz w:val="16"/>
          <w:szCs w:val="16"/>
          <w:color w:val="242424"/>
          <w:spacing w:val="0"/>
          <w:w w:val="106"/>
        </w:rPr>
        <w:t> </w:t>
      </w:r>
      <w:r>
        <w:rPr>
          <w:rFonts w:ascii="Arial" w:hAnsi="Arial" w:cs="Arial" w:eastAsia="Arial"/>
          <w:sz w:val="16"/>
          <w:szCs w:val="16"/>
          <w:color w:val="151515"/>
          <w:spacing w:val="0"/>
          <w:w w:val="100"/>
        </w:rPr>
        <w:t>Moril</w:t>
      </w:r>
      <w:r>
        <w:rPr>
          <w:rFonts w:ascii="Arial" w:hAnsi="Arial" w:cs="Arial" w:eastAsia="Arial"/>
          <w:sz w:val="16"/>
          <w:szCs w:val="16"/>
          <w:color w:val="151515"/>
          <w:spacing w:val="-5"/>
          <w:w w:val="100"/>
        </w:rPr>
        <w:t>l</w:t>
      </w:r>
      <w:r>
        <w:rPr>
          <w:rFonts w:ascii="Arial" w:hAnsi="Arial" w:cs="Arial" w:eastAsia="Arial"/>
          <w:sz w:val="16"/>
          <w:szCs w:val="16"/>
          <w:color w:val="363636"/>
          <w:spacing w:val="0"/>
          <w:w w:val="100"/>
        </w:rPr>
        <w:t>e</w:t>
      </w:r>
      <w:r>
        <w:rPr>
          <w:rFonts w:ascii="Arial" w:hAnsi="Arial" w:cs="Arial" w:eastAsia="Arial"/>
          <w:sz w:val="16"/>
          <w:szCs w:val="16"/>
          <w:color w:val="363636"/>
          <w:spacing w:val="28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151515"/>
          <w:spacing w:val="0"/>
          <w:w w:val="107"/>
        </w:rPr>
        <w:t>blonde</w:t>
      </w:r>
      <w:r>
        <w:rPr>
          <w:rFonts w:ascii="Arial" w:hAnsi="Arial" w:cs="Arial" w:eastAsia="Arial"/>
          <w:sz w:val="16"/>
          <w:szCs w:val="16"/>
          <w:color w:val="151515"/>
          <w:spacing w:val="0"/>
          <w:w w:val="107"/>
        </w:rPr>
        <w:t> </w:t>
      </w:r>
      <w:r>
        <w:rPr>
          <w:rFonts w:ascii="Arial" w:hAnsi="Arial" w:cs="Arial" w:eastAsia="Arial"/>
          <w:sz w:val="16"/>
          <w:szCs w:val="16"/>
          <w:color w:val="151515"/>
          <w:spacing w:val="0"/>
          <w:w w:val="100"/>
        </w:rPr>
        <w:t>Morille</w:t>
      </w:r>
      <w:r>
        <w:rPr>
          <w:rFonts w:ascii="Arial" w:hAnsi="Arial" w:cs="Arial" w:eastAsia="Arial"/>
          <w:sz w:val="16"/>
          <w:szCs w:val="16"/>
          <w:color w:val="151515"/>
          <w:spacing w:val="28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242424"/>
          <w:spacing w:val="0"/>
          <w:w w:val="105"/>
        </w:rPr>
        <w:t>commune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2" w:lineRule="auto"/>
        <w:ind w:left="869" w:right="441"/>
        <w:jc w:val="both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shape style="position:absolute;margin-left:187.199997pt;margin-top:-12.034691pt;width:12.48pt;height:81.599998pt;mso-position-horizontal-relative:page;mso-position-vertical-relative:paragraph;z-index:-4972" type="#_x0000_t75">
            <v:imagedata r:id="rId28" o:title=""/>
          </v:shape>
        </w:pic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1"/>
        </w:rPr>
        <w:t>MURELLU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1"/>
        </w:rPr>
        <w:t>MURELLU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2"/>
        </w:rPr>
        <w:t>MURIGLIA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2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93"/>
        </w:rPr>
        <w:t>MURIGLIA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162" w:lineRule="exact"/>
        <w:ind w:left="845" w:right="56"/>
        <w:jc w:val="both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51515"/>
          <w:spacing w:val="0"/>
          <w:w w:val="100"/>
          <w:position w:val="1"/>
        </w:rPr>
        <w:t>5PO</w:t>
      </w:r>
      <w:r>
        <w:rPr>
          <w:rFonts w:ascii="Times New Roman" w:hAnsi="Times New Roman" w:cs="Times New Roman" w:eastAsia="Times New Roman"/>
          <w:sz w:val="20"/>
          <w:szCs w:val="20"/>
          <w:color w:val="151515"/>
          <w:spacing w:val="39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51515"/>
          <w:spacing w:val="0"/>
          <w:w w:val="81"/>
          <w:position w:val="1"/>
        </w:rPr>
        <w:t>J.\TE</w:t>
      </w:r>
      <w:r>
        <w:rPr>
          <w:rFonts w:ascii="Times New Roman" w:hAnsi="Times New Roman" w:cs="Times New Roman" w:eastAsia="Times New Roman"/>
          <w:sz w:val="20"/>
          <w:szCs w:val="20"/>
          <w:color w:val="151515"/>
          <w:spacing w:val="25"/>
          <w:w w:val="81"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242424"/>
          <w:spacing w:val="0"/>
          <w:w w:val="100"/>
          <w:position w:val="1"/>
        </w:rPr>
        <w:t>LUNA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180" w:lineRule="exact"/>
        <w:ind w:left="826" w:right="-47"/>
        <w:jc w:val="both"/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363636"/>
          <w:w w:val="129"/>
        </w:rPr>
        <w:t>JP</w:t>
      </w:r>
      <w:r>
        <w:rPr>
          <w:rFonts w:ascii="Arial" w:hAnsi="Arial" w:cs="Arial" w:eastAsia="Arial"/>
          <w:sz w:val="18"/>
          <w:szCs w:val="18"/>
          <w:color w:val="363636"/>
          <w:spacing w:val="-26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151515"/>
          <w:spacing w:val="0"/>
          <w:w w:val="111"/>
        </w:rPr>
        <w:t>O/l..TELLUUl.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" w:after="0" w:line="110" w:lineRule="exact"/>
        <w:jc w:val="left"/>
        <w:rPr>
          <w:sz w:val="11"/>
          <w:szCs w:val="11"/>
        </w:rPr>
      </w:pPr>
      <w:rPr/>
      <w:r>
        <w:rPr/>
        <w:br w:type="column"/>
      </w:r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56" w:lineRule="auto"/>
        <w:ind w:left="19" w:right="87" w:firstLine="5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242424"/>
          <w:w w:val="89"/>
        </w:rPr>
        <w:t>l'viori</w:t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-3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10101"/>
          <w:spacing w:val="0"/>
          <w:w w:val="100"/>
        </w:rPr>
        <w:t>llc</w:t>
      </w:r>
      <w:r>
        <w:rPr>
          <w:rFonts w:ascii="Times New Roman" w:hAnsi="Times New Roman" w:cs="Times New Roman" w:eastAsia="Times New Roman"/>
          <w:sz w:val="19"/>
          <w:szCs w:val="19"/>
          <w:color w:val="010101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0"/>
          <w:w w:val="106"/>
        </w:rPr>
        <w:t>conique</w:t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0"/>
          <w:w w:val="100"/>
        </w:rPr>
        <w:t>Morille</w:t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3"/>
        </w:rPr>
        <w:t>ronde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15"/>
          <w:w w:val="96"/>
        </w:rPr>
        <w:t>I</w:t>
      </w:r>
      <w:r>
        <w:rPr>
          <w:rFonts w:ascii="Times New Roman" w:hAnsi="Times New Roman" w:cs="Times New Roman" w:eastAsia="Times New Roman"/>
          <w:sz w:val="19"/>
          <w:szCs w:val="19"/>
          <w:color w:val="363636"/>
          <w:spacing w:val="0"/>
          <w:w w:val="77"/>
        </w:rPr>
        <w:t>v</w:t>
      </w:r>
      <w:r>
        <w:rPr>
          <w:rFonts w:ascii="Times New Roman" w:hAnsi="Times New Roman" w:cs="Times New Roman" w:eastAsia="Times New Roman"/>
          <w:sz w:val="19"/>
          <w:szCs w:val="19"/>
          <w:color w:val="363636"/>
          <w:spacing w:val="-9"/>
          <w:w w:val="77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10"/>
        </w:rPr>
        <w:t>orillc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5"/>
        </w:rPr>
        <w:t>conique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0"/>
          <w:w w:val="100"/>
        </w:rPr>
        <w:t>Morille</w:t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242424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3"/>
        </w:rPr>
        <w:t>ronde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158" w:lineRule="exact"/>
        <w:ind w:left="14" w:right="-20"/>
        <w:jc w:val="left"/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Arial" w:hAnsi="Arial" w:cs="Arial" w:eastAsia="Arial"/>
          <w:sz w:val="20"/>
          <w:szCs w:val="20"/>
          <w:color w:val="363636"/>
          <w:w w:val="125"/>
        </w:rPr>
        <w:t>l"'or</w:t>
      </w:r>
      <w:r>
        <w:rPr>
          <w:rFonts w:ascii="Arial" w:hAnsi="Arial" w:cs="Arial" w:eastAsia="Arial"/>
          <w:sz w:val="20"/>
          <w:szCs w:val="20"/>
          <w:color w:val="151515"/>
          <w:w w:val="153"/>
        </w:rPr>
        <w:t>dl</w:t>
      </w:r>
      <w:r>
        <w:rPr>
          <w:rFonts w:ascii="Times New Roman" w:hAnsi="Times New Roman" w:cs="Times New Roman" w:eastAsia="Times New Roman"/>
          <w:sz w:val="17"/>
          <w:szCs w:val="17"/>
          <w:color w:val="363636"/>
          <w:w w:val="99"/>
        </w:rPr>
        <w:t>Co</w:t>
      </w:r>
      <w:r>
        <w:rPr>
          <w:rFonts w:ascii="Times New Roman" w:hAnsi="Times New Roman" w:cs="Times New Roman" w:eastAsia="Times New Roman"/>
          <w:sz w:val="17"/>
          <w:szCs w:val="17"/>
          <w:color w:val="363636"/>
          <w:spacing w:val="-29"/>
          <w:w w:val="100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51515"/>
          <w:spacing w:val="0"/>
          <w:w w:val="100"/>
        </w:rPr>
        <w:t>i'\1Gjlle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</w:rPr>
      </w:r>
    </w:p>
    <w:p>
      <w:pPr>
        <w:spacing w:before="0" w:after="0" w:line="210" w:lineRule="exact"/>
        <w:ind w:right="-73"/>
        <w:jc w:val="left"/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6"/>
          <w:szCs w:val="16"/>
          <w:color w:val="242424"/>
          <w:w w:val="76"/>
        </w:rPr>
        <w:t>JV</w:t>
      </w:r>
      <w:r>
        <w:rPr>
          <w:rFonts w:ascii="Arial" w:hAnsi="Arial" w:cs="Arial" w:eastAsia="Arial"/>
          <w:sz w:val="16"/>
          <w:szCs w:val="16"/>
          <w:color w:val="242424"/>
          <w:spacing w:val="-6"/>
          <w:w w:val="76"/>
        </w:rPr>
        <w:t>I</w:t>
      </w:r>
      <w:r>
        <w:rPr>
          <w:rFonts w:ascii="Arial" w:hAnsi="Arial" w:cs="Arial" w:eastAsia="Arial"/>
          <w:sz w:val="16"/>
          <w:szCs w:val="16"/>
          <w:color w:val="4D4D4D"/>
          <w:spacing w:val="0"/>
          <w:w w:val="109"/>
        </w:rPr>
        <w:t>o</w:t>
      </w:r>
      <w:r>
        <w:rPr>
          <w:rFonts w:ascii="Arial" w:hAnsi="Arial" w:cs="Arial" w:eastAsia="Arial"/>
          <w:sz w:val="16"/>
          <w:szCs w:val="16"/>
          <w:color w:val="4D4D4D"/>
          <w:spacing w:val="-14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242424"/>
          <w:spacing w:val="0"/>
          <w:w w:val="203"/>
        </w:rPr>
        <w:t>r</w:t>
      </w:r>
      <w:r>
        <w:rPr>
          <w:rFonts w:ascii="Arial" w:hAnsi="Arial" w:cs="Arial" w:eastAsia="Arial"/>
          <w:sz w:val="16"/>
          <w:szCs w:val="16"/>
          <w:color w:val="242424"/>
          <w:spacing w:val="-14"/>
          <w:w w:val="203"/>
        </w:rPr>
        <w:t>i</w:t>
      </w:r>
      <w:r>
        <w:rPr>
          <w:rFonts w:ascii="Times New Roman" w:hAnsi="Times New Roman" w:cs="Times New Roman" w:eastAsia="Times New Roman"/>
          <w:sz w:val="22"/>
          <w:szCs w:val="22"/>
          <w:color w:val="242424"/>
          <w:spacing w:val="0"/>
          <w:w w:val="69"/>
        </w:rPr>
        <w:t>l'le..</w:t>
      </w:r>
      <w:r>
        <w:rPr>
          <w:rFonts w:ascii="Times New Roman" w:hAnsi="Times New Roman" w:cs="Times New Roman" w:eastAsia="Times New Roman"/>
          <w:sz w:val="22"/>
          <w:szCs w:val="22"/>
          <w:color w:val="242424"/>
          <w:spacing w:val="-17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363636"/>
          <w:spacing w:val="0"/>
          <w:w w:val="99"/>
        </w:rPr>
        <w:t>c:ot'</w:t>
      </w:r>
      <w:r>
        <w:rPr>
          <w:rFonts w:ascii="Arial" w:hAnsi="Arial" w:cs="Arial" w:eastAsia="Arial"/>
          <w:sz w:val="16"/>
          <w:szCs w:val="16"/>
          <w:color w:val="363636"/>
          <w:spacing w:val="7"/>
          <w:w w:val="99"/>
        </w:rPr>
        <w:t>l</w:t>
      </w:r>
      <w:r>
        <w:rPr>
          <w:rFonts w:ascii="Arial" w:hAnsi="Arial" w:cs="Arial" w:eastAsia="Arial"/>
          <w:sz w:val="16"/>
          <w:szCs w:val="16"/>
          <w:color w:val="151515"/>
          <w:spacing w:val="0"/>
          <w:w w:val="168"/>
        </w:rPr>
        <w:t>l</w:t>
      </w:r>
      <w:r>
        <w:rPr>
          <w:rFonts w:ascii="Arial" w:hAnsi="Arial" w:cs="Arial" w:eastAsia="Arial"/>
          <w:sz w:val="16"/>
          <w:szCs w:val="16"/>
          <w:color w:val="151515"/>
          <w:spacing w:val="-20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363636"/>
          <w:spacing w:val="0"/>
          <w:w w:val="125"/>
        </w:rPr>
        <w:t>lJQ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58" w:lineRule="auto"/>
        <w:ind w:left="14" w:right="182" w:firstLine="9"/>
        <w:jc w:val="left"/>
        <w:rPr>
          <w:rFonts w:ascii="Arial" w:hAnsi="Arial" w:cs="Arial" w:eastAsia="Arial"/>
          <w:sz w:val="14"/>
          <w:szCs w:val="14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Morchclla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32"/>
          <w:w w:val="100"/>
        </w:rPr>
        <w:t> </w:t>
      </w:r>
      <w:r>
        <w:rPr>
          <w:rFonts w:ascii="Arial" w:hAnsi="Arial" w:cs="Arial" w:eastAsia="Arial"/>
          <w:sz w:val="14"/>
          <w:szCs w:val="14"/>
          <w:color w:val="151515"/>
          <w:spacing w:val="0"/>
          <w:w w:val="117"/>
        </w:rPr>
        <w:t>costa</w:t>
      </w:r>
      <w:r>
        <w:rPr>
          <w:rFonts w:ascii="Arial" w:hAnsi="Arial" w:cs="Arial" w:eastAsia="Arial"/>
          <w:sz w:val="14"/>
          <w:szCs w:val="14"/>
          <w:color w:val="151515"/>
          <w:spacing w:val="-1"/>
          <w:w w:val="117"/>
        </w:rPr>
        <w:t>t</w:t>
      </w:r>
      <w:r>
        <w:rPr>
          <w:rFonts w:ascii="Arial" w:hAnsi="Arial" w:cs="Arial" w:eastAsia="Arial"/>
          <w:sz w:val="14"/>
          <w:szCs w:val="14"/>
          <w:color w:val="363636"/>
          <w:spacing w:val="0"/>
          <w:w w:val="83"/>
        </w:rPr>
        <w:t>:J</w:t>
      </w:r>
      <w:r>
        <w:rPr>
          <w:rFonts w:ascii="Arial" w:hAnsi="Arial" w:cs="Arial" w:eastAsia="Arial"/>
          <w:sz w:val="14"/>
          <w:szCs w:val="14"/>
          <w:color w:val="363636"/>
          <w:spacing w:val="0"/>
          <w:w w:val="83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Morchella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1"/>
        </w:rPr>
        <w:t>rotun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-3"/>
          <w:w w:val="101"/>
        </w:rPr>
        <w:t>d</w:t>
      </w:r>
      <w:r>
        <w:rPr>
          <w:rFonts w:ascii="Times New Roman" w:hAnsi="Times New Roman" w:cs="Times New Roman" w:eastAsia="Times New Roman"/>
          <w:sz w:val="19"/>
          <w:szCs w:val="19"/>
          <w:color w:val="363636"/>
          <w:spacing w:val="0"/>
          <w:w w:val="65"/>
        </w:rPr>
        <w:t>;a</w:t>
      </w:r>
      <w:r>
        <w:rPr>
          <w:rFonts w:ascii="Times New Roman" w:hAnsi="Times New Roman" w:cs="Times New Roman" w:eastAsia="Times New Roman"/>
          <w:sz w:val="19"/>
          <w:szCs w:val="19"/>
          <w:color w:val="363636"/>
          <w:spacing w:val="0"/>
          <w:w w:val="65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Morchclla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27"/>
          <w:w w:val="100"/>
        </w:rPr>
        <w:t> </w:t>
      </w:r>
      <w:r>
        <w:rPr>
          <w:rFonts w:ascii="Arial" w:hAnsi="Arial" w:cs="Arial" w:eastAsia="Arial"/>
          <w:sz w:val="14"/>
          <w:szCs w:val="14"/>
          <w:color w:val="151515"/>
          <w:spacing w:val="0"/>
          <w:w w:val="112"/>
        </w:rPr>
        <w:t>costat:J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60" w:after="0" w:line="156" w:lineRule="auto"/>
        <w:ind w:right="138" w:firstLine="33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Morchella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rotundz.</w:t>
      </w:r>
      <w:r>
        <w:rPr>
          <w:rFonts w:ascii="Times New Roman" w:hAnsi="Times New Roman" w:cs="Times New Roman" w:eastAsia="Times New Roman"/>
          <w:sz w:val="19"/>
          <w:szCs w:val="19"/>
          <w:color w:val="151515"/>
          <w:spacing w:val="0"/>
          <w:w w:val="100"/>
        </w:rPr>
        <w:t> </w:t>
      </w:r>
      <w:r>
        <w:rPr>
          <w:rFonts w:ascii="Arial" w:hAnsi="Arial" w:cs="Arial" w:eastAsia="Arial"/>
          <w:sz w:val="19"/>
          <w:szCs w:val="19"/>
          <w:color w:val="151515"/>
          <w:spacing w:val="0"/>
          <w:w w:val="82"/>
        </w:rPr>
        <w:t>tf</w:t>
      </w:r>
      <w:r>
        <w:rPr>
          <w:rFonts w:ascii="Arial" w:hAnsi="Arial" w:cs="Arial" w:eastAsia="Arial"/>
          <w:sz w:val="19"/>
          <w:szCs w:val="19"/>
          <w:color w:val="151515"/>
          <w:spacing w:val="-6"/>
          <w:w w:val="82"/>
        </w:rPr>
        <w:t>1</w:t>
      </w:r>
      <w:r>
        <w:rPr>
          <w:rFonts w:ascii="Arial" w:hAnsi="Arial" w:cs="Arial" w:eastAsia="Arial"/>
          <w:sz w:val="17"/>
          <w:szCs w:val="17"/>
          <w:color w:val="151515"/>
          <w:spacing w:val="0"/>
          <w:w w:val="89"/>
        </w:rPr>
        <w:t>or-</w:t>
      </w:r>
      <w:r>
        <w:rPr>
          <w:rFonts w:ascii="Arial" w:hAnsi="Arial" w:cs="Arial" w:eastAsia="Arial"/>
          <w:sz w:val="17"/>
          <w:szCs w:val="17"/>
          <w:color w:val="151515"/>
          <w:spacing w:val="-31"/>
          <w:w w:val="100"/>
        </w:rPr>
        <w:t> </w:t>
      </w:r>
      <w:r>
        <w:rPr>
          <w:rFonts w:ascii="Arial" w:hAnsi="Arial" w:cs="Arial" w:eastAsia="Arial"/>
          <w:sz w:val="19"/>
          <w:szCs w:val="19"/>
          <w:color w:val="363636"/>
          <w:spacing w:val="0"/>
          <w:w w:val="80"/>
        </w:rPr>
        <w:t>et.</w:t>
      </w:r>
      <w:r>
        <w:rPr>
          <w:rFonts w:ascii="Arial" w:hAnsi="Arial" w:cs="Arial" w:eastAsia="Arial"/>
          <w:sz w:val="19"/>
          <w:szCs w:val="19"/>
          <w:color w:val="363636"/>
          <w:spacing w:val="-8"/>
          <w:w w:val="80"/>
        </w:rPr>
        <w:t>e</w:t>
      </w:r>
      <w:r>
        <w:rPr>
          <w:rFonts w:ascii="Arial" w:hAnsi="Arial" w:cs="Arial" w:eastAsia="Arial"/>
          <w:sz w:val="19"/>
          <w:szCs w:val="19"/>
          <w:color w:val="151515"/>
          <w:spacing w:val="0"/>
          <w:w w:val="141"/>
        </w:rPr>
        <w:t>l</w:t>
      </w:r>
      <w:r>
        <w:rPr>
          <w:rFonts w:ascii="Arial" w:hAnsi="Arial" w:cs="Arial" w:eastAsia="Arial"/>
          <w:sz w:val="19"/>
          <w:szCs w:val="19"/>
          <w:color w:val="242424"/>
          <w:spacing w:val="0"/>
          <w:w w:val="88"/>
        </w:rPr>
        <w:t>\e</w:t>
      </w:r>
      <w:r>
        <w:rPr>
          <w:rFonts w:ascii="Arial" w:hAnsi="Arial" w:cs="Arial" w:eastAsia="Arial"/>
          <w:sz w:val="19"/>
          <w:szCs w:val="19"/>
          <w:color w:val="242424"/>
          <w:spacing w:val="6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242424"/>
          <w:spacing w:val="0"/>
          <w:w w:val="68"/>
        </w:rPr>
        <w:t>CoSî&amp;</w:t>
      </w:r>
      <w:r>
        <w:rPr>
          <w:rFonts w:ascii="Arial" w:hAnsi="Arial" w:cs="Arial" w:eastAsia="Arial"/>
          <w:sz w:val="18"/>
          <w:szCs w:val="18"/>
          <w:color w:val="242424"/>
          <w:spacing w:val="0"/>
          <w:w w:val="68"/>
        </w:rPr>
        <w:t> </w:t>
      </w:r>
      <w:r>
        <w:rPr>
          <w:rFonts w:ascii="Arial" w:hAnsi="Arial" w:cs="Arial" w:eastAsia="Arial"/>
          <w:sz w:val="18"/>
          <w:szCs w:val="18"/>
          <w:color w:val="242424"/>
          <w:spacing w:val="0"/>
          <w:w w:val="68"/>
        </w:rPr>
        <w:t>Ta</w:t>
      </w:r>
      <w:r>
        <w:rPr>
          <w:rFonts w:ascii="Arial" w:hAnsi="Arial" w:cs="Arial" w:eastAsia="Arial"/>
          <w:sz w:val="18"/>
          <w:szCs w:val="18"/>
          <w:color w:val="242424"/>
          <w:spacing w:val="0"/>
          <w:w w:val="68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51515"/>
          <w:spacing w:val="0"/>
          <w:w w:val="51"/>
        </w:rPr>
        <w:t>JVI</w:t>
      </w:r>
      <w:r>
        <w:rPr>
          <w:rFonts w:ascii="Times New Roman" w:hAnsi="Times New Roman" w:cs="Times New Roman" w:eastAsia="Times New Roman"/>
          <w:sz w:val="20"/>
          <w:szCs w:val="20"/>
          <w:color w:val="151515"/>
          <w:spacing w:val="9"/>
          <w:w w:val="51"/>
        </w:rPr>
        <w:t> </w:t>
      </w:r>
      <w:r>
        <w:rPr>
          <w:rFonts w:ascii="Arial" w:hAnsi="Arial" w:cs="Arial" w:eastAsia="Arial"/>
          <w:sz w:val="18"/>
          <w:szCs w:val="18"/>
          <w:color w:val="242424"/>
          <w:spacing w:val="0"/>
          <w:w w:val="87"/>
        </w:rPr>
        <w:t>av-chèi!R</w:t>
      </w:r>
      <w:r>
        <w:rPr>
          <w:rFonts w:ascii="Arial" w:hAnsi="Arial" w:cs="Arial" w:eastAsia="Arial"/>
          <w:sz w:val="18"/>
          <w:szCs w:val="18"/>
          <w:color w:val="242424"/>
          <w:spacing w:val="-2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363636"/>
          <w:spacing w:val="0"/>
          <w:w w:val="71"/>
        </w:rPr>
        <w:t>Cos</w:t>
      </w:r>
      <w:r>
        <w:rPr>
          <w:rFonts w:ascii="Arial" w:hAnsi="Arial" w:cs="Arial" w:eastAsia="Arial"/>
          <w:sz w:val="18"/>
          <w:szCs w:val="18"/>
          <w:color w:val="363636"/>
          <w:spacing w:val="-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424"/>
          <w:spacing w:val="0"/>
          <w:w w:val="100"/>
        </w:rPr>
        <w:t>tala.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0" w:right="0"/>
          <w:cols w:num="4" w:equalWidth="0">
            <w:col w:w="2915" w:space="443"/>
            <w:col w:w="2352" w:space="1207"/>
            <w:col w:w="1467" w:space="1771"/>
            <w:col w:w="1705"/>
          </w:cols>
        </w:sectPr>
      </w:pPr>
      <w:rPr/>
    </w:p>
    <w:p>
      <w:pPr>
        <w:spacing w:before="56" w:after="0" w:line="240" w:lineRule="auto"/>
        <w:ind w:left="748" w:right="-20"/>
        <w:jc w:val="left"/>
        <w:tabs>
          <w:tab w:pos="144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242424"/>
          <w:spacing w:val="0"/>
          <w:w w:val="100"/>
        </w:rPr>
        <w:t>1.1.2</w:t>
      </w:r>
      <w:r>
        <w:rPr>
          <w:rFonts w:ascii="Times New Roman" w:hAnsi="Times New Roman" w:cs="Times New Roman" w:eastAsia="Times New Roman"/>
          <w:sz w:val="20"/>
          <w:szCs w:val="20"/>
          <w:color w:val="242424"/>
          <w:spacing w:val="-34"/>
          <w:w w:val="10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242424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242424"/>
          <w:spacing w:val="0"/>
          <w:w w:val="100"/>
        </w:rPr>
      </w:r>
      <w:r>
        <w:rPr>
          <w:rFonts w:ascii="Times New Roman" w:hAnsi="Times New Roman" w:cs="Times New Roman" w:eastAsia="Times New Roman"/>
          <w:sz w:val="20"/>
          <w:szCs w:val="20"/>
          <w:color w:val="151515"/>
          <w:spacing w:val="0"/>
          <w:w w:val="111"/>
        </w:rPr>
        <w:t>MITROPHORA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68" w:after="0" w:line="240" w:lineRule="auto"/>
        <w:ind w:right="-64"/>
        <w:jc w:val="left"/>
        <w:tabs>
          <w:tab w:pos="1840" w:val="left"/>
        </w:tabs>
        <w:rPr>
          <w:rFonts w:ascii="Arial" w:hAnsi="Arial" w:cs="Arial" w:eastAsia="Arial"/>
          <w:sz w:val="16"/>
          <w:szCs w:val="16"/>
        </w:rPr>
      </w:pPr>
      <w:rPr/>
      <w:r>
        <w:rPr/>
        <w:br w:type="column"/>
      </w:r>
      <w:r>
        <w:rPr>
          <w:rFonts w:ascii="Arial" w:hAnsi="Arial" w:cs="Arial" w:eastAsia="Arial"/>
          <w:sz w:val="15"/>
          <w:szCs w:val="15"/>
          <w:color w:val="151515"/>
          <w:spacing w:val="0"/>
          <w:w w:val="100"/>
          <w:i/>
        </w:rPr>
        <w:t>rvlitrophora</w:t>
      </w:r>
      <w:r>
        <w:rPr>
          <w:rFonts w:ascii="Arial" w:hAnsi="Arial" w:cs="Arial" w:eastAsia="Arial"/>
          <w:sz w:val="15"/>
          <w:szCs w:val="15"/>
          <w:color w:val="151515"/>
          <w:spacing w:val="29"/>
          <w:w w:val="100"/>
          <w:i/>
        </w:rPr>
        <w:t> </w:t>
      </w:r>
      <w:r>
        <w:rPr>
          <w:rFonts w:ascii="Arial" w:hAnsi="Arial" w:cs="Arial" w:eastAsia="Arial"/>
          <w:sz w:val="15"/>
          <w:szCs w:val="15"/>
          <w:color w:val="363636"/>
          <w:spacing w:val="0"/>
          <w:w w:val="100"/>
          <w:i/>
        </w:rPr>
        <w:t>s</w:t>
      </w:r>
      <w:r>
        <w:rPr>
          <w:rFonts w:ascii="Arial" w:hAnsi="Arial" w:cs="Arial" w:eastAsia="Arial"/>
          <w:sz w:val="15"/>
          <w:szCs w:val="15"/>
          <w:color w:val="363636"/>
          <w:spacing w:val="1"/>
          <w:w w:val="100"/>
          <w:i/>
        </w:rPr>
        <w:t>e</w:t>
      </w:r>
      <w:r>
        <w:rPr>
          <w:rFonts w:ascii="Arial" w:hAnsi="Arial" w:cs="Arial" w:eastAsia="Arial"/>
          <w:sz w:val="15"/>
          <w:szCs w:val="15"/>
          <w:color w:val="151515"/>
          <w:spacing w:val="0"/>
          <w:w w:val="100"/>
          <w:i/>
        </w:rPr>
        <w:t>rnili</w:t>
      </w:r>
      <w:r>
        <w:rPr>
          <w:rFonts w:ascii="Arial" w:hAnsi="Arial" w:cs="Arial" w:eastAsia="Arial"/>
          <w:sz w:val="15"/>
          <w:szCs w:val="15"/>
          <w:color w:val="151515"/>
          <w:spacing w:val="-3"/>
          <w:w w:val="100"/>
          <w:i/>
        </w:rPr>
        <w:t>b</w:t>
      </w:r>
      <w:r>
        <w:rPr>
          <w:rFonts w:ascii="Arial" w:hAnsi="Arial" w:cs="Arial" w:eastAsia="Arial"/>
          <w:sz w:val="15"/>
          <w:szCs w:val="15"/>
          <w:color w:val="363636"/>
          <w:spacing w:val="0"/>
          <w:w w:val="100"/>
          <w:i/>
        </w:rPr>
        <w:t>era</w:t>
      </w:r>
      <w:r>
        <w:rPr>
          <w:rFonts w:ascii="Arial" w:hAnsi="Arial" w:cs="Arial" w:eastAsia="Arial"/>
          <w:sz w:val="15"/>
          <w:szCs w:val="15"/>
          <w:color w:val="363636"/>
          <w:spacing w:val="-2"/>
          <w:w w:val="100"/>
          <w:i/>
        </w:rPr>
        <w:t> </w:t>
      </w:r>
      <w:r>
        <w:rPr>
          <w:rFonts w:ascii="Arial" w:hAnsi="Arial" w:cs="Arial" w:eastAsia="Arial"/>
          <w:sz w:val="15"/>
          <w:szCs w:val="15"/>
          <w:color w:val="363636"/>
          <w:spacing w:val="0"/>
          <w:w w:val="100"/>
          <w:i/>
        </w:rPr>
        <w:tab/>
      </w:r>
      <w:r>
        <w:rPr>
          <w:rFonts w:ascii="Arial" w:hAnsi="Arial" w:cs="Arial" w:eastAsia="Arial"/>
          <w:sz w:val="15"/>
          <w:szCs w:val="15"/>
          <w:color w:val="363636"/>
          <w:spacing w:val="0"/>
          <w:w w:val="100"/>
          <w:i/>
        </w:rPr>
      </w:r>
      <w:r>
        <w:rPr>
          <w:rFonts w:ascii="Arial" w:hAnsi="Arial" w:cs="Arial" w:eastAsia="Arial"/>
          <w:sz w:val="16"/>
          <w:szCs w:val="16"/>
          <w:color w:val="242424"/>
          <w:spacing w:val="0"/>
          <w:w w:val="108"/>
        </w:rPr>
        <w:t>Morillon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</w:rPr>
      </w:r>
    </w:p>
    <w:p>
      <w:pPr>
        <w:spacing w:before="5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40" w:lineRule="auto"/>
        <w:ind w:left="645" w:right="-20"/>
        <w:jc w:val="left"/>
        <w:tabs>
          <w:tab w:pos="138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Arial" w:hAnsi="Arial" w:cs="Arial" w:eastAsia="Arial"/>
          <w:sz w:val="29"/>
          <w:szCs w:val="29"/>
          <w:color w:val="242424"/>
          <w:spacing w:val="0"/>
          <w:w w:val="100"/>
        </w:rPr>
        <w:t>!</w:t>
      </w:r>
      <w:r>
        <w:rPr>
          <w:rFonts w:ascii="Arial" w:hAnsi="Arial" w:cs="Arial" w:eastAsia="Arial"/>
          <w:sz w:val="29"/>
          <w:szCs w:val="29"/>
          <w:color w:val="242424"/>
          <w:spacing w:val="-72"/>
          <w:w w:val="100"/>
        </w:rPr>
        <w:t> </w:t>
      </w:r>
      <w:r>
        <w:rPr>
          <w:rFonts w:ascii="Arial" w:hAnsi="Arial" w:cs="Arial" w:eastAsia="Arial"/>
          <w:sz w:val="29"/>
          <w:szCs w:val="29"/>
          <w:color w:val="242424"/>
          <w:spacing w:val="0"/>
          <w:w w:val="100"/>
        </w:rPr>
        <w:tab/>
      </w:r>
      <w:r>
        <w:rPr>
          <w:rFonts w:ascii="Arial" w:hAnsi="Arial" w:cs="Arial" w:eastAsia="Arial"/>
          <w:sz w:val="29"/>
          <w:szCs w:val="29"/>
          <w:color w:val="242424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242424"/>
          <w:spacing w:val="0"/>
          <w:w w:val="57"/>
          <w:i/>
        </w:rPr>
        <w:t>Uf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221" w:lineRule="exact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1"/>
          <w:szCs w:val="21"/>
          <w:color w:val="151515"/>
          <w:spacing w:val="0"/>
          <w:w w:val="100"/>
        </w:rPr>
        <w:t>MITROFORA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840" w:right="-20"/>
        <w:jc w:val="left"/>
        <w:tabs>
          <w:tab w:pos="230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363636"/>
          <w:spacing w:val="0"/>
          <w:w w:val="100"/>
          <w:i/>
        </w:rPr>
        <w:t>Pierre</w:t>
      </w:r>
      <w:r>
        <w:rPr>
          <w:rFonts w:ascii="Times New Roman" w:hAnsi="Times New Roman" w:cs="Times New Roman" w:eastAsia="Times New Roman"/>
          <w:sz w:val="16"/>
          <w:szCs w:val="16"/>
          <w:color w:val="363636"/>
          <w:spacing w:val="-1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363636"/>
          <w:spacing w:val="0"/>
          <w:w w:val="100"/>
          <w:i/>
        </w:rPr>
        <w:t>TREANTOJ&lt;J</w:t>
      </w:r>
      <w:r>
        <w:rPr>
          <w:rFonts w:ascii="Times New Roman" w:hAnsi="Times New Roman" w:cs="Times New Roman" w:eastAsia="Times New Roman"/>
          <w:sz w:val="16"/>
          <w:szCs w:val="16"/>
          <w:color w:val="363636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6"/>
          <w:szCs w:val="16"/>
          <w:color w:val="363636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2"/>
          <w:szCs w:val="22"/>
          <w:color w:val="242424"/>
          <w:spacing w:val="0"/>
          <w:w w:val="108"/>
        </w:rPr>
        <w:t>29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0" w:right="0"/>
          <w:cols w:num="3" w:equalWidth="0">
            <w:col w:w="3954" w:space="542"/>
            <w:col w:w="2446" w:space="1892"/>
            <w:col w:w="3026"/>
          </w:cols>
        </w:sectPr>
      </w:pPr>
      <w:rPr/>
    </w:p>
    <w:p>
      <w:pPr>
        <w:spacing w:before="83" w:after="0" w:line="240" w:lineRule="auto"/>
        <w:ind w:left="336" w:right="-20"/>
        <w:jc w:val="left"/>
        <w:tabs>
          <w:tab w:pos="940" w:val="left"/>
          <w:tab w:pos="832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40.032368pt;margin-top:3.603535pt;width:.1pt;height:37.390669pt;mso-position-horizontal-relative:page;mso-position-vertical-relative:paragraph;z-index:-4962" coordorigin="801,72" coordsize="2,748">
            <v:shape style="position:absolute;left:801;top:72;width:2;height:748" coordorigin="801,72" coordsize="0,748" path="m801,820l801,72e" filled="f" stroked="t" strokeweight=".933699pt" strokecolor="#000000">
              <v:path arrowok="t"/>
            </v:shape>
          </v:group>
          <w10:wrap type="none"/>
        </w:pict>
      </w:r>
      <w:r>
        <w:rPr/>
        <w:pict>
          <v:group style="position:absolute;margin-left:71.194588pt;margin-top:3.366885pt;width:.1pt;height:38.100619pt;mso-position-horizontal-relative:page;mso-position-vertical-relative:paragraph;z-index:-4961" coordorigin="1424,67" coordsize="2,762">
            <v:shape style="position:absolute;left:1424;top:67;width:2;height:762" coordorigin="1424,67" coordsize="0,762" path="m1424,829l1424,67e" filled="f" stroked="t" strokeweight=".700275pt" strokecolor="#000000">
              <v:path arrowok="t"/>
            </v:shape>
          </v:group>
          <w10:wrap type="none"/>
        </w:pict>
      </w:r>
      <w:r>
        <w:rPr/>
        <w:pict>
          <v:group style="position:absolute;margin-left:230.623779pt;margin-top:5.260084pt;width:.1pt;height:37.627319pt;mso-position-horizontal-relative:page;mso-position-vertical-relative:paragraph;z-index:-4960" coordorigin="4612,105" coordsize="2,753">
            <v:shape style="position:absolute;left:4612;top:105;width:2;height:753" coordorigin="4612,105" coordsize="0,753" path="m4612,858l4612,105e" filled="f" stroked="t" strokeweight=".933699pt" strokecolor="#000000">
              <v:path arrowok="t"/>
            </v:shape>
          </v:group>
          <w10:wrap type="none"/>
        </w:pict>
      </w:r>
      <w:r>
        <w:rPr/>
        <w:pict>
          <v:group style="position:absolute;margin-left:439.88916pt;margin-top:6.443333pt;width:.1pt;height:36.917369pt;mso-position-horizontal-relative:page;mso-position-vertical-relative:paragraph;z-index:-4959" coordorigin="8798,129" coordsize="2,738">
            <v:shape style="position:absolute;left:8798;top:129;width:2;height:738" coordorigin="8798,129" coordsize="0,738" path="m8798,867l8798,129e" filled="f" stroked="t" strokeweight=".933699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7"/>
          <w:szCs w:val="17"/>
          <w:color w:val="161616"/>
          <w:spacing w:val="0"/>
          <w:w w:val="139"/>
          <w:i/>
        </w:rPr>
        <w:t>1</w:t>
      </w:r>
      <w:r>
        <w:rPr>
          <w:rFonts w:ascii="Arial" w:hAnsi="Arial" w:cs="Arial" w:eastAsia="Arial"/>
          <w:sz w:val="17"/>
          <w:szCs w:val="17"/>
          <w:color w:val="161616"/>
          <w:spacing w:val="-11"/>
          <w:w w:val="139"/>
          <w:i/>
        </w:rPr>
        <w:t>.</w:t>
      </w:r>
      <w:r>
        <w:rPr>
          <w:rFonts w:ascii="Arial" w:hAnsi="Arial" w:cs="Arial" w:eastAsia="Arial"/>
          <w:sz w:val="17"/>
          <w:szCs w:val="17"/>
          <w:color w:val="313131"/>
          <w:spacing w:val="-17"/>
          <w:w w:val="139"/>
          <w:i/>
        </w:rPr>
        <w:t>1</w:t>
      </w:r>
      <w:r>
        <w:rPr>
          <w:rFonts w:ascii="Arial" w:hAnsi="Arial" w:cs="Arial" w:eastAsia="Arial"/>
          <w:sz w:val="17"/>
          <w:szCs w:val="17"/>
          <w:color w:val="494949"/>
          <w:spacing w:val="0"/>
          <w:w w:val="139"/>
          <w:i/>
        </w:rPr>
        <w:t>.</w:t>
      </w:r>
      <w:r>
        <w:rPr>
          <w:rFonts w:ascii="Arial" w:hAnsi="Arial" w:cs="Arial" w:eastAsia="Arial"/>
          <w:sz w:val="17"/>
          <w:szCs w:val="17"/>
          <w:color w:val="494949"/>
          <w:spacing w:val="-63"/>
          <w:w w:val="139"/>
          <w:i/>
        </w:rPr>
        <w:t> </w:t>
      </w:r>
      <w:r>
        <w:rPr>
          <w:rFonts w:ascii="Arial" w:hAnsi="Arial" w:cs="Arial" w:eastAsia="Arial"/>
          <w:sz w:val="17"/>
          <w:szCs w:val="17"/>
          <w:color w:val="494949"/>
          <w:spacing w:val="0"/>
          <w:w w:val="100"/>
          <w:i/>
        </w:rPr>
        <w:tab/>
      </w:r>
      <w:r>
        <w:rPr>
          <w:rFonts w:ascii="Arial" w:hAnsi="Arial" w:cs="Arial" w:eastAsia="Arial"/>
          <w:sz w:val="17"/>
          <w:szCs w:val="17"/>
          <w:color w:val="494949"/>
          <w:spacing w:val="0"/>
          <w:w w:val="100"/>
          <w:i/>
        </w:rPr>
      </w:r>
      <w:r>
        <w:rPr>
          <w:rFonts w:ascii="Arial" w:hAnsi="Arial" w:cs="Arial" w:eastAsia="Arial"/>
          <w:sz w:val="17"/>
          <w:szCs w:val="17"/>
          <w:color w:val="161616"/>
          <w:spacing w:val="0"/>
          <w:w w:val="122"/>
          <w:i/>
        </w:rPr>
        <w:t>lŒ</w:t>
      </w:r>
      <w:r>
        <w:rPr>
          <w:rFonts w:ascii="Arial" w:hAnsi="Arial" w:cs="Arial" w:eastAsia="Arial"/>
          <w:sz w:val="17"/>
          <w:szCs w:val="17"/>
          <w:color w:val="161616"/>
          <w:spacing w:val="6"/>
          <w:w w:val="122"/>
          <w:i/>
        </w:rPr>
        <w:t>J</w:t>
      </w:r>
      <w:r>
        <w:rPr>
          <w:rFonts w:ascii="Arial" w:hAnsi="Arial" w:cs="Arial" w:eastAsia="Arial"/>
          <w:sz w:val="17"/>
          <w:szCs w:val="17"/>
          <w:color w:val="313131"/>
          <w:spacing w:val="-7"/>
          <w:w w:val="182"/>
          <w:i/>
        </w:rPr>
        <w:t>.</w:t>
      </w:r>
      <w:r>
        <w:rPr>
          <w:rFonts w:ascii="Arial" w:hAnsi="Arial" w:cs="Arial" w:eastAsia="Arial"/>
          <w:sz w:val="17"/>
          <w:szCs w:val="17"/>
          <w:color w:val="161616"/>
          <w:spacing w:val="0"/>
          <w:w w:val="33"/>
          <w:i/>
        </w:rPr>
        <w:t>J</w:t>
      </w:r>
      <w:r>
        <w:rPr>
          <w:rFonts w:ascii="Arial" w:hAnsi="Arial" w:cs="Arial" w:eastAsia="Arial"/>
          <w:sz w:val="17"/>
          <w:szCs w:val="17"/>
          <w:color w:val="161616"/>
          <w:spacing w:val="-21"/>
          <w:w w:val="100"/>
          <w:i/>
        </w:rPr>
        <w:t> </w:t>
      </w:r>
      <w:r>
        <w:rPr>
          <w:rFonts w:ascii="Arial" w:hAnsi="Arial" w:cs="Arial" w:eastAsia="Arial"/>
          <w:sz w:val="17"/>
          <w:szCs w:val="17"/>
          <w:color w:val="313131"/>
          <w:spacing w:val="-5"/>
          <w:w w:val="104"/>
          <w:i/>
        </w:rPr>
        <w:t>'</w:t>
      </w:r>
      <w:r>
        <w:rPr>
          <w:rFonts w:ascii="Arial" w:hAnsi="Arial" w:cs="Arial" w:eastAsia="Arial"/>
          <w:sz w:val="17"/>
          <w:szCs w:val="17"/>
          <w:color w:val="161616"/>
          <w:spacing w:val="-1"/>
          <w:w w:val="176"/>
          <w:i/>
        </w:rPr>
        <w:t>U</w:t>
      </w:r>
      <w:r>
        <w:rPr>
          <w:rFonts w:ascii="Arial" w:hAnsi="Arial" w:cs="Arial" w:eastAsia="Arial"/>
          <w:sz w:val="17"/>
          <w:szCs w:val="17"/>
          <w:color w:val="313131"/>
          <w:spacing w:val="10"/>
          <w:w w:val="234"/>
          <w:i/>
        </w:rPr>
        <w:t>L</w:t>
      </w:r>
      <w:r>
        <w:rPr>
          <w:rFonts w:ascii="Arial" w:hAnsi="Arial" w:cs="Arial" w:eastAsia="Arial"/>
          <w:sz w:val="17"/>
          <w:szCs w:val="17"/>
          <w:color w:val="161616"/>
          <w:spacing w:val="0"/>
          <w:w w:val="97"/>
          <w:i/>
        </w:rPr>
        <w:t>-l</w:t>
      </w:r>
      <w:r>
        <w:rPr>
          <w:rFonts w:ascii="Arial" w:hAnsi="Arial" w:cs="Arial" w:eastAsia="Arial"/>
          <w:sz w:val="17"/>
          <w:szCs w:val="17"/>
          <w:color w:val="161616"/>
          <w:spacing w:val="-7"/>
          <w:w w:val="97"/>
          <w:i/>
        </w:rPr>
        <w:t>C</w:t>
      </w:r>
      <w:r>
        <w:rPr>
          <w:rFonts w:ascii="Arial" w:hAnsi="Arial" w:cs="Arial" w:eastAsia="Arial"/>
          <w:sz w:val="17"/>
          <w:szCs w:val="17"/>
          <w:color w:val="313131"/>
          <w:spacing w:val="0"/>
          <w:w w:val="52"/>
          <w:i/>
        </w:rPr>
        <w:t>.</w:t>
      </w:r>
      <w:r>
        <w:rPr>
          <w:rFonts w:ascii="Arial" w:hAnsi="Arial" w:cs="Arial" w:eastAsia="Arial"/>
          <w:sz w:val="17"/>
          <w:szCs w:val="17"/>
          <w:color w:val="313131"/>
          <w:spacing w:val="2"/>
          <w:w w:val="52"/>
          <w:i/>
        </w:rPr>
        <w:t>'</w:t>
      </w:r>
      <w:r>
        <w:rPr>
          <w:rFonts w:ascii="Arial" w:hAnsi="Arial" w:cs="Arial" w:eastAsia="Arial"/>
          <w:sz w:val="17"/>
          <w:szCs w:val="17"/>
          <w:color w:val="161616"/>
          <w:spacing w:val="0"/>
          <w:w w:val="62"/>
          <w:i/>
        </w:rPr>
        <w:t>J</w:t>
      </w:r>
      <w:r>
        <w:rPr>
          <w:rFonts w:ascii="Arial" w:hAnsi="Arial" w:cs="Arial" w:eastAsia="Arial"/>
          <w:sz w:val="17"/>
          <w:szCs w:val="17"/>
          <w:color w:val="161616"/>
          <w:spacing w:val="-13"/>
          <w:w w:val="62"/>
          <w:i/>
        </w:rPr>
        <w:t>-</w:t>
      </w:r>
      <w:r>
        <w:rPr>
          <w:rFonts w:ascii="Arial" w:hAnsi="Arial" w:cs="Arial" w:eastAsia="Arial"/>
          <w:sz w:val="17"/>
          <w:szCs w:val="17"/>
          <w:color w:val="494949"/>
          <w:spacing w:val="0"/>
          <w:w w:val="52"/>
          <w:i/>
        </w:rPr>
        <w:t>.</w:t>
      </w:r>
      <w:r>
        <w:rPr>
          <w:rFonts w:ascii="Arial" w:hAnsi="Arial" w:cs="Arial" w:eastAsia="Arial"/>
          <w:sz w:val="17"/>
          <w:szCs w:val="17"/>
          <w:color w:val="494949"/>
          <w:spacing w:val="-4"/>
          <w:w w:val="52"/>
          <w:i/>
        </w:rPr>
        <w:t>'</w:t>
      </w:r>
      <w:r>
        <w:rPr>
          <w:rFonts w:ascii="Arial" w:hAnsi="Arial" w:cs="Arial" w:eastAsia="Arial"/>
          <w:sz w:val="17"/>
          <w:szCs w:val="17"/>
          <w:color w:val="161616"/>
          <w:spacing w:val="-27"/>
          <w:w w:val="136"/>
          <w:i/>
        </w:rPr>
        <w:t>.</w:t>
      </w:r>
      <w:r>
        <w:rPr>
          <w:rFonts w:ascii="Arial" w:hAnsi="Arial" w:cs="Arial" w:eastAsia="Arial"/>
          <w:sz w:val="17"/>
          <w:szCs w:val="17"/>
          <w:color w:val="313131"/>
          <w:spacing w:val="-23"/>
          <w:w w:val="113"/>
          <w:i/>
        </w:rPr>
        <w:t>·</w:t>
      </w:r>
      <w:r>
        <w:rPr>
          <w:rFonts w:ascii="Arial" w:hAnsi="Arial" w:cs="Arial" w:eastAsia="Arial"/>
          <w:sz w:val="17"/>
          <w:szCs w:val="17"/>
          <w:color w:val="161616"/>
          <w:spacing w:val="0"/>
          <w:w w:val="70"/>
          <w:i/>
        </w:rPr>
        <w:t>11</w:t>
      </w:r>
      <w:r>
        <w:rPr>
          <w:rFonts w:ascii="Arial" w:hAnsi="Arial" w:cs="Arial" w:eastAsia="Arial"/>
          <w:sz w:val="17"/>
          <w:szCs w:val="17"/>
          <w:color w:val="161616"/>
          <w:spacing w:val="-12"/>
          <w:w w:val="70"/>
          <w:i/>
        </w:rPr>
        <w:t>-</w:t>
      </w:r>
      <w:r>
        <w:rPr>
          <w:rFonts w:ascii="Arial" w:hAnsi="Arial" w:cs="Arial" w:eastAsia="Arial"/>
          <w:sz w:val="17"/>
          <w:szCs w:val="17"/>
          <w:color w:val="313131"/>
          <w:spacing w:val="0"/>
          <w:w w:val="52"/>
          <w:i/>
        </w:rPr>
        <w:t>.'</w:t>
      </w:r>
      <w:r>
        <w:rPr>
          <w:rFonts w:ascii="Arial" w:hAnsi="Arial" w:cs="Arial" w:eastAsia="Arial"/>
          <w:sz w:val="17"/>
          <w:szCs w:val="17"/>
          <w:color w:val="313131"/>
          <w:spacing w:val="0"/>
          <w:w w:val="100"/>
          <w:i/>
        </w:rPr>
        <w:tab/>
      </w:r>
      <w:r>
        <w:rPr>
          <w:rFonts w:ascii="Arial" w:hAnsi="Arial" w:cs="Arial" w:eastAsia="Arial"/>
          <w:sz w:val="17"/>
          <w:szCs w:val="17"/>
          <w:color w:val="313131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93"/>
          <w:position w:val="-6"/>
        </w:rPr>
        <w:t>ELYELLA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-35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13131"/>
          <w:spacing w:val="9"/>
          <w:w w:val="98"/>
          <w:position w:val="-6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494949"/>
          <w:spacing w:val="0"/>
          <w:w w:val="114"/>
          <w:position w:val="-6"/>
        </w:rPr>
        <w:t>(A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7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355" w:right="-20"/>
        <w:jc w:val="left"/>
        <w:tabs>
          <w:tab w:pos="832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8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-11"/>
          <w:w w:val="108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-9"/>
          <w:w w:val="108"/>
        </w:rPr>
        <w:t>2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8"/>
        </w:rPr>
        <w:t>.4.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8"/>
        </w:rPr>
        <w:t> 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1"/>
          <w:w w:val="108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8"/>
        </w:rPr>
        <w:t>GYROMIT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5"/>
          <w:w w:val="108"/>
        </w:rPr>
        <w:t>R</w:t>
      </w:r>
      <w:r>
        <w:rPr>
          <w:rFonts w:ascii="Times New Roman" w:hAnsi="Times New Roman" w:cs="Times New Roman" w:eastAsia="Times New Roman"/>
          <w:sz w:val="20"/>
          <w:szCs w:val="20"/>
          <w:color w:val="313131"/>
          <w:spacing w:val="0"/>
          <w:w w:val="108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313131"/>
          <w:spacing w:val="-50"/>
          <w:w w:val="108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13131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313131"/>
          <w:spacing w:val="0"/>
          <w:w w:val="100"/>
        </w:rPr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8"/>
          <w:position w:val="-7"/>
        </w:rPr>
        <w:t>GlROMITRA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3" w:lineRule="exact"/>
        <w:ind w:left="1359" w:right="-20"/>
        <w:jc w:val="left"/>
        <w:rPr>
          <w:rFonts w:ascii="Times New Roman" w:hAnsi="Times New Roman" w:cs="Times New Roman" w:eastAsia="Times New Roman"/>
          <w:sz w:val="18"/>
          <w:szCs w:val="18"/>
        </w:rPr>
      </w:pPr>
      <w:rPr/>
      <w:r>
        <w:rPr/>
        <w:pict>
          <v:group style="position:absolute;margin-left:191.039993pt;margin-top:.678192pt;width:96.0pt;height:181.891974pt;mso-position-horizontal-relative:page;mso-position-vertical-relative:paragraph;z-index:-4966" coordorigin="3821,14" coordsize="1920,3638">
            <v:shape style="position:absolute;left:3821;top:14;width:1920;height:826" type="#_x0000_t75">
              <v:imagedata r:id="rId29" o:title=""/>
            </v:shape>
            <v:group style="position:absolute;left:4568;top:793;width:2;height:2849" coordorigin="4568,793" coordsize="2,2849">
              <v:shape style="position:absolute;left:4568;top:793;width:2;height:2849" coordorigin="4568,793" coordsize="0,2849" path="m4568,3642l4568,793e" filled="f" stroked="t" strokeweight=".933699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561.386841pt;margin-top:41.769981pt;width:.1pt;height:210.145026pt;mso-position-horizontal-relative:page;mso-position-vertical-relative:paragraph;z-index:-4956" coordorigin="11228,835" coordsize="2,4203">
            <v:shape style="position:absolute;left:11228;top:835;width:2;height:4203" coordorigin="11228,835" coordsize="0,4203" path="m11228,5038l11228,835e" filled="f" stroked="t" strokeweight=".933699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2"/>
          <w:w w:val="91"/>
          <w:i/>
          <w:position w:val="-1"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color w:val="313131"/>
          <w:spacing w:val="0"/>
          <w:w w:val="91"/>
          <w:i/>
          <w:position w:val="-1"/>
        </w:rPr>
        <w:t>yro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91"/>
          <w:i/>
          <w:position w:val="-1"/>
        </w:rPr>
        <w:t>mitra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12"/>
          <w:w w:val="91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313131"/>
          <w:spacing w:val="0"/>
          <w:w w:val="100"/>
          <w:i/>
          <w:position w:val="-1"/>
        </w:rPr>
        <w:t>es</w:t>
      </w:r>
      <w:r>
        <w:rPr>
          <w:rFonts w:ascii="Times New Roman" w:hAnsi="Times New Roman" w:cs="Times New Roman" w:eastAsia="Times New Roman"/>
          <w:sz w:val="18"/>
          <w:szCs w:val="18"/>
          <w:color w:val="313131"/>
          <w:spacing w:val="1"/>
          <w:w w:val="100"/>
          <w:i/>
          <w:position w:val="-1"/>
        </w:rPr>
        <w:t>c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00"/>
          <w:i/>
          <w:position w:val="-1"/>
        </w:rPr>
        <w:t>ul</w:t>
      </w:r>
      <w:r>
        <w:rPr>
          <w:rFonts w:ascii="Times New Roman" w:hAnsi="Times New Roman" w:cs="Times New Roman" w:eastAsia="Times New Roman"/>
          <w:sz w:val="18"/>
          <w:szCs w:val="18"/>
          <w:color w:val="313131"/>
          <w:spacing w:val="-2"/>
          <w:w w:val="100"/>
          <w:i/>
          <w:position w:val="-1"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00"/>
          <w:i/>
          <w:position w:val="-1"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5"/>
          <w:w w:val="100"/>
          <w:i/>
          <w:position w:val="-1"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color w:val="313131"/>
          <w:spacing w:val="0"/>
          <w:w w:val="100"/>
          <w:i/>
          <w:position w:val="-1"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color w:val="000000"/>
          <w:spacing w:val="0"/>
          <w:w w:val="100"/>
          <w:position w:val="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Sz w:w="11900" w:h="16840"/>
          <w:pgMar w:top="500" w:bottom="0" w:left="560" w:right="800"/>
        </w:sectPr>
      </w:pPr>
      <w:rPr/>
    </w:p>
    <w:p>
      <w:pPr>
        <w:spacing w:before="37" w:after="0" w:line="240" w:lineRule="auto"/>
        <w:ind w:left="308" w:right="-67"/>
        <w:jc w:val="left"/>
        <w:rPr>
          <w:rFonts w:ascii="Arial" w:hAnsi="Arial" w:cs="Arial" w:eastAsia="Arial"/>
          <w:sz w:val="18"/>
          <w:szCs w:val="18"/>
        </w:rPr>
      </w:pPr>
      <w:rPr/>
      <w:r>
        <w:rPr/>
        <w:pict>
          <v:group style="position:absolute;margin-left:563.954468pt;margin-top:-77.505196pt;width:.1pt;height:37.154020pt;mso-position-horizontal-relative:page;mso-position-vertical-relative:paragraph;z-index:-4958" coordorigin="11279,-1550" coordsize="2,743">
            <v:shape style="position:absolute;left:11279;top:-1550;width:2;height:743" coordorigin="11279,-1550" coordsize="0,743" path="m11279,-807l11279,-1550e" filled="f" stroked="t" strokeweight="1.167124pt" strokecolor="#000000">
              <v:path arrowok="t"/>
            </v:shape>
          </v:group>
          <w10:wrap type="none"/>
        </w:pict>
      </w:r>
      <w:r>
        <w:rPr/>
        <w:pict>
          <v:group style="position:absolute;margin-left:65.358963pt;margin-top:2.132302pt;width:104.574342pt;height:143.873406pt;mso-position-horizontal-relative:page;mso-position-vertical-relative:paragraph;z-index:-4955" coordorigin="1307,43" coordsize="2091,2877">
            <v:group style="position:absolute;left:1382;top:50;width:2;height:2863" coordorigin="1382,50" coordsize="2,2863">
              <v:shape style="position:absolute;left:1382;top:50;width:2;height:2863" coordorigin="1382,50" coordsize="0,2863" path="m1382,2913l1382,50e" filled="f" stroked="t" strokeweight=".700275pt" strokecolor="#000000">
                <v:path arrowok="t"/>
              </v:shape>
            </v:group>
            <v:group style="position:absolute;left:1317;top:1065;width:2073;height:2" coordorigin="1317,1065" coordsize="2073,2">
              <v:shape style="position:absolute;left:1317;top:1065;width:2073;height:2" coordorigin="1317,1065" coordsize="2073,0" path="m1317,1065l3389,1065e" filled="f" stroked="t" strokeweight=".933699pt" strokecolor="#000000">
                <v:path arrowok="t"/>
              </v:shape>
            </v:group>
            <v:group style="position:absolute;left:1382;top:265;width:1321;height:2" coordorigin="1382,265" coordsize="1321,2">
              <v:shape style="position:absolute;left:1382;top:265;width:1321;height:2" coordorigin="1382,265" coordsize="1321,0" path="m1382,265l2703,265e" filled="f" stroked="t" strokeweight="1.167124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18"/>
          <w:szCs w:val="18"/>
          <w:color w:val="161616"/>
          <w:w w:val="115"/>
          <w:i/>
        </w:rPr>
        <w:t>1</w:t>
      </w:r>
      <w:r>
        <w:rPr>
          <w:rFonts w:ascii="Arial" w:hAnsi="Arial" w:cs="Arial" w:eastAsia="Arial"/>
          <w:sz w:val="18"/>
          <w:szCs w:val="18"/>
          <w:color w:val="161616"/>
          <w:spacing w:val="-1"/>
          <w:w w:val="115"/>
          <w:i/>
        </w:rPr>
        <w:t>.</w:t>
      </w:r>
      <w:r>
        <w:rPr>
          <w:rFonts w:ascii="Arial" w:hAnsi="Arial" w:cs="Arial" w:eastAsia="Arial"/>
          <w:sz w:val="18"/>
          <w:szCs w:val="18"/>
          <w:color w:val="313131"/>
          <w:spacing w:val="7"/>
          <w:w w:val="114"/>
          <w:i/>
        </w:rPr>
        <w:t>3</w:t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7"/>
          <w:i/>
        </w:rPr>
        <w:t>.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37" w:after="0" w:line="255" w:lineRule="exact"/>
        <w:ind w:right="-20"/>
        <w:jc w:val="left"/>
        <w:tabs>
          <w:tab w:pos="742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6"/>
          <w:i/>
          <w:position w:val="4"/>
        </w:rPr>
        <w:t>'J&gt;EZJZACL':lE</w:t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0"/>
          <w:i/>
          <w:position w:val="4"/>
        </w:rPr>
        <w:tab/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0"/>
          <w:i/>
          <w:position w:val="4"/>
        </w:rPr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91"/>
          <w:position w:val="-1"/>
        </w:rPr>
        <w:t>P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9"/>
          <w:w w:val="91"/>
          <w:position w:val="-1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313131"/>
          <w:spacing w:val="4"/>
          <w:w w:val="94"/>
          <w:position w:val="-1"/>
        </w:rPr>
        <w:t>Z</w:t>
      </w:r>
      <w:r>
        <w:rPr>
          <w:rFonts w:ascii="Times New Roman" w:hAnsi="Times New Roman" w:cs="Times New Roman" w:eastAsia="Times New Roman"/>
          <w:sz w:val="20"/>
          <w:szCs w:val="20"/>
          <w:color w:val="050505"/>
          <w:spacing w:val="0"/>
          <w:w w:val="49"/>
          <w:position w:val="-1"/>
        </w:rPr>
        <w:t>I</w:t>
      </w:r>
      <w:r>
        <w:rPr>
          <w:rFonts w:ascii="Times New Roman" w:hAnsi="Times New Roman" w:cs="Times New Roman" w:eastAsia="Times New Roman"/>
          <w:sz w:val="20"/>
          <w:szCs w:val="20"/>
          <w:color w:val="050505"/>
          <w:spacing w:val="-29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13131"/>
          <w:spacing w:val="3"/>
          <w:w w:val="94"/>
          <w:position w:val="-1"/>
        </w:rPr>
        <w:t>Z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95"/>
          <w:position w:val="-1"/>
        </w:rPr>
        <w:t>AC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-3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13131"/>
          <w:spacing w:val="0"/>
          <w:w w:val="121"/>
          <w:position w:val="-1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313131"/>
          <w:spacing w:val="-26"/>
          <w:w w:val="121"/>
          <w:position w:val="-1"/>
        </w:rPr>
        <w:t>!</w:t>
      </w:r>
      <w:r>
        <w:rPr>
          <w:rFonts w:ascii="Times New Roman" w:hAnsi="Times New Roman" w:cs="Times New Roman" w:eastAsia="Times New Roman"/>
          <w:sz w:val="20"/>
          <w:szCs w:val="20"/>
          <w:color w:val="777777"/>
          <w:spacing w:val="0"/>
          <w:w w:val="84"/>
          <w:position w:val="-1"/>
        </w:rPr>
        <w:t>\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60" w:right="800"/>
          <w:cols w:num="2" w:equalWidth="0">
            <w:col w:w="654" w:space="210"/>
            <w:col w:w="9676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7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35" w:after="0" w:line="240" w:lineRule="auto"/>
        <w:ind w:left="299" w:right="-20"/>
        <w:jc w:val="left"/>
        <w:tabs>
          <w:tab w:pos="900" w:val="left"/>
          <w:tab w:pos="828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37.581406pt;margin-top:-24.168406pt;width:.1pt;height:131.577291pt;mso-position-horizontal-relative:page;mso-position-vertical-relative:paragraph;z-index:-4964" coordorigin="752,-483" coordsize="2,2632">
            <v:shape style="position:absolute;left:752;top:-483;width:2;height:2632" coordorigin="752,-483" coordsize="0,2632" path="m752,2148l752,-483e" filled="f" stroked="t" strokeweight=".700275pt" strokecolor="#000000">
              <v:path arrowok="t"/>
            </v:shape>
          </v:group>
          <w10:wrap type="none"/>
        </w:pict>
      </w:r>
      <w:r>
        <w:rPr/>
        <w:pict>
          <v:group style="position:absolute;margin-left:434.870544pt;margin-top:-14.222662pt;width:63.491565pt;height:324.67063pt;mso-position-horizontal-relative:page;mso-position-vertical-relative:paragraph;z-index:-4957" coordorigin="8697,-284" coordsize="1270,6493">
            <v:group style="position:absolute;left:8739;top:-275;width:2;height:6475" coordorigin="8739,-275" coordsize="2,6475">
              <v:shape style="position:absolute;left:8739;top:-275;width:2;height:6475" coordorigin="8739,-275" coordsize="0,6475" path="m8739,6200l8739,-275e" filled="f" stroked="t" strokeweight=".933699pt" strokecolor="#000000">
                <v:path arrowok="t"/>
              </v:shape>
            </v:group>
            <v:group style="position:absolute;left:8716;top:4699;width:1232;height:2" coordorigin="8716,4699" coordsize="1232,2">
              <v:shape style="position:absolute;left:8716;top:4699;width:1232;height:2" coordorigin="8716,4699" coordsize="1232,0" path="m8716,4699l9949,4699e" filled="f" stroked="t" strokeweight="1.867399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i/>
        </w:rPr>
        <w:t>1.-1</w:t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0"/>
          <w:w w:val="100"/>
          <w:i/>
        </w:rPr>
      </w:r>
      <w:r>
        <w:rPr>
          <w:rFonts w:ascii="Arial" w:hAnsi="Arial" w:cs="Arial" w:eastAsia="Arial"/>
          <w:sz w:val="18"/>
          <w:szCs w:val="18"/>
          <w:color w:val="050505"/>
          <w:spacing w:val="0"/>
          <w:w w:val="96"/>
          <w:i/>
        </w:rPr>
        <w:t>PYNON!-.</w:t>
      </w:r>
      <w:r>
        <w:rPr>
          <w:rFonts w:ascii="Arial" w:hAnsi="Arial" w:cs="Arial" w:eastAsia="Arial"/>
          <w:sz w:val="18"/>
          <w:szCs w:val="18"/>
          <w:color w:val="050505"/>
          <w:spacing w:val="2"/>
          <w:w w:val="96"/>
          <w:i/>
        </w:rPr>
        <w:t>'</w:t>
      </w:r>
      <w:r>
        <w:rPr>
          <w:rFonts w:ascii="Arial" w:hAnsi="Arial" w:cs="Arial" w:eastAsia="Arial"/>
          <w:sz w:val="18"/>
          <w:szCs w:val="18"/>
          <w:color w:val="313131"/>
          <w:spacing w:val="-14"/>
          <w:w w:val="120"/>
          <w:i/>
        </w:rPr>
        <w:t>;</w:t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4"/>
          <w:i/>
        </w:rPr>
        <w:t>lf..J'J:·ICJ</w:t>
      </w:r>
      <w:r>
        <w:rPr>
          <w:rFonts w:ascii="Arial" w:hAnsi="Arial" w:cs="Arial" w:eastAsia="Arial"/>
          <w:sz w:val="18"/>
          <w:szCs w:val="18"/>
          <w:color w:val="313131"/>
          <w:spacing w:val="0"/>
          <w:w w:val="72"/>
          <w:i/>
        </w:rPr>
        <w:t>.</w:t>
      </w:r>
      <w:r>
        <w:rPr>
          <w:rFonts w:ascii="Arial" w:hAnsi="Arial" w:cs="Arial" w:eastAsia="Arial"/>
          <w:sz w:val="18"/>
          <w:szCs w:val="18"/>
          <w:color w:val="313131"/>
          <w:spacing w:val="-2"/>
          <w:w w:val="72"/>
          <w:i/>
        </w:rPr>
        <w:t>.</w:t>
      </w:r>
      <w:r>
        <w:rPr>
          <w:rFonts w:ascii="Arial" w:hAnsi="Arial" w:cs="Arial" w:eastAsia="Arial"/>
          <w:sz w:val="18"/>
          <w:szCs w:val="18"/>
          <w:color w:val="050505"/>
          <w:spacing w:val="0"/>
          <w:w w:val="93"/>
          <w:i/>
        </w:rPr>
        <w:t>IJ</w:t>
      </w:r>
      <w:r>
        <w:rPr>
          <w:rFonts w:ascii="Arial" w:hAnsi="Arial" w:cs="Arial" w:eastAsia="Arial"/>
          <w:sz w:val="18"/>
          <w:szCs w:val="18"/>
          <w:color w:val="050505"/>
          <w:spacing w:val="-10"/>
          <w:w w:val="100"/>
          <w:i/>
        </w:rPr>
        <w:t> </w:t>
      </w:r>
      <w:r>
        <w:rPr>
          <w:rFonts w:ascii="Arial" w:hAnsi="Arial" w:cs="Arial" w:eastAsia="Arial"/>
          <w:sz w:val="18"/>
          <w:szCs w:val="18"/>
          <w:color w:val="313131"/>
          <w:spacing w:val="0"/>
          <w:w w:val="57"/>
          <w:i/>
        </w:rPr>
        <w:t>·</w:t>
      </w:r>
      <w:r>
        <w:rPr>
          <w:rFonts w:ascii="Arial" w:hAnsi="Arial" w:cs="Arial" w:eastAsia="Arial"/>
          <w:sz w:val="18"/>
          <w:szCs w:val="18"/>
          <w:color w:val="313131"/>
          <w:spacing w:val="0"/>
          <w:w w:val="100"/>
          <w:i/>
        </w:rPr>
        <w:tab/>
      </w:r>
      <w:r>
        <w:rPr>
          <w:rFonts w:ascii="Arial" w:hAnsi="Arial" w:cs="Arial" w:eastAsia="Arial"/>
          <w:sz w:val="18"/>
          <w:szCs w:val="18"/>
          <w:color w:val="313131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96"/>
          <w:position w:val="-4"/>
        </w:rPr>
        <w:t>PIRONEMATAC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-36"/>
          <w:w w:val="100"/>
          <w:position w:val="-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313131"/>
          <w:spacing w:val="-32"/>
          <w:w w:val="74"/>
          <w:position w:val="-4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5B5B5B"/>
          <w:spacing w:val="0"/>
          <w:w w:val="56"/>
          <w:position w:val="-4"/>
        </w:rPr>
        <w:t>;f:'i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5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85" w:right="-20"/>
        <w:jc w:val="left"/>
        <w:tabs>
          <w:tab w:pos="920" w:val="left"/>
          <w:tab w:pos="826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group style="position:absolute;margin-left:73.76226pt;margin-top:17.649717pt;width:74.462534pt;height:.1pt;mso-position-horizontal-relative:page;mso-position-vertical-relative:paragraph;z-index:-4954" coordorigin="1475,353" coordsize="1489,2">
            <v:shape style="position:absolute;left:1475;top:353;width:1489;height:2" coordorigin="1475,353" coordsize="1489,0" path="m1475,353l2964,353e" filled="f" stroked="t" strokeweight="1.633974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3"/>
          <w:szCs w:val="23"/>
          <w:color w:val="161616"/>
          <w:spacing w:val="0"/>
          <w:w w:val="100"/>
        </w:rPr>
        <w:t>2</w:t>
      </w:r>
      <w:r>
        <w:rPr>
          <w:rFonts w:ascii="Arial" w:hAnsi="Arial" w:cs="Arial" w:eastAsia="Arial"/>
          <w:sz w:val="23"/>
          <w:szCs w:val="23"/>
          <w:color w:val="161616"/>
          <w:spacing w:val="0"/>
          <w:w w:val="100"/>
        </w:rPr>
        <w:tab/>
      </w:r>
      <w:r>
        <w:rPr>
          <w:rFonts w:ascii="Arial" w:hAnsi="Arial" w:cs="Arial" w:eastAsia="Arial"/>
          <w:sz w:val="23"/>
          <w:szCs w:val="23"/>
          <w:color w:val="161616"/>
          <w:spacing w:val="0"/>
          <w:w w:val="100"/>
        </w:rPr>
      </w:r>
      <w:r>
        <w:rPr>
          <w:rFonts w:ascii="Arial" w:hAnsi="Arial" w:cs="Arial" w:eastAsia="Arial"/>
          <w:sz w:val="23"/>
          <w:szCs w:val="23"/>
          <w:color w:val="050505"/>
          <w:spacing w:val="0"/>
          <w:w w:val="100"/>
        </w:rPr>
        <w:t>HELOTIALES</w:t>
      </w:r>
      <w:r>
        <w:rPr>
          <w:rFonts w:ascii="Arial" w:hAnsi="Arial" w:cs="Arial" w:eastAsia="Arial"/>
          <w:sz w:val="23"/>
          <w:szCs w:val="23"/>
          <w:color w:val="050505"/>
          <w:spacing w:val="-7"/>
          <w:w w:val="100"/>
        </w:rPr>
        <w:t> </w:t>
      </w:r>
      <w:r>
        <w:rPr>
          <w:rFonts w:ascii="Arial" w:hAnsi="Arial" w:cs="Arial" w:eastAsia="Arial"/>
          <w:sz w:val="23"/>
          <w:szCs w:val="23"/>
          <w:color w:val="050505"/>
          <w:spacing w:val="0"/>
          <w:w w:val="100"/>
        </w:rPr>
        <w:tab/>
      </w:r>
      <w:r>
        <w:rPr>
          <w:rFonts w:ascii="Arial" w:hAnsi="Arial" w:cs="Arial" w:eastAsia="Arial"/>
          <w:sz w:val="23"/>
          <w:szCs w:val="23"/>
          <w:color w:val="050505"/>
          <w:spacing w:val="0"/>
          <w:w w:val="100"/>
        </w:rPr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</w:rPr>
        <w:t>ELOTIALE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6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62" w:right="-20"/>
        <w:jc w:val="left"/>
        <w:tabs>
          <w:tab w:pos="900" w:val="left"/>
          <w:tab w:pos="826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Arial" w:hAnsi="Arial" w:cs="Arial" w:eastAsia="Arial"/>
          <w:sz w:val="18"/>
          <w:szCs w:val="18"/>
          <w:color w:val="161616"/>
          <w:spacing w:val="10"/>
          <w:w w:val="111"/>
          <w:i/>
        </w:rPr>
        <w:t>2</w:t>
      </w:r>
      <w:r>
        <w:rPr>
          <w:rFonts w:ascii="Arial" w:hAnsi="Arial" w:cs="Arial" w:eastAsia="Arial"/>
          <w:sz w:val="18"/>
          <w:szCs w:val="18"/>
          <w:color w:val="313131"/>
          <w:spacing w:val="-11"/>
          <w:w w:val="111"/>
          <w:i/>
        </w:rPr>
        <w:t>.</w:t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11"/>
          <w:i/>
        </w:rPr>
        <w:t>1.</w:t>
      </w:r>
      <w:r>
        <w:rPr>
          <w:rFonts w:ascii="Arial" w:hAnsi="Arial" w:cs="Arial" w:eastAsia="Arial"/>
          <w:sz w:val="18"/>
          <w:szCs w:val="18"/>
          <w:color w:val="161616"/>
          <w:spacing w:val="-35"/>
          <w:w w:val="111"/>
          <w:i/>
        </w:rPr>
        <w:t> </w:t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0"/>
          <w:i/>
        </w:rPr>
        <w:tab/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11"/>
          <w:i/>
        </w:rPr>
        <w:t>GEOGLOSSACEAE</w:t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0"/>
          <w:i/>
        </w:rPr>
        <w:tab/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-4"/>
        </w:rPr>
        <w:t>GEOGLOSSA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10"/>
          <w:w w:val="100"/>
          <w:position w:val="-4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313131"/>
          <w:spacing w:val="-7"/>
          <w:w w:val="100"/>
          <w:position w:val="-4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5B5B5B"/>
          <w:spacing w:val="0"/>
          <w:w w:val="100"/>
          <w:position w:val="-4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91" w:lineRule="exact"/>
        <w:ind w:left="1004" w:right="-20"/>
        <w:jc w:val="left"/>
        <w:rPr>
          <w:rFonts w:ascii="Times New Roman" w:hAnsi="Times New Roman" w:cs="Times New Roman" w:eastAsia="Times New Roman"/>
          <w:sz w:val="10"/>
          <w:szCs w:val="10"/>
        </w:rPr>
      </w:pPr>
      <w:rPr/>
      <w:r>
        <w:rPr>
          <w:rFonts w:ascii="Times New Roman" w:hAnsi="Times New Roman" w:cs="Times New Roman" w:eastAsia="Times New Roman"/>
          <w:sz w:val="10"/>
          <w:szCs w:val="10"/>
          <w:color w:val="161616"/>
          <w:spacing w:val="0"/>
          <w:w w:val="71"/>
          <w:position w:val="-2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0" w:after="0" w:line="197" w:lineRule="exact"/>
        <w:ind w:left="220" w:right="-20"/>
        <w:jc w:val="left"/>
        <w:tabs>
          <w:tab w:pos="840" w:val="left"/>
          <w:tab w:pos="824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i/>
          <w:position w:val="1"/>
        </w:rPr>
        <w:t>2.2.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-30"/>
          <w:w w:val="100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i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i/>
          <w:position w:val="1"/>
        </w:rPr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17"/>
          <w:i/>
          <w:position w:val="1"/>
        </w:rPr>
        <w:t>L/</w:t>
      </w:r>
      <w:r>
        <w:rPr>
          <w:rFonts w:ascii="Arial" w:hAnsi="Arial" w:cs="Arial" w:eastAsia="Arial"/>
          <w:sz w:val="18"/>
          <w:szCs w:val="18"/>
          <w:color w:val="161616"/>
          <w:spacing w:val="-30"/>
          <w:w w:val="117"/>
          <w:i/>
          <w:position w:val="1"/>
        </w:rPr>
        <w:t>;</w:t>
      </w:r>
      <w:r>
        <w:rPr>
          <w:rFonts w:ascii="Arial" w:hAnsi="Arial" w:cs="Arial" w:eastAsia="Arial"/>
          <w:sz w:val="18"/>
          <w:szCs w:val="18"/>
          <w:color w:val="313131"/>
          <w:spacing w:val="3"/>
          <w:w w:val="117"/>
          <w:i/>
          <w:position w:val="1"/>
        </w:rPr>
        <w:t>'</w:t>
      </w:r>
      <w:r>
        <w:rPr>
          <w:rFonts w:ascii="Arial" w:hAnsi="Arial" w:cs="Arial" w:eastAsia="Arial"/>
          <w:sz w:val="18"/>
          <w:szCs w:val="18"/>
          <w:color w:val="050505"/>
          <w:spacing w:val="0"/>
          <w:w w:val="117"/>
          <w:i/>
          <w:position w:val="1"/>
        </w:rPr>
        <w:t>OTIAC/;AE</w:t>
      </w:r>
      <w:r>
        <w:rPr>
          <w:rFonts w:ascii="Arial" w:hAnsi="Arial" w:cs="Arial" w:eastAsia="Arial"/>
          <w:sz w:val="18"/>
          <w:szCs w:val="18"/>
          <w:color w:val="050505"/>
          <w:spacing w:val="-51"/>
          <w:w w:val="117"/>
          <w:i/>
          <w:position w:val="1"/>
        </w:rPr>
        <w:t> </w:t>
      </w:r>
      <w:r>
        <w:rPr>
          <w:rFonts w:ascii="Arial" w:hAnsi="Arial" w:cs="Arial" w:eastAsia="Arial"/>
          <w:sz w:val="18"/>
          <w:szCs w:val="18"/>
          <w:color w:val="050505"/>
          <w:spacing w:val="0"/>
          <w:w w:val="100"/>
          <w:i/>
          <w:position w:val="1"/>
        </w:rPr>
        <w:tab/>
      </w:r>
      <w:r>
        <w:rPr>
          <w:rFonts w:ascii="Arial" w:hAnsi="Arial" w:cs="Arial" w:eastAsia="Arial"/>
          <w:sz w:val="18"/>
          <w:szCs w:val="18"/>
          <w:color w:val="050505"/>
          <w:spacing w:val="0"/>
          <w:w w:val="100"/>
          <w:i/>
          <w:position w:val="1"/>
        </w:rPr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0"/>
        </w:rPr>
        <w:t>LEOTIA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3"/>
          <w:w w:val="100"/>
          <w:position w:val="0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313131"/>
          <w:spacing w:val="0"/>
          <w:w w:val="100"/>
          <w:position w:val="0"/>
        </w:rPr>
        <w:t>Ef\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59" w:lineRule="exact"/>
        <w:ind w:left="1018" w:right="-20"/>
        <w:jc w:val="left"/>
        <w:rPr>
          <w:rFonts w:ascii="Arial" w:hAnsi="Arial" w:cs="Arial" w:eastAsia="Arial"/>
          <w:sz w:val="15"/>
          <w:szCs w:val="15"/>
        </w:rPr>
      </w:pPr>
      <w:rPr/>
      <w:r>
        <w:rPr/>
        <w:pict>
          <v:group style="position:absolute;margin-left:66.759514pt;margin-top:5.378371pt;width:.1pt;height:131.340641pt;mso-position-horizontal-relative:page;mso-position-vertical-relative:paragraph;z-index:-4953" coordorigin="1335,108" coordsize="2,2627">
            <v:shape style="position:absolute;left:1335;top:108;width:2;height:2627" coordorigin="1335,108" coordsize="0,2627" path="m1335,2734l1335,108e" filled="f" stroked="t" strokeweight="1.167124pt" strokecolor="#000000">
              <v:path arrowok="t"/>
            </v:shape>
          </v:group>
          <w10:wrap type="none"/>
        </w:pict>
      </w:r>
      <w:r>
        <w:rPr/>
        <w:pict>
          <v:group style="position:absolute;margin-left:226.772263pt;margin-top:6.32497pt;width:.1pt;height:130.867341pt;mso-position-horizontal-relative:page;mso-position-vertical-relative:paragraph;z-index:-4952" coordorigin="4535,126" coordsize="2,2617">
            <v:shape style="position:absolute;left:4535;top:126;width:2;height:2617" coordorigin="4535,126" coordsize="0,2617" path="m4535,2744l4535,126e" filled="f" stroked="t" strokeweight=".933699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5"/>
          <w:szCs w:val="15"/>
          <w:color w:val="313131"/>
          <w:spacing w:val="0"/>
          <w:w w:val="103"/>
          <w:position w:val="-1"/>
        </w:rPr>
        <w:t>-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  <w:position w:val="0"/>
        </w:rPr>
      </w:r>
    </w:p>
    <w:p>
      <w:pPr>
        <w:spacing w:before="0" w:after="0" w:line="231" w:lineRule="exact"/>
        <w:ind w:left="271" w:right="-20"/>
        <w:jc w:val="left"/>
        <w:tabs>
          <w:tab w:pos="920" w:val="left"/>
          <w:tab w:pos="8260" w:val="left"/>
        </w:tabs>
        <w:rPr>
          <w:rFonts w:ascii="Arial" w:hAnsi="Arial" w:cs="Arial" w:eastAsia="Arial"/>
          <w:sz w:val="19"/>
          <w:szCs w:val="19"/>
        </w:rPr>
      </w:pPr>
      <w:rPr/>
      <w:r>
        <w:rPr/>
        <w:pict>
          <v:group style="position:absolute;margin-left:35.247154pt;margin-top:23.911951pt;width:.1pt;height:95.60652pt;mso-position-horizontal-relative:page;mso-position-vertical-relative:paragraph;z-index:-4963" coordorigin="705,478" coordsize="2,1912">
            <v:shape style="position:absolute;left:705;top:478;width:2;height:1912" coordorigin="705,478" coordsize="0,1912" path="m705,2390l705,478e" filled="f" stroked="t" strokeweight=".933699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4"/>
          <w:szCs w:val="24"/>
          <w:color w:val="161616"/>
          <w:spacing w:val="0"/>
          <w:w w:val="100"/>
          <w:position w:val="1"/>
        </w:rPr>
        <w:t>2.3.</w:t>
      </w:r>
      <w:r>
        <w:rPr>
          <w:rFonts w:ascii="Times New Roman" w:hAnsi="Times New Roman" w:cs="Times New Roman" w:eastAsia="Times New Roman"/>
          <w:sz w:val="24"/>
          <w:szCs w:val="24"/>
          <w:color w:val="161616"/>
          <w:spacing w:val="-38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161616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61616"/>
          <w:spacing w:val="0"/>
          <w:w w:val="100"/>
          <w:position w:val="1"/>
        </w:rPr>
      </w:r>
      <w:r>
        <w:rPr>
          <w:rFonts w:ascii="Arial" w:hAnsi="Arial" w:cs="Arial" w:eastAsia="Arial"/>
          <w:sz w:val="20"/>
          <w:szCs w:val="20"/>
          <w:color w:val="050505"/>
          <w:spacing w:val="0"/>
          <w:w w:val="100"/>
          <w:i/>
          <w:position w:val="1"/>
        </w:rPr>
        <w:t>HEL017ACEAE</w:t>
      </w:r>
      <w:r>
        <w:rPr>
          <w:rFonts w:ascii="Arial" w:hAnsi="Arial" w:cs="Arial" w:eastAsia="Arial"/>
          <w:sz w:val="20"/>
          <w:szCs w:val="20"/>
          <w:color w:val="050505"/>
          <w:spacing w:val="-13"/>
          <w:w w:val="100"/>
          <w:i/>
          <w:position w:val="1"/>
        </w:rPr>
        <w:t> </w:t>
      </w:r>
      <w:r>
        <w:rPr>
          <w:rFonts w:ascii="Arial" w:hAnsi="Arial" w:cs="Arial" w:eastAsia="Arial"/>
          <w:sz w:val="20"/>
          <w:szCs w:val="20"/>
          <w:color w:val="050505"/>
          <w:spacing w:val="0"/>
          <w:w w:val="100"/>
          <w:i/>
          <w:position w:val="1"/>
        </w:rPr>
        <w:tab/>
      </w:r>
      <w:r>
        <w:rPr>
          <w:rFonts w:ascii="Arial" w:hAnsi="Arial" w:cs="Arial" w:eastAsia="Arial"/>
          <w:sz w:val="20"/>
          <w:szCs w:val="20"/>
          <w:color w:val="050505"/>
          <w:spacing w:val="0"/>
          <w:w w:val="100"/>
          <w:i/>
          <w:position w:val="1"/>
        </w:rPr>
      </w:r>
      <w:r>
        <w:rPr>
          <w:rFonts w:ascii="Arial" w:hAnsi="Arial" w:cs="Arial" w:eastAsia="Arial"/>
          <w:sz w:val="19"/>
          <w:szCs w:val="19"/>
          <w:color w:val="161616"/>
          <w:spacing w:val="0"/>
          <w:w w:val="100"/>
          <w:position w:val="0"/>
        </w:rPr>
        <w:t>ELOTIACE</w:t>
      </w:r>
      <w:r>
        <w:rPr>
          <w:rFonts w:ascii="Arial" w:hAnsi="Arial" w:cs="Arial" w:eastAsia="Arial"/>
          <w:sz w:val="19"/>
          <w:szCs w:val="19"/>
          <w:color w:val="161616"/>
          <w:spacing w:val="-13"/>
          <w:w w:val="100"/>
          <w:position w:val="0"/>
        </w:rPr>
        <w:t> </w:t>
      </w:r>
      <w:r>
        <w:rPr>
          <w:rFonts w:ascii="Arial" w:hAnsi="Arial" w:cs="Arial" w:eastAsia="Arial"/>
          <w:sz w:val="19"/>
          <w:szCs w:val="19"/>
          <w:color w:val="313131"/>
          <w:spacing w:val="-2"/>
          <w:w w:val="105"/>
          <w:position w:val="0"/>
        </w:rPr>
        <w:t>f</w:t>
      </w:r>
      <w:r>
        <w:rPr>
          <w:rFonts w:ascii="Arial" w:hAnsi="Arial" w:cs="Arial" w:eastAsia="Arial"/>
          <w:sz w:val="19"/>
          <w:szCs w:val="19"/>
          <w:color w:val="5B5B5B"/>
          <w:spacing w:val="0"/>
          <w:w w:val="97"/>
          <w:position w:val="0"/>
        </w:rPr>
        <w:t>\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38" w:right="-20"/>
        <w:jc w:val="left"/>
        <w:tabs>
          <w:tab w:pos="860" w:val="left"/>
          <w:tab w:pos="824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Arial" w:hAnsi="Arial" w:cs="Arial" w:eastAsia="Arial"/>
          <w:sz w:val="23"/>
          <w:szCs w:val="23"/>
          <w:color w:val="161616"/>
          <w:spacing w:val="0"/>
          <w:w w:val="100"/>
        </w:rPr>
        <w:t>3</w:t>
      </w:r>
      <w:r>
        <w:rPr>
          <w:rFonts w:ascii="Arial" w:hAnsi="Arial" w:cs="Arial" w:eastAsia="Arial"/>
          <w:sz w:val="23"/>
          <w:szCs w:val="23"/>
          <w:color w:val="161616"/>
          <w:spacing w:val="0"/>
          <w:w w:val="100"/>
        </w:rPr>
        <w:tab/>
      </w:r>
      <w:r>
        <w:rPr>
          <w:rFonts w:ascii="Arial" w:hAnsi="Arial" w:cs="Arial" w:eastAsia="Arial"/>
          <w:sz w:val="23"/>
          <w:szCs w:val="23"/>
          <w:color w:val="161616"/>
          <w:spacing w:val="0"/>
          <w:w w:val="100"/>
        </w:rPr>
      </w:r>
      <w:r>
        <w:rPr>
          <w:rFonts w:ascii="Arial" w:hAnsi="Arial" w:cs="Arial" w:eastAsia="Arial"/>
          <w:sz w:val="23"/>
          <w:szCs w:val="23"/>
          <w:color w:val="050505"/>
          <w:spacing w:val="0"/>
          <w:w w:val="100"/>
        </w:rPr>
        <w:t>TUBERALES</w:t>
      </w:r>
      <w:r>
        <w:rPr>
          <w:rFonts w:ascii="Arial" w:hAnsi="Arial" w:cs="Arial" w:eastAsia="Arial"/>
          <w:sz w:val="23"/>
          <w:szCs w:val="23"/>
          <w:color w:val="050505"/>
          <w:spacing w:val="5"/>
          <w:w w:val="100"/>
        </w:rPr>
        <w:t> </w:t>
      </w:r>
      <w:r>
        <w:rPr>
          <w:rFonts w:ascii="Arial" w:hAnsi="Arial" w:cs="Arial" w:eastAsia="Arial"/>
          <w:sz w:val="23"/>
          <w:szCs w:val="23"/>
          <w:color w:val="050505"/>
          <w:spacing w:val="0"/>
          <w:w w:val="100"/>
        </w:rPr>
        <w:tab/>
      </w:r>
      <w:r>
        <w:rPr>
          <w:rFonts w:ascii="Arial" w:hAnsi="Arial" w:cs="Arial" w:eastAsia="Arial"/>
          <w:sz w:val="23"/>
          <w:szCs w:val="23"/>
          <w:color w:val="050505"/>
          <w:spacing w:val="0"/>
          <w:w w:val="100"/>
        </w:rPr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</w:rPr>
        <w:t>TUBERALE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20" w:right="-20"/>
        <w:jc w:val="left"/>
        <w:tabs>
          <w:tab w:pos="860" w:val="left"/>
        </w:tabs>
        <w:rPr>
          <w:rFonts w:ascii="Arial" w:hAnsi="Arial" w:cs="Arial" w:eastAsia="Arial"/>
          <w:sz w:val="18"/>
          <w:szCs w:val="18"/>
        </w:rPr>
      </w:pPr>
      <w:rPr/>
      <w:r>
        <w:rPr/>
        <w:pict>
          <v:shape style="position:absolute;margin-left:452.160004pt;margin-top:8.462183pt;width:62.400002pt;height:14.4pt;mso-position-horizontal-relative:page;mso-position-vertical-relative:paragraph;z-index:-4965" type="#_x0000_t75">
            <v:imagedata r:id="rId30" o:title=""/>
          </v:shape>
        </w:pict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0"/>
          <w:i/>
        </w:rPr>
        <w:t>3.1.</w:t>
      </w:r>
      <w:r>
        <w:rPr>
          <w:rFonts w:ascii="Arial" w:hAnsi="Arial" w:cs="Arial" w:eastAsia="Arial"/>
          <w:sz w:val="18"/>
          <w:szCs w:val="18"/>
          <w:color w:val="161616"/>
          <w:spacing w:val="1"/>
          <w:w w:val="100"/>
          <w:i/>
        </w:rPr>
        <w:t> </w:t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0"/>
          <w:i/>
        </w:rPr>
        <w:tab/>
      </w:r>
      <w:r>
        <w:rPr>
          <w:rFonts w:ascii="Arial" w:hAnsi="Arial" w:cs="Arial" w:eastAsia="Arial"/>
          <w:sz w:val="18"/>
          <w:szCs w:val="18"/>
          <w:color w:val="161616"/>
          <w:spacing w:val="0"/>
          <w:w w:val="108"/>
          <w:i/>
        </w:rPr>
        <w:t>TUIJERACEAE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4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79" w:lineRule="exact"/>
        <w:ind w:left="210" w:right="-20"/>
        <w:jc w:val="left"/>
        <w:tabs>
          <w:tab w:pos="4040" w:val="left"/>
          <w:tab w:pos="824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position w:val="4"/>
        </w:rPr>
        <w:t>3.1.1.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position w:val="4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26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99"/>
          <w:position w:val="4"/>
        </w:rPr>
        <w:t>TU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-18"/>
          <w:w w:val="99"/>
          <w:position w:val="4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position w:val="4"/>
        </w:rPr>
        <w:t>l3EH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9"/>
          <w:position w:val="1"/>
        </w:rPr>
        <w:t>TERR/\TRUffl/\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17"/>
          <w:w w:val="109"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1"/>
        </w:rPr>
        <w:t>(la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17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1"/>
        </w:rPr>
        <w:t>vrai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-32"/>
          <w:w w:val="100"/>
          <w:position w:val="1"/>
        </w:rPr>
        <w:t>!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1"/>
        </w:rPr>
        <w:t>lruf'f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-36"/>
          <w:w w:val="100"/>
          <w:position w:val="1"/>
        </w:rPr>
        <w:t>'</w:t>
      </w:r>
      <w:r>
        <w:rPr>
          <w:rFonts w:ascii="Times New Roman" w:hAnsi="Times New Roman" w:cs="Times New Roman" w:eastAsia="Times New Roman"/>
          <w:sz w:val="21"/>
          <w:szCs w:val="21"/>
          <w:color w:val="313131"/>
          <w:spacing w:val="0"/>
          <w:w w:val="100"/>
          <w:position w:val="1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1"/>
        </w:rPr>
        <w:t>)</w:t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61616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-2"/>
        </w:rPr>
        <w:t>TUBER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60" w:right="800"/>
        </w:sectPr>
      </w:pPr>
      <w:rPr/>
    </w:p>
    <w:p>
      <w:pPr>
        <w:spacing w:before="36" w:after="0" w:line="240" w:lineRule="auto"/>
        <w:ind w:left="775" w:right="-20"/>
        <w:jc w:val="left"/>
        <w:tabs>
          <w:tab w:pos="2540" w:val="left"/>
        </w:tabs>
        <w:rPr>
          <w:rFonts w:ascii="Arial" w:hAnsi="Arial" w:cs="Arial" w:eastAsia="Arial"/>
          <w:sz w:val="16"/>
          <w:szCs w:val="16"/>
        </w:rPr>
      </w:pPr>
      <w:rPr/>
      <w:r>
        <w:rPr/>
        <w:pict>
          <v:group style="position:absolute;margin-left:561.153381pt;margin-top:-125.634659pt;width:.1pt;height:110.988758pt;mso-position-horizontal-relative:page;mso-position-vertical-relative:paragraph;z-index:-4951" coordorigin="11223,-2513" coordsize="2,2220">
            <v:shape style="position:absolute;left:11223;top:-2513;width:2;height:2220" coordorigin="11223,-2513" coordsize="0,2220" path="m11223,-293l11223,-2513e" filled="f" stroked="t" strokeweight="1.167124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94"/>
          <w:i/>
        </w:rPr>
        <w:t>Tuber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-5"/>
          <w:w w:val="94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00"/>
          <w:i/>
        </w:rPr>
        <w:t>melan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-2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color w:val="313131"/>
          <w:spacing w:val="11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00"/>
          <w:i/>
        </w:rPr>
        <w:t>porum</w:t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8"/>
          <w:szCs w:val="18"/>
          <w:color w:val="161616"/>
          <w:spacing w:val="0"/>
          <w:w w:val="100"/>
          <w:i/>
        </w:rPr>
      </w:r>
      <w:r>
        <w:rPr>
          <w:rFonts w:ascii="Arial" w:hAnsi="Arial" w:cs="Arial" w:eastAsia="Arial"/>
          <w:sz w:val="16"/>
          <w:szCs w:val="16"/>
          <w:color w:val="161616"/>
          <w:spacing w:val="0"/>
          <w:w w:val="100"/>
        </w:rPr>
        <w:t>Truffe</w:t>
      </w:r>
      <w:r>
        <w:rPr>
          <w:rFonts w:ascii="Arial" w:hAnsi="Arial" w:cs="Arial" w:eastAsia="Arial"/>
          <w:sz w:val="16"/>
          <w:szCs w:val="16"/>
          <w:color w:val="161616"/>
          <w:spacing w:val="8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161616"/>
          <w:spacing w:val="0"/>
          <w:w w:val="106"/>
        </w:rPr>
        <w:t>noi</w:t>
      </w:r>
      <w:r>
        <w:rPr>
          <w:rFonts w:ascii="Arial" w:hAnsi="Arial" w:cs="Arial" w:eastAsia="Arial"/>
          <w:sz w:val="16"/>
          <w:szCs w:val="16"/>
          <w:color w:val="161616"/>
          <w:spacing w:val="1"/>
          <w:w w:val="106"/>
        </w:rPr>
        <w:t>r</w:t>
      </w:r>
      <w:r>
        <w:rPr>
          <w:rFonts w:ascii="Arial" w:hAnsi="Arial" w:cs="Arial" w:eastAsia="Arial"/>
          <w:sz w:val="16"/>
          <w:szCs w:val="16"/>
          <w:color w:val="313131"/>
          <w:spacing w:val="-1"/>
          <w:w w:val="106"/>
        </w:rPr>
        <w:t>e</w:t>
      </w:r>
      <w:r>
        <w:rPr>
          <w:rFonts w:ascii="Arial" w:hAnsi="Arial" w:cs="Arial" w:eastAsia="Arial"/>
          <w:sz w:val="16"/>
          <w:szCs w:val="16"/>
          <w:color w:val="161616"/>
          <w:spacing w:val="0"/>
          <w:w w:val="106"/>
        </w:rPr>
        <w:t>,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</w:rPr>
      </w:r>
    </w:p>
    <w:p>
      <w:pPr>
        <w:spacing w:before="19" w:after="0" w:line="240" w:lineRule="auto"/>
        <w:ind w:right="-20"/>
        <w:jc w:val="right"/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6"/>
          <w:szCs w:val="16"/>
          <w:color w:val="161616"/>
          <w:spacing w:val="0"/>
          <w:w w:val="100"/>
        </w:rPr>
        <w:t>truffe</w:t>
      </w:r>
      <w:r>
        <w:rPr>
          <w:rFonts w:ascii="Arial" w:hAnsi="Arial" w:cs="Arial" w:eastAsia="Arial"/>
          <w:sz w:val="16"/>
          <w:szCs w:val="16"/>
          <w:color w:val="161616"/>
          <w:spacing w:val="-1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161616"/>
          <w:spacing w:val="0"/>
          <w:w w:val="100"/>
        </w:rPr>
        <w:t>du</w:t>
      </w:r>
      <w:r>
        <w:rPr>
          <w:rFonts w:ascii="Arial" w:hAnsi="Arial" w:cs="Arial" w:eastAsia="Arial"/>
          <w:sz w:val="16"/>
          <w:szCs w:val="16"/>
          <w:color w:val="161616"/>
          <w:spacing w:val="8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161616"/>
          <w:spacing w:val="-2"/>
          <w:w w:val="91"/>
        </w:rPr>
        <w:t>P</w:t>
      </w:r>
      <w:r>
        <w:rPr>
          <w:rFonts w:ascii="Arial" w:hAnsi="Arial" w:cs="Arial" w:eastAsia="Arial"/>
          <w:sz w:val="16"/>
          <w:szCs w:val="16"/>
          <w:color w:val="313131"/>
          <w:spacing w:val="-3"/>
          <w:w w:val="98"/>
        </w:rPr>
        <w:t>é</w:t>
      </w:r>
      <w:r>
        <w:rPr>
          <w:rFonts w:ascii="Arial" w:hAnsi="Arial" w:cs="Arial" w:eastAsia="Arial"/>
          <w:sz w:val="16"/>
          <w:szCs w:val="16"/>
          <w:color w:val="161616"/>
          <w:spacing w:val="0"/>
          <w:w w:val="104"/>
        </w:rPr>
        <w:t>rigord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</w:rPr>
      </w:r>
    </w:p>
    <w:p>
      <w:pPr>
        <w:spacing w:before="9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60" w:lineRule="auto"/>
        <w:ind w:right="-54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61616"/>
          <w:w w:val="104"/>
        </w:rPr>
        <w:t>TAR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-8"/>
          <w:w w:val="104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6"/>
        </w:rPr>
        <w:t>TIJFULA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5"/>
        </w:rPr>
        <w:t>TARRATRUFFIA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</w:rPr>
        <w:t>TARTUFU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5"/>
        </w:rPr>
        <w:t>TERR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-9"/>
          <w:w w:val="105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7"/>
        </w:rPr>
        <w:t>TRUFFIA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9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66" w:lineRule="auto"/>
        <w:ind w:left="5" w:right="-54" w:firstLine="-5"/>
        <w:jc w:val="both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2"/>
        </w:rPr>
        <w:t>Truffe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89"/>
        </w:rPr>
        <w:t>TruiTe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89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</w:rPr>
        <w:t>Tr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11"/>
          <w:w w:val="100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</w:rPr>
        <w:t>fie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2"/>
        </w:rPr>
        <w:t>Truffe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1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70" w:lineRule="auto"/>
        <w:ind w:right="629" w:firstLine="5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2"/>
        </w:rPr>
        <w:t>(plusieurs)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1"/>
        </w:rPr>
        <w:t>(plusieurs)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2"/>
        </w:rPr>
        <w:t>(plusieurs)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0"/>
          <w:w w:val="68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60" w:right="800"/>
          <w:cols w:num="4" w:equalWidth="0">
            <w:col w:w="3933" w:space="530"/>
            <w:col w:w="1526" w:space="1173"/>
            <w:col w:w="517" w:space="1219"/>
            <w:col w:w="1642"/>
          </w:cols>
        </w:sectPr>
      </w:pPr>
      <w:rPr/>
    </w:p>
    <w:p>
      <w:pPr>
        <w:spacing w:before="4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39" w:after="0" w:line="240" w:lineRule="auto"/>
        <w:ind w:left="182" w:right="-20"/>
        <w:jc w:val="left"/>
        <w:tabs>
          <w:tab w:pos="820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position w:val="1"/>
        </w:rPr>
        <w:t>3.1.2.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position w:val="1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27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5"/>
          <w:position w:val="0"/>
        </w:rPr>
        <w:t>CHOIROMYCES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81"/>
          <w:position w:val="-6"/>
        </w:rPr>
        <w:t>CI-UOII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11"/>
          <w:w w:val="81"/>
          <w:position w:val="-6"/>
        </w:rPr>
        <w:t>Z</w:t>
      </w:r>
      <w:r>
        <w:rPr>
          <w:rFonts w:ascii="Times New Roman" w:hAnsi="Times New Roman" w:cs="Times New Roman" w:eastAsia="Times New Roman"/>
          <w:sz w:val="20"/>
          <w:szCs w:val="20"/>
          <w:color w:val="313131"/>
          <w:spacing w:val="9"/>
          <w:w w:val="97"/>
          <w:position w:val="-6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96"/>
          <w:position w:val="-6"/>
        </w:rPr>
        <w:t>MIC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-1"/>
          <w:w w:val="96"/>
          <w:position w:val="-6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313131"/>
          <w:spacing w:val="0"/>
          <w:w w:val="95"/>
          <w:position w:val="-6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313131"/>
          <w:spacing w:val="-32"/>
          <w:w w:val="100"/>
          <w:position w:val="-6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76"/>
          <w:position w:val="-6"/>
        </w:rPr>
        <w:t>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8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06" w:right="-20"/>
        <w:jc w:val="left"/>
        <w:tabs>
          <w:tab w:pos="820" w:val="left"/>
          <w:tab w:pos="822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96.310318pt;margin-top:10.596266pt;width:3.397183pt;height:6.5pt;mso-position-horizontal-relative:page;mso-position-vertical-relative:paragraph;z-index:-4949" type="#_x0000_t202" filled="f" stroked="f">
            <v:textbox inset="0,0,0,0">
              <w:txbxContent>
                <w:p>
                  <w:pPr>
                    <w:spacing w:before="0" w:after="0" w:line="130" w:lineRule="exact"/>
                    <w:ind w:right="-59"/>
                    <w:jc w:val="left"/>
                    <w:rPr>
                      <w:rFonts w:ascii="Arial" w:hAnsi="Arial" w:cs="Arial" w:eastAsia="Arial"/>
                      <w:sz w:val="13"/>
                      <w:szCs w:val="13"/>
                    </w:rPr>
                  </w:pPr>
                  <w:rPr/>
                  <w:r>
                    <w:rPr>
                      <w:rFonts w:ascii="Arial" w:hAnsi="Arial" w:cs="Arial" w:eastAsia="Arial"/>
                      <w:sz w:val="13"/>
                      <w:szCs w:val="13"/>
                      <w:color w:val="777777"/>
                      <w:spacing w:val="5"/>
                      <w:w w:val="215"/>
                    </w:rPr>
                    <w:t>.</w:t>
                  </w:r>
                  <w:r>
                    <w:rPr>
                      <w:rFonts w:ascii="Arial" w:hAnsi="Arial" w:cs="Arial" w:eastAsia="Arial"/>
                      <w:sz w:val="13"/>
                      <w:szCs w:val="13"/>
                      <w:color w:val="939393"/>
                      <w:spacing w:val="0"/>
                      <w:w w:val="72"/>
                    </w:rPr>
                    <w:t>.</w:t>
                  </w:r>
                  <w:r>
                    <w:rPr>
                      <w:rFonts w:ascii="Arial" w:hAnsi="Arial" w:cs="Arial" w:eastAsia="Arial"/>
                      <w:sz w:val="13"/>
                      <w:szCs w:val="13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23"/>
          <w:szCs w:val="23"/>
          <w:color w:val="161616"/>
          <w:spacing w:val="0"/>
          <w:w w:val="100"/>
          <w:position w:val="4"/>
        </w:rPr>
        <w:t>B</w:t>
      </w:r>
      <w:r>
        <w:rPr>
          <w:rFonts w:ascii="Arial" w:hAnsi="Arial" w:cs="Arial" w:eastAsia="Arial"/>
          <w:sz w:val="23"/>
          <w:szCs w:val="23"/>
          <w:color w:val="161616"/>
          <w:spacing w:val="-62"/>
          <w:w w:val="100"/>
          <w:position w:val="4"/>
        </w:rPr>
        <w:t> </w:t>
      </w:r>
      <w:r>
        <w:rPr>
          <w:rFonts w:ascii="Arial" w:hAnsi="Arial" w:cs="Arial" w:eastAsia="Arial"/>
          <w:sz w:val="23"/>
          <w:szCs w:val="23"/>
          <w:color w:val="161616"/>
          <w:spacing w:val="0"/>
          <w:w w:val="100"/>
          <w:position w:val="4"/>
        </w:rPr>
        <w:tab/>
      </w:r>
      <w:r>
        <w:rPr>
          <w:rFonts w:ascii="Arial" w:hAnsi="Arial" w:cs="Arial" w:eastAsia="Arial"/>
          <w:sz w:val="23"/>
          <w:szCs w:val="23"/>
          <w:color w:val="161616"/>
          <w:spacing w:val="0"/>
          <w:w w:val="100"/>
          <w:position w:val="2"/>
        </w:rPr>
        <w:t>PYRENOMYC</w:t>
      </w:r>
      <w:r>
        <w:rPr>
          <w:rFonts w:ascii="Arial" w:hAnsi="Arial" w:cs="Arial" w:eastAsia="Arial"/>
          <w:sz w:val="23"/>
          <w:szCs w:val="23"/>
          <w:color w:val="161616"/>
          <w:spacing w:val="-23"/>
          <w:w w:val="100"/>
          <w:position w:val="2"/>
        </w:rPr>
        <w:t> </w:t>
      </w:r>
      <w:r>
        <w:rPr>
          <w:rFonts w:ascii="Arial" w:hAnsi="Arial" w:cs="Arial" w:eastAsia="Arial"/>
          <w:sz w:val="23"/>
          <w:szCs w:val="23"/>
          <w:color w:val="161616"/>
          <w:spacing w:val="0"/>
          <w:w w:val="100"/>
          <w:position w:val="2"/>
        </w:rPr>
        <w:t>ETIDEAE</w:t>
      </w:r>
      <w:r>
        <w:rPr>
          <w:rFonts w:ascii="Arial" w:hAnsi="Arial" w:cs="Arial" w:eastAsia="Arial"/>
          <w:sz w:val="23"/>
          <w:szCs w:val="23"/>
          <w:color w:val="161616"/>
          <w:spacing w:val="-34"/>
          <w:w w:val="100"/>
          <w:position w:val="2"/>
        </w:rPr>
        <w:t> </w:t>
      </w:r>
      <w:r>
        <w:rPr>
          <w:rFonts w:ascii="Arial" w:hAnsi="Arial" w:cs="Arial" w:eastAsia="Arial"/>
          <w:sz w:val="23"/>
          <w:szCs w:val="23"/>
          <w:color w:val="161616"/>
          <w:spacing w:val="0"/>
          <w:w w:val="100"/>
          <w:position w:val="2"/>
        </w:rPr>
        <w:tab/>
      </w:r>
      <w:r>
        <w:rPr>
          <w:rFonts w:ascii="Arial" w:hAnsi="Arial" w:cs="Arial" w:eastAsia="Arial"/>
          <w:sz w:val="23"/>
          <w:szCs w:val="23"/>
          <w:color w:val="161616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94"/>
          <w:position w:val="0"/>
        </w:rPr>
        <w:t>PIREN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-11"/>
          <w:w w:val="94"/>
          <w:position w:val="0"/>
        </w:rPr>
        <w:t>O</w:t>
      </w:r>
      <w:r>
        <w:rPr>
          <w:rFonts w:ascii="Times New Roman" w:hAnsi="Times New Roman" w:cs="Times New Roman" w:eastAsia="Times New Roman"/>
          <w:sz w:val="20"/>
          <w:szCs w:val="20"/>
          <w:color w:val="313131"/>
          <w:spacing w:val="0"/>
          <w:w w:val="86"/>
          <w:position w:val="0"/>
        </w:rPr>
        <w:t>:</w:t>
      </w:r>
      <w:r>
        <w:rPr>
          <w:rFonts w:ascii="Times New Roman" w:hAnsi="Times New Roman" w:cs="Times New Roman" w:eastAsia="Times New Roman"/>
          <w:sz w:val="20"/>
          <w:szCs w:val="20"/>
          <w:color w:val="313131"/>
          <w:spacing w:val="-29"/>
          <w:w w:val="86"/>
          <w:position w:val="0"/>
        </w:rPr>
        <w:t>v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70"/>
          <w:position w:val="0"/>
        </w:rPr>
        <w:t>1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11"/>
          <w:w w:val="70"/>
          <w:position w:val="0"/>
        </w:rPr>
        <w:t>1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97"/>
          <w:position w:val="0"/>
        </w:rPr>
        <w:t>CE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10"/>
          <w:w w:val="97"/>
          <w:position w:val="0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91"/>
          <w:position w:val="0"/>
        </w:rPr>
        <w:t>ID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-3"/>
          <w:w w:val="91"/>
          <w:position w:val="0"/>
        </w:rPr>
        <w:t>A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2"/>
          <w:position w:val="0"/>
        </w:rPr>
        <w:t>TE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4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81" w:lineRule="exact"/>
        <w:ind w:left="178" w:right="-20"/>
        <w:jc w:val="left"/>
        <w:tabs>
          <w:tab w:pos="820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position w:val="4"/>
        </w:rPr>
        <w:t>0.0.1.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position w:val="4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13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4"/>
        </w:rPr>
        <w:t>XYLARIA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-32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-3"/>
        </w:rPr>
        <w:t>SILARIA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233" w:lineRule="exact"/>
        <w:ind w:left="178" w:right="-20"/>
        <w:jc w:val="left"/>
        <w:tabs>
          <w:tab w:pos="820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position w:val="5"/>
        </w:rPr>
        <w:t>0.0.2.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position w:val="5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17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4"/>
        </w:rPr>
        <w:t>HYPOXYLON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-13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-2"/>
        </w:rPr>
        <w:t>lPOSSILONU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240" w:lineRule="exact"/>
        <w:ind w:left="173" w:right="-20"/>
        <w:jc w:val="left"/>
        <w:tabs>
          <w:tab w:pos="800" w:val="left"/>
          <w:tab w:pos="820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Courier New" w:hAnsi="Courier New" w:cs="Courier New" w:eastAsia="Courier New"/>
          <w:sz w:val="23"/>
          <w:szCs w:val="23"/>
          <w:color w:val="050505"/>
          <w:spacing w:val="0"/>
          <w:w w:val="59"/>
          <w:position w:val="5"/>
        </w:rPr>
        <w:t>0.0.3</w:t>
      </w:r>
      <w:r>
        <w:rPr>
          <w:rFonts w:ascii="Courier New" w:hAnsi="Courier New" w:cs="Courier New" w:eastAsia="Courier New"/>
          <w:sz w:val="23"/>
          <w:szCs w:val="23"/>
          <w:color w:val="050505"/>
          <w:spacing w:val="0"/>
          <w:w w:val="100"/>
          <w:position w:val="5"/>
        </w:rPr>
        <w:tab/>
      </w:r>
      <w:r>
        <w:rPr>
          <w:rFonts w:ascii="Courier New" w:hAnsi="Courier New" w:cs="Courier New" w:eastAsia="Courier New"/>
          <w:sz w:val="23"/>
          <w:szCs w:val="23"/>
          <w:color w:val="050505"/>
          <w:spacing w:val="0"/>
          <w:w w:val="100"/>
          <w:position w:val="5"/>
        </w:rPr>
      </w:r>
      <w:r>
        <w:rPr>
          <w:rFonts w:ascii="Times New Roman" w:hAnsi="Times New Roman" w:cs="Times New Roman" w:eastAsia="Times New Roman"/>
          <w:sz w:val="20"/>
          <w:szCs w:val="20"/>
          <w:color w:val="050505"/>
          <w:spacing w:val="0"/>
          <w:w w:val="100"/>
          <w:position w:val="4"/>
        </w:rPr>
        <w:t>N</w:t>
      </w:r>
      <w:r>
        <w:rPr>
          <w:rFonts w:ascii="Times New Roman" w:hAnsi="Times New Roman" w:cs="Times New Roman" w:eastAsia="Times New Roman"/>
          <w:sz w:val="20"/>
          <w:szCs w:val="20"/>
          <w:color w:val="050505"/>
          <w:spacing w:val="6"/>
          <w:w w:val="100"/>
          <w:position w:val="4"/>
        </w:rPr>
        <w:t>E</w:t>
      </w:r>
      <w:r>
        <w:rPr>
          <w:rFonts w:ascii="Times New Roman" w:hAnsi="Times New Roman" w:cs="Times New Roman" w:eastAsia="Times New Roman"/>
          <w:sz w:val="20"/>
          <w:szCs w:val="20"/>
          <w:color w:val="050505"/>
          <w:spacing w:val="0"/>
          <w:w w:val="100"/>
          <w:position w:val="4"/>
        </w:rPr>
        <w:t>C</w:t>
      </w:r>
      <w:r>
        <w:rPr>
          <w:rFonts w:ascii="Times New Roman" w:hAnsi="Times New Roman" w:cs="Times New Roman" w:eastAsia="Times New Roman"/>
          <w:sz w:val="20"/>
          <w:szCs w:val="20"/>
          <w:color w:val="050505"/>
          <w:spacing w:val="-6"/>
          <w:w w:val="100"/>
          <w:position w:val="4"/>
        </w:rPr>
        <w:t>T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4"/>
        </w:rPr>
        <w:t>RIA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-15"/>
          <w:w w:val="100"/>
          <w:position w:val="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4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20"/>
          <w:szCs w:val="20"/>
          <w:color w:val="050505"/>
          <w:spacing w:val="0"/>
          <w:w w:val="100"/>
          <w:position w:val="-3"/>
        </w:rPr>
        <w:t>NETTRlA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256" w:lineRule="exact"/>
        <w:ind w:left="117" w:right="-20"/>
        <w:jc w:val="left"/>
        <w:tabs>
          <w:tab w:pos="800" w:val="left"/>
          <w:tab w:pos="820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2"/>
          <w:w w:val="48"/>
          <w:position w:val="7"/>
        </w:rPr>
        <w:t>_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2"/>
          <w:position w:val="7"/>
        </w:rPr>
        <w:t>0.0.4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  <w:position w:val="7"/>
        </w:rPr>
        <w:tab/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  <w:position w:val="7"/>
        </w:rPr>
      </w:r>
      <w:r>
        <w:rPr>
          <w:rFonts w:ascii="Times New Roman" w:hAnsi="Times New Roman" w:cs="Times New Roman" w:eastAsia="Times New Roman"/>
          <w:sz w:val="20"/>
          <w:szCs w:val="20"/>
          <w:color w:val="050505"/>
          <w:spacing w:val="0"/>
          <w:w w:val="100"/>
          <w:position w:val="5"/>
        </w:rPr>
        <w:t>CO</w:t>
      </w:r>
      <w:r>
        <w:rPr>
          <w:rFonts w:ascii="Times New Roman" w:hAnsi="Times New Roman" w:cs="Times New Roman" w:eastAsia="Times New Roman"/>
          <w:sz w:val="20"/>
          <w:szCs w:val="20"/>
          <w:color w:val="050505"/>
          <w:spacing w:val="-19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50505"/>
          <w:spacing w:val="0"/>
          <w:w w:val="96"/>
          <w:position w:val="5"/>
        </w:rPr>
        <w:t>RD</w:t>
      </w:r>
      <w:r>
        <w:rPr>
          <w:rFonts w:ascii="Times New Roman" w:hAnsi="Times New Roman" w:cs="Times New Roman" w:eastAsia="Times New Roman"/>
          <w:sz w:val="20"/>
          <w:szCs w:val="20"/>
          <w:color w:val="050505"/>
          <w:spacing w:val="-31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50505"/>
          <w:spacing w:val="0"/>
          <w:w w:val="87"/>
          <w:position w:val="5"/>
        </w:rPr>
        <w:t>Y</w:t>
      </w:r>
      <w:r>
        <w:rPr>
          <w:rFonts w:ascii="Times New Roman" w:hAnsi="Times New Roman" w:cs="Times New Roman" w:eastAsia="Times New Roman"/>
          <w:sz w:val="20"/>
          <w:szCs w:val="20"/>
          <w:color w:val="050505"/>
          <w:spacing w:val="-36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50505"/>
          <w:spacing w:val="0"/>
          <w:w w:val="100"/>
          <w:position w:val="5"/>
        </w:rPr>
        <w:t>CEPS</w:t>
      </w:r>
      <w:r>
        <w:rPr>
          <w:rFonts w:ascii="Times New Roman" w:hAnsi="Times New Roman" w:cs="Times New Roman" w:eastAsia="Times New Roman"/>
          <w:sz w:val="20"/>
          <w:szCs w:val="20"/>
          <w:color w:val="050505"/>
          <w:spacing w:val="-31"/>
          <w:w w:val="100"/>
          <w:position w:val="5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50505"/>
          <w:spacing w:val="0"/>
          <w:w w:val="100"/>
          <w:position w:val="5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050505"/>
          <w:spacing w:val="0"/>
          <w:w w:val="100"/>
          <w:position w:val="5"/>
        </w:rPr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0"/>
        </w:rPr>
        <w:t>CORDICEPSU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64" w:right="-20"/>
        <w:jc w:val="left"/>
        <w:tabs>
          <w:tab w:pos="800" w:val="left"/>
          <w:tab w:pos="818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Arial" w:hAnsi="Arial" w:cs="Arial" w:eastAsia="Arial"/>
          <w:sz w:val="25"/>
          <w:szCs w:val="25"/>
          <w:color w:val="050505"/>
          <w:spacing w:val="0"/>
          <w:w w:val="100"/>
          <w:position w:val="1"/>
        </w:rPr>
        <w:t>IV-</w:t>
      </w:r>
      <w:r>
        <w:rPr>
          <w:rFonts w:ascii="Arial" w:hAnsi="Arial" w:cs="Arial" w:eastAsia="Arial"/>
          <w:sz w:val="25"/>
          <w:szCs w:val="25"/>
          <w:color w:val="050505"/>
          <w:spacing w:val="10"/>
          <w:w w:val="100"/>
          <w:position w:val="1"/>
        </w:rPr>
        <w:t> </w:t>
      </w:r>
      <w:r>
        <w:rPr>
          <w:rFonts w:ascii="Arial" w:hAnsi="Arial" w:cs="Arial" w:eastAsia="Arial"/>
          <w:sz w:val="25"/>
          <w:szCs w:val="25"/>
          <w:color w:val="050505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25"/>
          <w:szCs w:val="25"/>
          <w:color w:val="050505"/>
          <w:spacing w:val="0"/>
          <w:w w:val="100"/>
          <w:position w:val="1"/>
        </w:rPr>
      </w:r>
      <w:r>
        <w:rPr>
          <w:rFonts w:ascii="Arial" w:hAnsi="Arial" w:cs="Arial" w:eastAsia="Arial"/>
          <w:sz w:val="25"/>
          <w:szCs w:val="25"/>
          <w:color w:val="050505"/>
          <w:spacing w:val="0"/>
          <w:w w:val="100"/>
          <w:b/>
          <w:bCs/>
          <w:position w:val="0"/>
        </w:rPr>
        <w:t>MYXOMYCETES</w:t>
      </w:r>
      <w:r>
        <w:rPr>
          <w:rFonts w:ascii="Arial" w:hAnsi="Arial" w:cs="Arial" w:eastAsia="Arial"/>
          <w:sz w:val="25"/>
          <w:szCs w:val="25"/>
          <w:color w:val="050505"/>
          <w:spacing w:val="0"/>
          <w:w w:val="100"/>
          <w:b/>
          <w:bCs/>
          <w:position w:val="0"/>
        </w:rPr>
        <w:tab/>
      </w:r>
      <w:r>
        <w:rPr>
          <w:rFonts w:ascii="Arial" w:hAnsi="Arial" w:cs="Arial" w:eastAsia="Arial"/>
          <w:sz w:val="25"/>
          <w:szCs w:val="25"/>
          <w:color w:val="050505"/>
          <w:spacing w:val="0"/>
          <w:w w:val="100"/>
          <w:b/>
          <w:bCs/>
          <w:position w:val="0"/>
        </w:rPr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2"/>
        </w:rPr>
        <w:t>MISSOMICETE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3855" w:right="6525"/>
        <w:jc w:val="center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161616"/>
          <w:spacing w:val="0"/>
          <w:w w:val="50"/>
        </w:rPr>
        <w:t>1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6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403" w:lineRule="exact"/>
        <w:ind w:left="154" w:right="-20"/>
        <w:jc w:val="left"/>
        <w:tabs>
          <w:tab w:pos="3880" w:val="left"/>
          <w:tab w:pos="820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  <w:position w:val="-1"/>
        </w:rPr>
        <w:t>0.0.1.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  <w:position w:val="-1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13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-2"/>
        </w:rPr>
        <w:t>LYCOGALA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-6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-2"/>
        </w:rPr>
      </w:r>
      <w:r>
        <w:rPr>
          <w:rFonts w:ascii="Times New Roman" w:hAnsi="Times New Roman" w:cs="Times New Roman" w:eastAsia="Times New Roman"/>
          <w:sz w:val="28"/>
          <w:szCs w:val="28"/>
          <w:color w:val="161616"/>
          <w:spacing w:val="0"/>
          <w:w w:val="51"/>
          <w:position w:val="6"/>
        </w:rPr>
        <w:t>1</w:t>
      </w:r>
      <w:r>
        <w:rPr>
          <w:rFonts w:ascii="Times New Roman" w:hAnsi="Times New Roman" w:cs="Times New Roman" w:eastAsia="Times New Roman"/>
          <w:sz w:val="28"/>
          <w:szCs w:val="28"/>
          <w:color w:val="161616"/>
          <w:spacing w:val="0"/>
          <w:w w:val="100"/>
          <w:position w:val="6"/>
        </w:rPr>
        <w:tab/>
      </w:r>
      <w:r>
        <w:rPr>
          <w:rFonts w:ascii="Times New Roman" w:hAnsi="Times New Roman" w:cs="Times New Roman" w:eastAsia="Times New Roman"/>
          <w:sz w:val="28"/>
          <w:szCs w:val="28"/>
          <w:color w:val="161616"/>
          <w:spacing w:val="0"/>
          <w:w w:val="100"/>
          <w:position w:val="6"/>
        </w:rPr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-4"/>
        </w:rPr>
        <w:t>LICOGALA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60" w:right="800"/>
        </w:sectPr>
      </w:pPr>
      <w:rPr/>
    </w:p>
    <w:p>
      <w:pPr>
        <w:spacing w:before="0" w:after="0" w:line="204" w:lineRule="exact"/>
        <w:ind w:left="145" w:right="-7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  <w:position w:val="1"/>
        </w:rPr>
        <w:t>0.0.2.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0"/>
          <w:w w:val="100"/>
          <w:position w:val="1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27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4"/>
          <w:position w:val="0"/>
        </w:rPr>
        <w:t>ENTERIDIUM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219" w:lineRule="exact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</w:rPr>
        <w:t>ENTERIDIUMU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560" w:right="800"/>
          <w:cols w:num="2" w:equalWidth="0">
            <w:col w:w="2083" w:space="6115"/>
            <w:col w:w="2342"/>
          </w:cols>
        </w:sectPr>
      </w:pPr>
      <w:rPr/>
    </w:p>
    <w:p>
      <w:pPr>
        <w:spacing w:before="0" w:after="0" w:line="197" w:lineRule="exact"/>
        <w:ind w:left="150" w:right="-20"/>
        <w:jc w:val="left"/>
        <w:tabs>
          <w:tab w:pos="818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-5"/>
          <w:w w:val="92"/>
          <w:position w:val="-1"/>
        </w:rPr>
        <w:t>0</w:t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-13"/>
          <w:w w:val="159"/>
          <w:position w:val="-1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50505"/>
          <w:spacing w:val="-6"/>
          <w:w w:val="98"/>
          <w:position w:val="-1"/>
        </w:rPr>
        <w:t>0</w:t>
      </w:r>
      <w:r>
        <w:rPr>
          <w:rFonts w:ascii="Times New Roman" w:hAnsi="Times New Roman" w:cs="Times New Roman" w:eastAsia="Times New Roman"/>
          <w:sz w:val="19"/>
          <w:szCs w:val="19"/>
          <w:color w:val="313131"/>
          <w:spacing w:val="-9"/>
          <w:w w:val="159"/>
          <w:position w:val="-1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12"/>
          <w:position w:val="-1"/>
        </w:rPr>
        <w:t>3.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0"/>
          <w:w w:val="100"/>
          <w:position w:val="-1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161616"/>
          <w:spacing w:val="-8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-1"/>
        </w:rPr>
        <w:t>ARCYRIA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-23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61616"/>
          <w:spacing w:val="0"/>
          <w:w w:val="100"/>
          <w:position w:val="-3"/>
        </w:rPr>
        <w:t>ARCIRIA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387" w:lineRule="exact"/>
        <w:ind w:left="3833" w:right="5799"/>
        <w:jc w:val="center"/>
        <w:rPr>
          <w:rFonts w:ascii="Arial" w:hAnsi="Arial" w:cs="Arial" w:eastAsia="Arial"/>
          <w:sz w:val="29"/>
          <w:szCs w:val="29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161616"/>
          <w:spacing w:val="-115"/>
          <w:w w:val="51"/>
          <w:position w:val="11"/>
        </w:rPr>
        <w:t>1</w:t>
      </w:r>
      <w:r>
        <w:rPr>
          <w:rFonts w:ascii="Arial" w:hAnsi="Arial" w:cs="Arial" w:eastAsia="Arial"/>
          <w:sz w:val="29"/>
          <w:szCs w:val="29"/>
          <w:color w:val="161616"/>
          <w:spacing w:val="-72"/>
          <w:w w:val="97"/>
          <w:position w:val="-2"/>
        </w:rPr>
        <w:t>·</w:t>
      </w:r>
      <w:r>
        <w:rPr>
          <w:rFonts w:ascii="Arial" w:hAnsi="Arial" w:cs="Arial" w:eastAsia="Arial"/>
          <w:sz w:val="29"/>
          <w:szCs w:val="29"/>
          <w:color w:val="494949"/>
          <w:spacing w:val="17"/>
          <w:w w:val="32"/>
          <w:position w:val="-2"/>
        </w:rPr>
        <w:t>·</w:t>
      </w:r>
      <w:r>
        <w:rPr>
          <w:rFonts w:ascii="Arial" w:hAnsi="Arial" w:cs="Arial" w:eastAsia="Arial"/>
          <w:sz w:val="29"/>
          <w:szCs w:val="29"/>
          <w:color w:val="313131"/>
          <w:spacing w:val="0"/>
          <w:w w:val="600"/>
          <w:position w:val="-2"/>
        </w:rPr>
        <w:t>-</w:t>
      </w:r>
      <w:r>
        <w:rPr>
          <w:rFonts w:ascii="Arial" w:hAnsi="Arial" w:cs="Arial" w:eastAsia="Arial"/>
          <w:sz w:val="29"/>
          <w:szCs w:val="29"/>
          <w:color w:val="000000"/>
          <w:spacing w:val="0"/>
          <w:w w:val="100"/>
          <w:position w:val="0"/>
        </w:rPr>
      </w:r>
    </w:p>
    <w:p>
      <w:pPr>
        <w:spacing w:before="4" w:after="0" w:line="240" w:lineRule="auto"/>
        <w:ind w:right="92"/>
        <w:jc w:val="right"/>
        <w:tabs>
          <w:tab w:pos="1400" w:val="left"/>
        </w:tabs>
        <w:rPr>
          <w:rFonts w:ascii="Times New Roman" w:hAnsi="Times New Roman" w:cs="Times New Roman" w:eastAsia="Times New Roman"/>
          <w:sz w:val="17"/>
          <w:szCs w:val="17"/>
        </w:rPr>
      </w:pPr>
      <w:rPr/>
      <w:r>
        <w:rPr/>
        <w:pict>
          <v:group style="position:absolute;margin-left:27.544136pt;margin-top:-259.068146pt;width:532.908984pt;height:257.578798pt;mso-position-horizontal-relative:page;mso-position-vertical-relative:paragraph;z-index:-4950" coordorigin="551,-5181" coordsize="10658,5152">
            <v:group style="position:absolute;left:612;top:-5172;width:2;height:1425" coordorigin="612,-5172" coordsize="2,1425">
              <v:shape style="position:absolute;left:612;top:-5172;width:2;height:1425" coordorigin="612,-5172" coordsize="0,1425" path="m612,-3747l612,-5172e" filled="f" stroked="t" strokeweight=".933699pt" strokecolor="#000000">
                <v:path arrowok="t"/>
              </v:shape>
            </v:group>
            <v:group style="position:absolute;left:1246;top:-5172;width:2;height:1425" coordorigin="1246,-5172" coordsize="2,1425">
              <v:shape style="position:absolute;left:1246;top:-5172;width:2;height:1425" coordorigin="1246,-5172" coordsize="0,1425" path="m1246,-3747l1246,-5172e" filled="f" stroked="t" strokeweight=".933699pt" strokecolor="#000000">
                <v:path arrowok="t"/>
              </v:shape>
            </v:group>
            <v:group style="position:absolute;left:1237;top:-4154;width:3235;height:2" coordorigin="1237,-4154" coordsize="3235,2">
              <v:shape style="position:absolute;left:1237;top:-4154;width:3235;height:2" coordorigin="1237,-4154" coordsize="3235,0" path="m1237,-4154l4472,-4154e" filled="f" stroked="t" strokeweight=".933699pt" strokecolor="#000000">
                <v:path arrowok="t"/>
              </v:shape>
            </v:group>
            <v:group style="position:absolute;left:602;top:-3752;width:3604;height:2" coordorigin="602,-3752" coordsize="3604,2">
              <v:shape style="position:absolute;left:602;top:-3752;width:3604;height:2" coordorigin="602,-3752" coordsize="3604,0" path="m602,-3752l4206,-3752e" filled="f" stroked="t" strokeweight=".233425pt" strokecolor="#000000">
                <v:path arrowok="t"/>
              </v:shape>
            </v:group>
            <v:group style="position:absolute;left:3637;top:-3736;width:864;height:2" coordorigin="3637,-3736" coordsize="864,2">
              <v:shape style="position:absolute;left:3637;top:-3736;width:864;height:2" coordorigin="3637,-3736" coordsize="864,0" path="m3637,-3736l4500,-3736e" filled="f" stroked="t" strokeweight=".46685pt" strokecolor="#000000">
                <v:path arrowok="t"/>
              </v:shape>
            </v:group>
            <v:group style="position:absolute;left:4454;top:-3752;width:6723;height:2" coordorigin="4454,-3752" coordsize="6723,2">
              <v:shape style="position:absolute;left:4454;top:-3752;width:6723;height:2" coordorigin="4454,-3752" coordsize="6723,0" path="m4454,-3752l11176,-3752e" filled="f" stroked="t" strokeweight=".233425pt" strokecolor="#000000">
                <v:path arrowok="t"/>
              </v:shape>
            </v:group>
            <v:group style="position:absolute;left:11183;top:-5106;width:2;height:1974" coordorigin="11183,-5106" coordsize="2,1974">
              <v:shape style="position:absolute;left:11183;top:-5106;width:2;height:1974" coordorigin="11183,-5106" coordsize="0,1974" path="m11183,-3132l11183,-5106e" filled="f" stroked="t" strokeweight="1.167124pt" strokecolor="#000000">
                <v:path arrowok="t"/>
              </v:shape>
            </v:group>
            <v:group style="position:absolute;left:642;top:-3781;width:2;height:1131" coordorigin="642,-3781" coordsize="2,1131">
              <v:shape style="position:absolute;left:642;top:-3781;width:2;height:1131" coordorigin="642,-3781" coordsize="0,1131" path="m642,-2649l642,-3781e" filled="f" stroked="t" strokeweight=".700275pt" strokecolor="#000000">
                <v:path arrowok="t"/>
              </v:shape>
            </v:group>
            <v:group style="position:absolute;left:1277;top:-3781;width:2;height:1131" coordorigin="1277,-3781" coordsize="2,1131">
              <v:shape style="position:absolute;left:1277;top:-3781;width:2;height:1131" coordorigin="1277,-3781" coordsize="0,1131" path="m1277,-2649l1277,-3781e" filled="f" stroked="t" strokeweight=".700275pt" strokecolor="#000000">
                <v:path arrowok="t"/>
              </v:shape>
            </v:group>
            <v:group style="position:absolute;left:4489;top:-5129;width:2;height:2632" coordorigin="4489,-5129" coordsize="2,2632">
              <v:shape style="position:absolute;left:4489;top:-5129;width:2;height:2632" coordorigin="4489,-5129" coordsize="0,2632" path="m4489,-2498l4489,-5129e" filled="f" stroked="t" strokeweight=".933699pt" strokecolor="#000000">
                <v:path arrowok="t"/>
              </v:shape>
            </v:group>
            <v:group style="position:absolute;left:4477;top:-2801;width:2;height:833" coordorigin="4477,-2801" coordsize="2,833">
              <v:shape style="position:absolute;left:4477;top:-2801;width:2;height:833" coordorigin="4477,-2801" coordsize="0,833" path="m4477,-1968l4477,-2801e" filled="f" stroked="t" strokeweight="1.167124pt" strokecolor="#000000">
                <v:path arrowok="t"/>
              </v:shape>
            </v:group>
            <v:group style="position:absolute;left:4426;top:-2349;width:4276;height:2" coordorigin="4426,-2349" coordsize="4276,2">
              <v:shape style="position:absolute;left:4426;top:-2349;width:4276;height:2" coordorigin="4426,-2349" coordsize="4276,0" path="m4426,-2349l8702,-2349e" filled="f" stroked="t" strokeweight=".700275pt" strokecolor="#000000">
                <v:path arrowok="t"/>
              </v:shape>
            </v:group>
            <v:group style="position:absolute;left:560;top:-2361;width:10616;height:2" coordorigin="560,-2361" coordsize="10616,2">
              <v:shape style="position:absolute;left:560;top:-2361;width:10616;height:2" coordorigin="560,-2361" coordsize="10616,0" path="m560,-2361l11176,-2361e" filled="f" stroked="t" strokeweight=".933699pt" strokecolor="#000000">
                <v:path arrowok="t"/>
              </v:shape>
            </v:group>
            <v:group style="position:absolute;left:626;top:-1975;width:663;height:2" coordorigin="626,-1975" coordsize="663,2">
              <v:shape style="position:absolute;left:626;top:-1975;width:663;height:2" coordorigin="626,-1975" coordsize="663,0" path="m626,-1975l1289,-1975e" filled="f" stroked="t" strokeweight=".700275pt" strokecolor="#000000">
                <v:path arrowok="t"/>
              </v:shape>
            </v:group>
            <v:group style="position:absolute;left:2218;top:-1973;width:2274;height:2" coordorigin="2218,-1973" coordsize="2274,2">
              <v:shape style="position:absolute;left:2218;top:-1973;width:2274;height:2" coordorigin="2218,-1973" coordsize="2274,0" path="m2218,-1973l4491,-1973e" filled="f" stroked="t" strokeweight=".46685pt" strokecolor="#000000">
                <v:path arrowok="t"/>
              </v:shape>
            </v:group>
            <v:group style="position:absolute;left:4426;top:-1977;width:5644;height:2" coordorigin="4426,-1977" coordsize="5644,2">
              <v:shape style="position:absolute;left:4426;top:-1977;width:5644;height:2" coordorigin="4426,-1977" coordsize="5644,0" path="m4426,-1977l10070,-1977e" filled="f" stroked="t" strokeweight=".700275pt" strokecolor="#000000">
                <v:path arrowok="t"/>
              </v:shape>
            </v:group>
            <v:group style="position:absolute;left:8665;top:-2001;width:2512;height:2" coordorigin="8665,-2001" coordsize="2512,2">
              <v:shape style="position:absolute;left:8665;top:-2001;width:2512;height:2" coordorigin="8665,-2001" coordsize="2512,0" path="m8665,-2001l11176,-2001e" filled="f" stroked="t" strokeweight=".933699pt" strokecolor="#000000">
                <v:path arrowok="t"/>
              </v:shape>
            </v:group>
            <v:group style="position:absolute;left:11169;top:-3189;width:2;height:1784" coordorigin="11169,-3189" coordsize="2,1784">
              <v:shape style="position:absolute;left:11169;top:-3189;width:2;height:1784" coordorigin="11169,-3189" coordsize="0,1784" path="m11169,-1405l11169,-3189e" filled="f" stroked="t" strokeweight="1.400549pt" strokecolor="#000000">
                <v:path arrowok="t"/>
              </v:shape>
            </v:group>
            <v:group style="position:absolute;left:1270;top:-3776;width:2;height:2433" coordorigin="1270,-3776" coordsize="2,2433">
              <v:shape style="position:absolute;left:1270;top:-3776;width:2;height:2433" coordorigin="1270,-3776" coordsize="0,2433" path="m1270,-1343l1270,-3776e" filled="f" stroked="t" strokeweight="1.400549pt" strokecolor="#000000">
                <v:path arrowok="t"/>
              </v:shape>
            </v:group>
            <v:group style="position:absolute;left:633;top:-2706;width:2;height:2546" coordorigin="633,-2706" coordsize="2,2546">
              <v:shape style="position:absolute;left:633;top:-2706;width:2;height:2546" coordorigin="633,-2706" coordsize="0,2546" path="m633,-160l633,-2706e" filled="f" stroked="t" strokeweight="1.167124pt" strokecolor="#000000">
                <v:path arrowok="t"/>
              </v:shape>
            </v:group>
            <v:group style="position:absolute;left:11158;top:-1461;width:2;height:1344" coordorigin="11158,-1461" coordsize="2,1344">
              <v:shape style="position:absolute;left:11158;top:-1461;width:2;height:1344" coordorigin="11158,-1461" coordsize="0,1344" path="m11158,-117l11158,-1461e" filled="f" stroked="t" strokeweight="1.167124pt" strokecolor="#000000">
                <v:path arrowok="t"/>
              </v:shape>
            </v:group>
            <v:group style="position:absolute;left:598;top:-134;width:3651;height:2" coordorigin="598,-134" coordsize="3651,2">
              <v:shape style="position:absolute;left:598;top:-134;width:3651;height:2" coordorigin="598,-134" coordsize="3651,0" path="m598,-134l4248,-134e" filled="f" stroked="t" strokeweight=".933699pt" strokecolor="#000000">
                <v:path arrowok="t"/>
              </v:shape>
            </v:group>
            <v:group style="position:absolute;left:619;top:-818;width:2;height:776" coordorigin="619,-818" coordsize="2,776">
              <v:shape style="position:absolute;left:619;top:-818;width:2;height:776" coordorigin="619,-818" coordsize="0,776" path="m619,-41l619,-818e" filled="f" stroked="t" strokeweight="1.167124pt" strokecolor="#000000">
                <v:path arrowok="t"/>
              </v:shape>
            </v:group>
            <v:group style="position:absolute;left:1253;top:-1935;width:2;height:1893" coordorigin="1253,-1935" coordsize="2,1893">
              <v:shape style="position:absolute;left:1253;top:-1935;width:2;height:1893" coordorigin="1253,-1935" coordsize="0,1893" path="m1253,-41l1253,-1935e" filled="f" stroked="t" strokeweight="1.167124pt" strokecolor="#000000">
                <v:path arrowok="t"/>
              </v:shape>
            </v:group>
            <v:group style="position:absolute;left:10103;top:-122;width:1102;height:2" coordorigin="10103,-122" coordsize="1102,2">
              <v:shape style="position:absolute;left:10103;top:-122;width:1102;height:2" coordorigin="10103,-122" coordsize="1102,0" path="m10103,-122l11204,-122e" filled="f" stroked="t" strokeweight=".46685pt" strokecolor="#000000">
                <v:path arrowok="t"/>
              </v:shape>
            </v:group>
            <v:group style="position:absolute;left:8693;top:-5106;width:2;height:980" coordorigin="8693,-5106" coordsize="2,980">
              <v:shape style="position:absolute;left:8693;top:-5106;width:2;height:980" coordorigin="8693,-5106" coordsize="0,980" path="m8693,-4126l8693,-5106e" filled="f" stroked="t" strokeweight=".933699pt" strokecolor="#000000">
                <v:path arrowok="t"/>
              </v:shape>
            </v:group>
            <v:group style="position:absolute;left:8679;top:-4150;width:1956;height:2" coordorigin="8679,-4150" coordsize="1956,2">
              <v:shape style="position:absolute;left:8679;top:-4150;width:1956;height:2" coordorigin="8679,-4150" coordsize="1956,0" path="m8679,-4150l10635,-4150e" filled="f" stroked="t" strokeweight=".700275pt" strokecolor="#000000">
                <v:path arrowok="t"/>
              </v:shape>
            </v:group>
            <v:group style="position:absolute;left:8679;top:-4183;width:2;height:4089" coordorigin="8679,-4183" coordsize="2,4089">
              <v:shape style="position:absolute;left:8679;top:-4183;width:2;height:4089" coordorigin="8679,-4183" coordsize="0,4089" path="m8679,-94l8679,-4183e" filled="f" stroked="t" strokeweight="1.167124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5"/>
          <w:szCs w:val="15"/>
          <w:color w:val="313131"/>
          <w:spacing w:val="0"/>
          <w:w w:val="100"/>
          <w:i/>
        </w:rPr>
        <w:t>Pi</w:t>
      </w:r>
      <w:r>
        <w:rPr>
          <w:rFonts w:ascii="Times New Roman" w:hAnsi="Times New Roman" w:cs="Times New Roman" w:eastAsia="Times New Roman"/>
          <w:sz w:val="15"/>
          <w:szCs w:val="15"/>
          <w:color w:val="313131"/>
          <w:spacing w:val="5"/>
          <w:w w:val="100"/>
          <w:i/>
        </w:rPr>
        <w:t>e</w:t>
      </w:r>
      <w:r>
        <w:rPr>
          <w:rFonts w:ascii="Times New Roman" w:hAnsi="Times New Roman" w:cs="Times New Roman" w:eastAsia="Times New Roman"/>
          <w:sz w:val="15"/>
          <w:szCs w:val="15"/>
          <w:color w:val="161616"/>
          <w:spacing w:val="0"/>
          <w:w w:val="100"/>
          <w:i/>
        </w:rPr>
        <w:t>r</w:t>
      </w:r>
      <w:r>
        <w:rPr>
          <w:rFonts w:ascii="Times New Roman" w:hAnsi="Times New Roman" w:cs="Times New Roman" w:eastAsia="Times New Roman"/>
          <w:sz w:val="15"/>
          <w:szCs w:val="15"/>
          <w:color w:val="161616"/>
          <w:spacing w:val="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5"/>
          <w:szCs w:val="15"/>
          <w:color w:val="313131"/>
          <w:spacing w:val="0"/>
          <w:w w:val="100"/>
          <w:i/>
        </w:rPr>
        <w:t>e</w:t>
      </w:r>
      <w:r>
        <w:rPr>
          <w:rFonts w:ascii="Times New Roman" w:hAnsi="Times New Roman" w:cs="Times New Roman" w:eastAsia="Times New Roman"/>
          <w:sz w:val="15"/>
          <w:szCs w:val="15"/>
          <w:color w:val="313131"/>
          <w:spacing w:val="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313131"/>
          <w:spacing w:val="0"/>
          <w:w w:val="101"/>
          <w:i/>
        </w:rPr>
        <w:t>TREAN</w:t>
      </w:r>
      <w:r>
        <w:rPr>
          <w:rFonts w:ascii="Times New Roman" w:hAnsi="Times New Roman" w:cs="Times New Roman" w:eastAsia="Times New Roman"/>
          <w:sz w:val="15"/>
          <w:szCs w:val="15"/>
          <w:color w:val="313131"/>
          <w:spacing w:val="-2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161616"/>
          <w:spacing w:val="-4"/>
          <w:w w:val="102"/>
          <w:i/>
        </w:rPr>
        <w:t>T</w:t>
      </w:r>
      <w:r>
        <w:rPr>
          <w:rFonts w:ascii="Times New Roman" w:hAnsi="Times New Roman" w:cs="Times New Roman" w:eastAsia="Times New Roman"/>
          <w:sz w:val="15"/>
          <w:szCs w:val="15"/>
          <w:color w:val="313131"/>
          <w:spacing w:val="0"/>
          <w:w w:val="99"/>
          <w:i/>
        </w:rPr>
        <w:t>O!J</w:t>
      </w:r>
      <w:r>
        <w:rPr>
          <w:rFonts w:ascii="Times New Roman" w:hAnsi="Times New Roman" w:cs="Times New Roman" w:eastAsia="Times New Roman"/>
          <w:sz w:val="15"/>
          <w:szCs w:val="15"/>
          <w:color w:val="313131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5"/>
          <w:szCs w:val="15"/>
          <w:color w:val="313131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2"/>
          <w:szCs w:val="22"/>
          <w:color w:val="161616"/>
          <w:spacing w:val="4"/>
          <w:w w:val="96"/>
        </w:rPr>
        <w:t>3</w:t>
      </w:r>
      <w:r>
        <w:rPr>
          <w:rFonts w:ascii="Times New Roman" w:hAnsi="Times New Roman" w:cs="Times New Roman" w:eastAsia="Times New Roman"/>
          <w:sz w:val="17"/>
          <w:szCs w:val="17"/>
          <w:color w:val="161616"/>
          <w:spacing w:val="0"/>
          <w:w w:val="96"/>
          <w:i/>
        </w:rPr>
        <w:t>Q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560" w:right="800"/>
        </w:sectPr>
      </w:pPr>
      <w:rPr/>
    </w:p>
    <w:p>
      <w:pPr>
        <w:spacing w:before="0" w:after="0" w:line="979" w:lineRule="exact"/>
        <w:ind w:left="110" w:right="-20"/>
        <w:jc w:val="left"/>
        <w:tabs>
          <w:tab w:pos="11120" w:val="left"/>
        </w:tabs>
        <w:rPr>
          <w:rFonts w:ascii="Arial" w:hAnsi="Arial" w:cs="Arial" w:eastAsia="Arial"/>
          <w:sz w:val="25"/>
          <w:szCs w:val="25"/>
        </w:rPr>
      </w:pPr>
      <w:rPr/>
      <w:r>
        <w:rPr/>
        <w:pict>
          <v:group style="position:absolute;margin-left:24.147341pt;margin-top:15.391125pt;width:394.684127pt;height:7.646931pt;mso-position-horizontal-relative:page;mso-position-vertical-relative:paragraph;z-index:-4948" coordorigin="483,308" coordsize="7894,153">
            <v:group style="position:absolute;left:485;top:310;width:7889;height:2" coordorigin="485,310" coordsize="7889,2">
              <v:shape style="position:absolute;left:485;top:310;width:7889;height:2" coordorigin="485,310" coordsize="7889,0" path="m485,310l8374,310e" filled="f" stroked="t" strokeweight=".237905pt" strokecolor="#000000">
                <v:path arrowok="t"/>
              </v:shape>
            </v:group>
            <v:group style="position:absolute;left:5515;top:310;width:2;height:148" coordorigin="5515,310" coordsize="2,148">
              <v:shape style="position:absolute;left:5515;top:310;width:2;height:148" coordorigin="5515,310" coordsize="0,148" path="m5515,458l5515,310e" filled="f" stroked="t" strokeweight=".237905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414.192322pt;margin-top:23.757799pt;width:157.255097pt;height:1.072763pt;mso-position-horizontal-relative:page;mso-position-vertical-relative:paragraph;z-index:-4947" coordorigin="8284,475" coordsize="3145,21">
            <v:group style="position:absolute;left:8293;top:485;width:3126;height:2" coordorigin="8293,485" coordsize="3126,2">
              <v:shape style="position:absolute;left:8293;top:485;width:3126;height:2" coordorigin="8293,485" coordsize="3126,0" path="m8293,485l11419,485e" filled="f" stroked="t" strokeweight=".951619pt" strokecolor="#000000">
                <v:path arrowok="t"/>
              </v:shape>
            </v:group>
            <v:group style="position:absolute;left:10867;top:494;width:428;height:2" coordorigin="10867,494" coordsize="428,2">
              <v:shape style="position:absolute;left:10867;top:494;width:428;height:2" coordorigin="10867,494" coordsize="428,0" path="m10867,494l11296,494e" filled="f" stroked="t" strokeweight=".237905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574.778076pt;margin-top:22.919104pt;width:7.612955pt;height:.1pt;mso-position-horizontal-relative:page;mso-position-vertical-relative:paragraph;z-index:-4946" coordorigin="11496,458" coordsize="152,2">
            <v:shape style="position:absolute;left:11496;top:458;width:152;height:2" coordorigin="11496,458" coordsize="152,0" path="m11496,458l11648,458e" filled="f" stroked="t" strokeweight=".237905pt" strokecolor="#000000">
              <v:path arrowok="t"/>
            </v:shape>
          </v:group>
          <w10:wrap type="none"/>
        </w:pict>
      </w:r>
      <w:r>
        <w:rPr/>
        <w:pict>
          <v:group style="position:absolute;margin-left:291.076569pt;margin-top:22.80015pt;width:1.784287pt;height:592.958921pt;mso-position-horizontal-relative:page;mso-position-vertical-relative:paragraph;z-index:-4945" coordorigin="5822,456" coordsize="36,11859">
            <v:group style="position:absolute;left:5824;top:458;width:2;height:421" coordorigin="5824,458" coordsize="2,421">
              <v:shape style="position:absolute;left:5824;top:458;width:2;height:421" coordorigin="5824,458" coordsize="0,421" path="m5824,879l5824,458e" filled="f" stroked="t" strokeweight=".237905pt" strokecolor="#000000">
                <v:path arrowok="t"/>
              </v:shape>
            </v:group>
            <v:group style="position:absolute;left:5855;top:850;width:2;height:239" coordorigin="5855,850" coordsize="2,239">
              <v:shape style="position:absolute;left:5855;top:850;width:2;height:239" coordorigin="5855,850" coordsize="0,239" path="m5855,1089l5855,850e" filled="f" stroked="t" strokeweight=".237905pt" strokecolor="#000000">
                <v:path arrowok="t"/>
              </v:shape>
            </v:group>
            <v:group style="position:absolute;left:5824;top:1061;width:2;height:191" coordorigin="5824,1061" coordsize="2,191">
              <v:shape style="position:absolute;left:5824;top:1061;width:2;height:191" coordorigin="5824,1061" coordsize="0,191" path="m5824,1252l5824,1061e" filled="f" stroked="t" strokeweight=".237905pt" strokecolor="#000000">
                <v:path arrowok="t"/>
              </v:shape>
            </v:group>
            <v:group style="position:absolute;left:5852;top:1223;width:2;height:5636" coordorigin="5852,1223" coordsize="2,5636">
              <v:shape style="position:absolute;left:5852;top:1223;width:2;height:5636" coordorigin="5852,1223" coordsize="0,5636" path="m5852,6859l5852,1223e" filled="f" stroked="t" strokeweight=".47581pt" strokecolor="#000000">
                <v:path arrowok="t"/>
              </v:shape>
            </v:group>
            <v:group style="position:absolute;left:5845;top:1802;width:2;height:10506" coordorigin="5845,1802" coordsize="2,10506">
              <v:shape style="position:absolute;left:5845;top:1802;width:2;height:10506" coordorigin="5845,1802" coordsize="0,10506" path="m5845,12308l5845,1802e" filled="f" stroked="t" strokeweight=".713715pt" strokecolor="#000000">
                <v:path arrowok="t"/>
              </v:shape>
            </v:group>
            <w10:wrap type="none"/>
          </v:group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75.729736pt;margin-top:43.131805pt;width:1.7982pt;height:7.5pt;mso-position-horizontal-relative:page;mso-position-vertical-relative:paragraph;z-index:-4934" type="#_x0000_t202" filled="f" stroked="f">
            <v:textbox inset="0,0,0,0">
              <w:txbxContent>
                <w:p>
                  <w:pPr>
                    <w:spacing w:before="0" w:after="0" w:line="150" w:lineRule="exact"/>
                    <w:ind w:right="-63"/>
                    <w:jc w:val="left"/>
                    <w:rPr>
                      <w:rFonts w:ascii="Arial" w:hAnsi="Arial" w:cs="Arial" w:eastAsia="Arial"/>
                      <w:sz w:val="15"/>
                      <w:szCs w:val="15"/>
                    </w:rPr>
                  </w:pPr>
                  <w:rPr/>
                  <w:r>
                    <w:rPr>
                      <w:rFonts w:ascii="Arial" w:hAnsi="Arial" w:cs="Arial" w:eastAsia="Arial"/>
                      <w:sz w:val="15"/>
                      <w:szCs w:val="15"/>
                      <w:color w:val="AAAAAA"/>
                      <w:spacing w:val="0"/>
                      <w:w w:val="108"/>
                    </w:rPr>
                    <w:t>i</w:t>
                  </w:r>
                  <w:r>
                    <w:rPr>
                      <w:rFonts w:ascii="Arial" w:hAnsi="Arial" w:cs="Arial" w:eastAsia="Arial"/>
                      <w:sz w:val="15"/>
                      <w:szCs w:val="15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86"/>
          <w:szCs w:val="86"/>
          <w:color w:val="212121"/>
          <w:spacing w:val="-27"/>
          <w:w w:val="88"/>
          <w:position w:val="-1"/>
        </w:rPr>
        <w:t>r</w:t>
      </w:r>
      <w:r>
        <w:rPr>
          <w:rFonts w:ascii="Times New Roman" w:hAnsi="Times New Roman" w:cs="Times New Roman" w:eastAsia="Times New Roman"/>
          <w:sz w:val="86"/>
          <w:szCs w:val="86"/>
          <w:color w:val="444444"/>
          <w:spacing w:val="0"/>
          <w:w w:val="34"/>
          <w:position w:val="-1"/>
        </w:rPr>
        <w:t>--</w:t>
      </w:r>
      <w:r>
        <w:rPr>
          <w:rFonts w:ascii="Times New Roman" w:hAnsi="Times New Roman" w:cs="Times New Roman" w:eastAsia="Times New Roman"/>
          <w:sz w:val="86"/>
          <w:szCs w:val="86"/>
          <w:color w:val="444444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86"/>
          <w:szCs w:val="86"/>
          <w:color w:val="444444"/>
          <w:spacing w:val="0"/>
          <w:w w:val="100"/>
          <w:position w:val="-1"/>
        </w:rPr>
      </w:r>
      <w:r>
        <w:rPr>
          <w:rFonts w:ascii="Arial" w:hAnsi="Arial" w:cs="Arial" w:eastAsia="Arial"/>
          <w:sz w:val="25"/>
          <w:szCs w:val="25"/>
          <w:color w:val="AAAAAA"/>
          <w:spacing w:val="0"/>
          <w:w w:val="52"/>
          <w:position w:val="-7"/>
        </w:rPr>
        <w:t>!</w:t>
      </w:r>
      <w:r>
        <w:rPr>
          <w:rFonts w:ascii="Arial" w:hAnsi="Arial" w:cs="Arial" w:eastAsia="Arial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0" w:after="0" w:line="92" w:lineRule="exact"/>
        <w:ind w:right="183"/>
        <w:jc w:val="right"/>
        <w:rPr>
          <w:rFonts w:ascii="Times New Roman" w:hAnsi="Times New Roman" w:cs="Times New Roman" w:eastAsia="Times New Roman"/>
          <w:sz w:val="9"/>
          <w:szCs w:val="9"/>
        </w:rPr>
      </w:pPr>
      <w:rPr/>
      <w:r>
        <w:rPr/>
        <w:pict>
          <v:group style="position:absolute;margin-left:418.712524pt;margin-top:4.099005pt;width:126.089564pt;height:.1pt;mso-position-horizontal-relative:page;mso-position-vertical-relative:paragraph;z-index:-4944" coordorigin="8374,82" coordsize="2522,2">
            <v:shape style="position:absolute;left:8374;top:82;width:2522;height:2" coordorigin="8374,82" coordsize="2522,0" path="m8374,82l10896,82e" filled="f" stroked="t" strokeweight=".237905pt" strokecolor="#000000">
              <v:path arrowok="t"/>
            </v:shape>
          </v:group>
          <w10:wrap type="none"/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6.407436pt;margin-top:.370723pt;width:2.400930pt;height:10.5pt;mso-position-horizontal-relative:page;mso-position-vertical-relative:paragraph;z-index:-4926" type="#_x0000_t202" filled="f" stroked="f">
            <v:textbox inset="0,0,0,0">
              <w:txbxContent>
                <w:p>
                  <w:pPr>
                    <w:spacing w:before="0" w:after="0" w:line="210" w:lineRule="exact"/>
                    <w:ind w:right="-71"/>
                    <w:jc w:val="left"/>
                    <w:rPr>
                      <w:rFonts w:ascii="Arial" w:hAnsi="Arial" w:cs="Arial" w:eastAsia="Arial"/>
                      <w:sz w:val="21"/>
                      <w:szCs w:val="21"/>
                    </w:rPr>
                  </w:pPr>
                  <w:rPr/>
                  <w:r>
                    <w:rPr>
                      <w:rFonts w:ascii="Arial" w:hAnsi="Arial" w:cs="Arial" w:eastAsia="Arial"/>
                      <w:sz w:val="21"/>
                      <w:szCs w:val="21"/>
                      <w:color w:val="212121"/>
                      <w:spacing w:val="0"/>
                      <w:w w:val="103"/>
                    </w:rPr>
                    <w:t>i</w:t>
                  </w:r>
                  <w:r>
                    <w:rPr>
                      <w:rFonts w:ascii="Arial" w:hAnsi="Arial" w:cs="Arial" w:eastAsia="Arial"/>
                      <w:sz w:val="21"/>
                      <w:szCs w:val="21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9"/>
          <w:szCs w:val="9"/>
          <w:color w:val="BABABA"/>
          <w:spacing w:val="0"/>
          <w:w w:val="61"/>
        </w:rPr>
        <w:t>1</w:t>
      </w:r>
      <w:r>
        <w:rPr>
          <w:rFonts w:ascii="Times New Roman" w:hAnsi="Times New Roman" w:cs="Times New Roman" w:eastAsia="Times New Roman"/>
          <w:sz w:val="9"/>
          <w:szCs w:val="9"/>
          <w:color w:val="000000"/>
          <w:spacing w:val="0"/>
          <w:w w:val="100"/>
        </w:rPr>
      </w:r>
    </w:p>
    <w:p>
      <w:pPr>
        <w:spacing w:before="26" w:after="0" w:line="240" w:lineRule="auto"/>
        <w:ind w:right="170"/>
        <w:jc w:val="righ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BABABA"/>
          <w:spacing w:val="0"/>
          <w:w w:val="51"/>
        </w:rPr>
        <w:t>1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0" w:after="0" w:line="273" w:lineRule="exact"/>
        <w:ind w:left="2603" w:right="-20"/>
        <w:jc w:val="left"/>
        <w:tabs>
          <w:tab w:pos="8020" w:val="left"/>
        </w:tabs>
        <w:rPr>
          <w:rFonts w:ascii="Times New Roman" w:hAnsi="Times New Roman" w:cs="Times New Roman" w:eastAsia="Times New Roman"/>
          <w:sz w:val="17"/>
          <w:szCs w:val="17"/>
        </w:rPr>
      </w:pPr>
      <w:rPr/>
      <w:r>
        <w:rPr/>
        <w:pict>
          <v:group style="position:absolute;margin-left:420.377838pt;margin-top:12.020135pt;width:83.028788pt;height:.1pt;mso-position-horizontal-relative:page;mso-position-vertical-relative:paragraph;z-index:-4935" coordorigin="8408,240" coordsize="1661,2">
            <v:shape style="position:absolute;left:8408;top:240;width:1661;height:2" coordorigin="8408,240" coordsize="1661,0" path="m8408,240l10068,240e" filled="f" stroked="t" strokeweight=".713715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7"/>
          <w:szCs w:val="17"/>
          <w:color w:val="AAAAAA"/>
          <w:spacing w:val="0"/>
          <w:w w:val="79"/>
          <w:position w:val="-1"/>
        </w:rPr>
        <w:t>,</w:t>
      </w:r>
      <w:r>
        <w:rPr>
          <w:rFonts w:ascii="Arial" w:hAnsi="Arial" w:cs="Arial" w:eastAsia="Arial"/>
          <w:sz w:val="17"/>
          <w:szCs w:val="17"/>
          <w:color w:val="AAAAAA"/>
          <w:spacing w:val="31"/>
          <w:w w:val="79"/>
          <w:position w:val="-1"/>
        </w:rPr>
        <w:t> </w:t>
      </w:r>
      <w:r>
        <w:rPr>
          <w:rFonts w:ascii="Arial" w:hAnsi="Arial" w:cs="Arial" w:eastAsia="Arial"/>
          <w:sz w:val="17"/>
          <w:szCs w:val="17"/>
          <w:color w:val="131313"/>
          <w:spacing w:val="0"/>
          <w:w w:val="53"/>
          <w:position w:val="-1"/>
        </w:rPr>
        <w:t>1</w:t>
      </w:r>
      <w:r>
        <w:rPr>
          <w:rFonts w:ascii="Arial" w:hAnsi="Arial" w:cs="Arial" w:eastAsia="Arial"/>
          <w:sz w:val="17"/>
          <w:szCs w:val="17"/>
          <w:color w:val="131313"/>
          <w:spacing w:val="0"/>
          <w:w w:val="53"/>
          <w:position w:val="-1"/>
        </w:rPr>
        <w:t> </w:t>
      </w:r>
      <w:r>
        <w:rPr>
          <w:rFonts w:ascii="Arial" w:hAnsi="Arial" w:cs="Arial" w:eastAsia="Arial"/>
          <w:sz w:val="17"/>
          <w:szCs w:val="17"/>
          <w:color w:val="131313"/>
          <w:spacing w:val="19"/>
          <w:w w:val="53"/>
          <w:position w:val="-1"/>
        </w:rPr>
        <w:t> </w:t>
      </w:r>
      <w:r>
        <w:rPr>
          <w:rFonts w:ascii="Arial" w:hAnsi="Arial" w:cs="Arial" w:eastAsia="Arial"/>
          <w:sz w:val="20"/>
          <w:szCs w:val="20"/>
          <w:color w:val="131313"/>
          <w:spacing w:val="0"/>
          <w:w w:val="173"/>
          <w:position w:val="-1"/>
        </w:rPr>
        <w:t>INDE</w:t>
      </w:r>
      <w:r>
        <w:rPr>
          <w:rFonts w:ascii="Arial" w:hAnsi="Arial" w:cs="Arial" w:eastAsia="Arial"/>
          <w:sz w:val="20"/>
          <w:szCs w:val="20"/>
          <w:color w:val="131313"/>
          <w:spacing w:val="8"/>
          <w:w w:val="173"/>
          <w:position w:val="-1"/>
        </w:rPr>
        <w:t>X</w:t>
      </w:r>
      <w:r>
        <w:rPr>
          <w:rFonts w:ascii="Arial" w:hAnsi="Arial" w:cs="Arial" w:eastAsia="Arial"/>
          <w:sz w:val="20"/>
          <w:szCs w:val="20"/>
          <w:color w:val="999999"/>
          <w:spacing w:val="0"/>
          <w:w w:val="48"/>
          <w:position w:val="-1"/>
        </w:rPr>
        <w:t>.</w:t>
      </w:r>
      <w:r>
        <w:rPr>
          <w:rFonts w:ascii="Arial" w:hAnsi="Arial" w:cs="Arial" w:eastAsia="Arial"/>
          <w:sz w:val="20"/>
          <w:szCs w:val="20"/>
          <w:color w:val="999999"/>
          <w:spacing w:val="-38"/>
          <w:w w:val="100"/>
          <w:position w:val="-1"/>
        </w:rPr>
        <w:t> </w:t>
      </w:r>
      <w:r>
        <w:rPr>
          <w:rFonts w:ascii="Arial" w:hAnsi="Arial" w:cs="Arial" w:eastAsia="Arial"/>
          <w:sz w:val="20"/>
          <w:szCs w:val="20"/>
          <w:color w:val="131313"/>
          <w:spacing w:val="0"/>
          <w:w w:val="100"/>
          <w:position w:val="-1"/>
        </w:rPr>
        <w:t>!</w:t>
      </w:r>
      <w:r>
        <w:rPr>
          <w:rFonts w:ascii="Arial" w:hAnsi="Arial" w:cs="Arial" w:eastAsia="Arial"/>
          <w:sz w:val="20"/>
          <w:szCs w:val="20"/>
          <w:color w:val="131313"/>
          <w:spacing w:val="0"/>
          <w:w w:val="100"/>
          <w:position w:val="-1"/>
        </w:rPr>
        <w:tab/>
      </w:r>
      <w:r>
        <w:rPr>
          <w:rFonts w:ascii="Arial" w:hAnsi="Arial" w:cs="Arial" w:eastAsia="Arial"/>
          <w:sz w:val="20"/>
          <w:szCs w:val="20"/>
          <w:color w:val="131313"/>
          <w:spacing w:val="0"/>
          <w:w w:val="164"/>
          <w:position w:val="5"/>
        </w:rPr>
        <w:t>I•NDESSU</w:t>
      </w:r>
      <w:r>
        <w:rPr>
          <w:rFonts w:ascii="Arial" w:hAnsi="Arial" w:cs="Arial" w:eastAsia="Arial"/>
          <w:sz w:val="20"/>
          <w:szCs w:val="20"/>
          <w:color w:val="131313"/>
          <w:spacing w:val="-20"/>
          <w:w w:val="164"/>
          <w:position w:val="5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53"/>
          <w:position w:val="5"/>
        </w:rPr>
        <w:t>1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48"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3"/>
          <w:szCs w:val="13"/>
          <w:color w:val="131313"/>
          <w:spacing w:val="0"/>
          <w:w w:val="56"/>
        </w:rPr>
        <w:t>1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</w:rPr>
      </w:r>
    </w:p>
    <w:p>
      <w:pPr>
        <w:spacing w:before="24" w:after="0" w:line="202" w:lineRule="exact"/>
        <w:ind w:right="160"/>
        <w:jc w:val="righ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AAAAAA"/>
          <w:spacing w:val="0"/>
          <w:w w:val="52"/>
          <w:position w:val="-3"/>
        </w:rPr>
        <w:t>1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jc w:val="right"/>
        <w:spacing w:after="0"/>
        <w:sectPr>
          <w:pgSz w:w="11900" w:h="16840"/>
          <w:pgMar w:top="120" w:bottom="0" w:left="380" w:right="160"/>
        </w:sectPr>
      </w:pPr>
      <w:rPr/>
    </w:p>
    <w:p>
      <w:pPr>
        <w:spacing w:before="35" w:after="0" w:line="240" w:lineRule="auto"/>
        <w:ind w:left="148" w:right="-73"/>
        <w:jc w:val="left"/>
        <w:tabs>
          <w:tab w:pos="292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>
          <w:rFonts w:ascii="Arial" w:hAnsi="Arial" w:cs="Arial" w:eastAsia="Arial"/>
          <w:sz w:val="10"/>
          <w:szCs w:val="10"/>
          <w:color w:val="131313"/>
          <w:spacing w:val="0"/>
          <w:w w:val="54"/>
        </w:rPr>
        <w:t>1</w:t>
      </w:r>
      <w:r>
        <w:rPr>
          <w:rFonts w:ascii="Arial" w:hAnsi="Arial" w:cs="Arial" w:eastAsia="Arial"/>
          <w:sz w:val="10"/>
          <w:szCs w:val="10"/>
          <w:color w:val="131313"/>
          <w:spacing w:val="0"/>
          <w:w w:val="54"/>
        </w:rPr>
        <w:t>       </w:t>
      </w:r>
      <w:r>
        <w:rPr>
          <w:rFonts w:ascii="Arial" w:hAnsi="Arial" w:cs="Arial" w:eastAsia="Arial"/>
          <w:sz w:val="10"/>
          <w:szCs w:val="10"/>
          <w:color w:val="131313"/>
          <w:spacing w:val="2"/>
          <w:w w:val="54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212121"/>
          <w:spacing w:val="0"/>
          <w:w w:val="83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212121"/>
          <w:spacing w:val="1"/>
          <w:w w:val="83"/>
        </w:rPr>
        <w:t>G</w:t>
      </w:r>
      <w:r>
        <w:rPr>
          <w:rFonts w:ascii="Times New Roman" w:hAnsi="Times New Roman" w:cs="Times New Roman" w:eastAsia="Times New Roman"/>
          <w:sz w:val="20"/>
          <w:szCs w:val="20"/>
          <w:color w:val="727272"/>
          <w:spacing w:val="-7"/>
          <w:w w:val="38"/>
        </w:rPr>
        <w:t>-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9"/>
        </w:rPr>
        <w:t>ENRE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14"/>
          <w:position w:val="2"/>
        </w:rPr>
        <w:t>FAMILLE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3" w:after="0" w:line="240" w:lineRule="auto"/>
        <w:ind w:right="-75"/>
        <w:jc w:val="left"/>
        <w:rPr>
          <w:rFonts w:ascii="Courier New" w:hAnsi="Courier New" w:cs="Courier New" w:eastAsia="Courier New"/>
          <w:sz w:val="23"/>
          <w:szCs w:val="23"/>
        </w:rPr>
      </w:pPr>
      <w:rPr/>
      <w:r>
        <w:rPr/>
        <w:br w:type="column"/>
      </w:r>
      <w:r>
        <w:rPr>
          <w:rFonts w:ascii="Courier New" w:hAnsi="Courier New" w:cs="Courier New" w:eastAsia="Courier New"/>
          <w:sz w:val="23"/>
          <w:szCs w:val="23"/>
          <w:color w:val="131313"/>
          <w:spacing w:val="0"/>
          <w:w w:val="102"/>
        </w:rPr>
        <w:t>GENERU</w:t>
      </w:r>
      <w:r>
        <w:rPr>
          <w:rFonts w:ascii="Courier New" w:hAnsi="Courier New" w:cs="Courier New" w:eastAsia="Courier New"/>
          <w:sz w:val="23"/>
          <w:szCs w:val="23"/>
          <w:color w:val="000000"/>
          <w:spacing w:val="0"/>
          <w:w w:val="100"/>
        </w:rPr>
      </w:r>
    </w:p>
    <w:p>
      <w:pPr>
        <w:spacing w:before="0" w:after="0" w:line="169" w:lineRule="exact"/>
        <w:ind w:left="-51" w:right="179"/>
        <w:jc w:val="right"/>
        <w:tabs>
          <w:tab w:pos="2800" w:val="left"/>
        </w:tabs>
        <w:rPr>
          <w:rFonts w:ascii="Arial" w:hAnsi="Arial" w:cs="Arial" w:eastAsia="Arial"/>
          <w:sz w:val="15"/>
          <w:szCs w:val="15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8"/>
          <w:position w:val="-3"/>
        </w:rPr>
        <w:t>FAMIGLlA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4"/>
          <w:w w:val="108"/>
          <w:position w:val="-3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0"/>
          <w:position w:val="-3"/>
        </w:rPr>
      </w:r>
      <w:r>
        <w:rPr>
          <w:rFonts w:ascii="Arial" w:hAnsi="Arial" w:cs="Arial" w:eastAsia="Arial"/>
          <w:sz w:val="15"/>
          <w:szCs w:val="15"/>
          <w:color w:val="BABABA"/>
          <w:spacing w:val="0"/>
          <w:w w:val="108"/>
          <w:position w:val="0"/>
        </w:rPr>
        <w:t>i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  <w:position w:val="0"/>
        </w:rPr>
      </w:r>
    </w:p>
    <w:p>
      <w:pPr>
        <w:spacing w:before="0" w:after="0" w:line="138" w:lineRule="exact"/>
        <w:ind w:right="179"/>
        <w:jc w:val="right"/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AAAAAA"/>
          <w:spacing w:val="0"/>
          <w:w w:val="90"/>
        </w:rPr>
        <w:t>i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0" w:after="0" w:line="162" w:lineRule="exact"/>
        <w:ind w:right="179"/>
        <w:jc w:val="righ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BABABA"/>
          <w:spacing w:val="0"/>
          <w:w w:val="77"/>
        </w:rPr>
        <w:t>!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4" w:after="0" w:line="90" w:lineRule="exact"/>
        <w:ind w:right="202"/>
        <w:jc w:val="right"/>
        <w:rPr>
          <w:rFonts w:ascii="Arial" w:hAnsi="Arial" w:cs="Arial" w:eastAsia="Arial"/>
          <w:sz w:val="9"/>
          <w:szCs w:val="9"/>
        </w:rPr>
      </w:pPr>
      <w:rPr/>
      <w:r>
        <w:rPr/>
        <w:pict>
          <v:group style="position:absolute;margin-left:24.266293pt;margin-top:5.137934pt;width:.1pt;height:59.989214pt;mso-position-horizontal-relative:page;mso-position-vertical-relative:paragraph;z-index:-4942" coordorigin="485,103" coordsize="2,1200">
            <v:shape style="position:absolute;left:485;top:103;width:2;height:1200" coordorigin="485,103" coordsize="0,1200" path="m485,1303l485,103e" filled="f" stroked="t" strokeweight=".237905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9"/>
          <w:szCs w:val="9"/>
          <w:color w:val="BABABA"/>
          <w:spacing w:val="0"/>
          <w:w w:val="52"/>
          <w:position w:val="-1"/>
        </w:rPr>
        <w:t>f</w:t>
      </w:r>
      <w:r>
        <w:rPr>
          <w:rFonts w:ascii="Arial" w:hAnsi="Arial" w:cs="Arial" w:eastAsia="Arial"/>
          <w:sz w:val="9"/>
          <w:szCs w:val="9"/>
          <w:color w:val="000000"/>
          <w:spacing w:val="0"/>
          <w:w w:val="100"/>
          <w:position w:val="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380" w:right="160"/>
          <w:cols w:num="3" w:equalWidth="0">
            <w:col w:w="3924" w:space="1582"/>
            <w:col w:w="845" w:space="1905"/>
            <w:col w:w="3104"/>
          </w:cols>
        </w:sectPr>
      </w:pPr>
      <w:rPr/>
    </w:p>
    <w:p>
      <w:pPr>
        <w:spacing w:before="65" w:after="0" w:line="138" w:lineRule="auto"/>
        <w:ind w:left="329" w:right="129" w:firstLine="-186"/>
        <w:jc w:val="both"/>
        <w:tabs>
          <w:tab w:pos="2920" w:val="left"/>
        </w:tabs>
        <w:rPr>
          <w:rFonts w:ascii="Arial" w:hAnsi="Arial" w:cs="Arial" w:eastAsia="Arial"/>
          <w:sz w:val="10"/>
          <w:szCs w:val="10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75.015991pt;margin-top:27.875961pt;width:1.35pt;height:6pt;mso-position-horizontal-relative:page;mso-position-vertical-relative:paragraph;z-index:-4933" type="#_x0000_t202" filled="f" stroked="f">
            <v:textbox inset="0,0,0,0">
              <w:txbxContent>
                <w:p>
                  <w:pPr>
                    <w:spacing w:before="0" w:after="0" w:line="120" w:lineRule="exact"/>
                    <w:ind w:right="-58"/>
                    <w:jc w:val="left"/>
                    <w:rPr>
                      <w:rFonts w:ascii="Times New Roman" w:hAnsi="Times New Roman" w:cs="Times New Roman" w:eastAsia="Times New Roman"/>
                      <w:sz w:val="12"/>
                      <w:szCs w:val="12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2"/>
                      <w:szCs w:val="12"/>
                      <w:color w:val="838383"/>
                      <w:spacing w:val="0"/>
                      <w:w w:val="45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2"/>
                      <w:szCs w:val="12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31.559387pt;margin-top:33.639599pt;width:145.621104pt;height:18.019486pt;mso-position-horizontal-relative:page;mso-position-vertical-relative:paragraph;z-index:-4931" type="#_x0000_t202" filled="f" stroked="f">
            <v:textbox inset="0,0,0,0">
              <w:txbxContent>
                <w:p>
                  <w:pPr>
                    <w:spacing w:before="0" w:after="0" w:line="360" w:lineRule="exact"/>
                    <w:ind w:right="-94"/>
                    <w:jc w:val="left"/>
                    <w:tabs>
                      <w:tab w:pos="2860" w:val="left"/>
                    </w:tabs>
                    <w:rPr>
                      <w:rFonts w:ascii="Times New Roman" w:hAnsi="Times New Roman" w:cs="Times New Roman" w:eastAsia="Times New Roman"/>
                      <w:sz w:val="25"/>
                      <w:szCs w:val="25"/>
                    </w:rPr>
                  </w:pPr>
                  <w:rPr/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212121"/>
                      <w:spacing w:val="0"/>
                      <w:w w:val="82"/>
                      <w:position w:val="-1"/>
                    </w:rPr>
                    <w:t>AGARICACEA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212121"/>
                      <w:spacing w:val="0"/>
                      <w:w w:val="100"/>
                      <w:position w:val="-1"/>
                    </w:rPr>
                    <w:tab/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212121"/>
                      <w:spacing w:val="0"/>
                      <w:w w:val="100"/>
                      <w:position w:val="-1"/>
                    </w:rPr>
                  </w:r>
                  <w:r>
                    <w:rPr>
                      <w:rFonts w:ascii="Times New Roman" w:hAnsi="Times New Roman" w:cs="Times New Roman" w:eastAsia="Times New Roman"/>
                      <w:sz w:val="25"/>
                      <w:szCs w:val="25"/>
                      <w:color w:val="999999"/>
                      <w:spacing w:val="0"/>
                      <w:w w:val="52"/>
                      <w:position w:val="9"/>
                    </w:rPr>
                    <w:t>!</w:t>
                  </w:r>
                  <w:r>
                    <w:rPr>
                      <w:rFonts w:ascii="Times New Roman" w:hAnsi="Times New Roman" w:cs="Times New Roman" w:eastAsia="Times New Roman"/>
                      <w:sz w:val="25"/>
                      <w:szCs w:val="25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14"/>
          <w:szCs w:val="14"/>
          <w:color w:val="131313"/>
          <w:spacing w:val="0"/>
          <w:w w:val="51"/>
          <w:position w:val="3"/>
        </w:rPr>
        <w:t>1</w:t>
      </w:r>
      <w:r>
        <w:rPr>
          <w:rFonts w:ascii="Arial" w:hAnsi="Arial" w:cs="Arial" w:eastAsia="Arial"/>
          <w:sz w:val="14"/>
          <w:szCs w:val="14"/>
          <w:color w:val="131313"/>
          <w:spacing w:val="0"/>
          <w:w w:val="51"/>
          <w:position w:val="3"/>
        </w:rPr>
        <w:t>      </w:t>
      </w:r>
      <w:r>
        <w:rPr>
          <w:rFonts w:ascii="Arial" w:hAnsi="Arial" w:cs="Arial" w:eastAsia="Arial"/>
          <w:sz w:val="14"/>
          <w:szCs w:val="14"/>
          <w:color w:val="131313"/>
          <w:spacing w:val="13"/>
          <w:w w:val="51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7"/>
          <w:position w:val="-8"/>
        </w:rPr>
        <w:t>Abortipo;::us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7"/>
          <w:position w:val="-8"/>
        </w:rPr>
        <w:t> 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53"/>
          <w:w w:val="77"/>
          <w:position w:val="-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7"/>
          <w:position w:val="-6"/>
        </w:rPr>
        <w:t>BJERKANDERACEAE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7"/>
          <w:position w:val="-6"/>
        </w:rPr>
        <w:t>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08"/>
          <w:w w:val="77"/>
          <w:position w:val="-6"/>
        </w:rPr>
        <w:t> </w:t>
      </w:r>
      <w:r>
        <w:rPr>
          <w:rFonts w:ascii="Arial" w:hAnsi="Arial" w:cs="Arial" w:eastAsia="Arial"/>
          <w:sz w:val="12"/>
          <w:szCs w:val="12"/>
          <w:color w:val="AAAAAA"/>
          <w:spacing w:val="0"/>
          <w:w w:val="374"/>
          <w:position w:val="0"/>
        </w:rPr>
        <w:t>,</w:t>
      </w:r>
      <w:r>
        <w:rPr>
          <w:rFonts w:ascii="Arial" w:hAnsi="Arial" w:cs="Arial" w:eastAsia="Arial"/>
          <w:sz w:val="12"/>
          <w:szCs w:val="12"/>
          <w:color w:val="AAAAAA"/>
          <w:spacing w:val="-83"/>
          <w:w w:val="374"/>
          <w:position w:val="0"/>
        </w:rPr>
        <w:t> </w:t>
      </w:r>
      <w:r>
        <w:rPr>
          <w:rFonts w:ascii="Arial" w:hAnsi="Arial" w:cs="Arial" w:eastAsia="Arial"/>
          <w:sz w:val="9"/>
          <w:szCs w:val="9"/>
          <w:color w:val="BABABA"/>
          <w:spacing w:val="0"/>
          <w:w w:val="159"/>
          <w:position w:val="0"/>
        </w:rPr>
        <w:t>.</w:t>
      </w:r>
      <w:r>
        <w:rPr>
          <w:rFonts w:ascii="Arial" w:hAnsi="Arial" w:cs="Arial" w:eastAsia="Arial"/>
          <w:sz w:val="9"/>
          <w:szCs w:val="9"/>
          <w:color w:val="BABABA"/>
          <w:spacing w:val="0"/>
          <w:w w:val="159"/>
          <w:position w:val="0"/>
        </w:rPr>
        <w:t>  </w:t>
      </w:r>
      <w:r>
        <w:rPr>
          <w:rFonts w:ascii="Arial" w:hAnsi="Arial" w:cs="Arial" w:eastAsia="Arial"/>
          <w:sz w:val="9"/>
          <w:szCs w:val="9"/>
          <w:color w:val="BABABA"/>
          <w:spacing w:val="6"/>
          <w:w w:val="15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14"/>
          <w:position w:val="-3"/>
        </w:rPr>
        <w:t>-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-69"/>
          <w:w w:val="100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3"/>
        </w:rPr>
        <w:t>Abortiporu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3"/>
        </w:rPr>
        <w:t>    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5"/>
          <w:w w:val="82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BJERCANDERACEA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2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97"/>
          <w:position w:val="1"/>
        </w:rPr>
        <w:t>,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100"/>
          <w:position w:val="1"/>
        </w:rPr>
        <w:t>     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62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BABABA"/>
          <w:spacing w:val="0"/>
          <w:w w:val="128"/>
          <w:position w:val="-4"/>
        </w:rPr>
        <w:t>'</w:t>
      </w:r>
      <w:r>
        <w:rPr>
          <w:rFonts w:ascii="Times New Roman" w:hAnsi="Times New Roman" w:cs="Times New Roman" w:eastAsia="Times New Roman"/>
          <w:sz w:val="15"/>
          <w:szCs w:val="15"/>
          <w:color w:val="BABABA"/>
          <w:spacing w:val="0"/>
          <w:w w:val="128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>Acanthocystis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3"/>
        </w:rPr>
        <w:t>PLEUROTACEAE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3"/>
        </w:rPr>
        <w:t>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59"/>
          <w:w w:val="8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"/>
          <w:w w:val="79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7"/>
          <w:w w:val="81"/>
          <w:position w:val="0"/>
        </w:rPr>
        <w:t>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1"/>
          <w:w w:val="78"/>
          <w:position w:val="0"/>
        </w:rPr>
        <w:t>t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-8"/>
          <w:w w:val="48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31"/>
          <w:w w:val="84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0"/>
          <w:w w:val="48"/>
          <w:position w:val="0"/>
        </w:rPr>
        <w:t>: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-100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1"/>
          <w:w w:val="89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-18"/>
          <w:w w:val="89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2"/>
          <w:w w:val="89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9"/>
          <w:position w:val="0"/>
        </w:rPr>
        <w:t>ti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9"/>
          <w:position w:val="0"/>
        </w:rPr>
        <w:t>su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9"/>
          <w:position w:val="0"/>
        </w:rPr>
        <w:t>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05"/>
          <w:w w:val="8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5"/>
          <w:w w:val="87"/>
          <w:position w:val="2"/>
        </w:rPr>
        <w:t>P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-47"/>
          <w:w w:val="145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67"/>
          <w:position w:val="2"/>
        </w:rPr>
        <w:t>J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87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UROTACEA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    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2"/>
          <w:w w:val="82"/>
          <w:position w:val="2"/>
        </w:rPr>
        <w:t> </w:t>
      </w:r>
      <w:r>
        <w:rPr>
          <w:rFonts w:ascii="Arial" w:hAnsi="Arial" w:cs="Arial" w:eastAsia="Arial"/>
          <w:sz w:val="18"/>
          <w:szCs w:val="18"/>
          <w:color w:val="AAAAAA"/>
          <w:spacing w:val="0"/>
          <w:w w:val="100"/>
          <w:position w:val="-7"/>
        </w:rPr>
        <w:t>i</w:t>
      </w:r>
      <w:r>
        <w:rPr>
          <w:rFonts w:ascii="Arial" w:hAnsi="Arial" w:cs="Arial" w:eastAsia="Arial"/>
          <w:sz w:val="18"/>
          <w:szCs w:val="18"/>
          <w:color w:val="AAAAAA"/>
          <w:spacing w:val="0"/>
          <w:w w:val="100"/>
          <w:position w:val="-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2"/>
        </w:rPr>
        <w:t>Ac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1"/>
          <w:w w:val="82"/>
          <w:position w:val="-2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2"/>
        </w:rPr>
        <w:t>tabula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2"/>
        </w:rPr>
        <w:t>   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12"/>
          <w:w w:val="82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HELVELLACEAE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90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Ac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7"/>
          <w:w w:val="82"/>
          <w:position w:val="2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tabula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     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61"/>
          <w:w w:val="82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-102"/>
          <w:w w:val="98"/>
          <w:position w:val="5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0"/>
          <w:w w:val="26"/>
          <w:position w:val="5"/>
        </w:rPr>
        <w:t>.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-99"/>
          <w:w w:val="100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ELVELLACEA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   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15"/>
          <w:w w:val="82"/>
          <w:position w:val="5"/>
        </w:rPr>
        <w:t> </w:t>
      </w:r>
      <w:r>
        <w:rPr>
          <w:rFonts w:ascii="Arial" w:hAnsi="Arial" w:cs="Arial" w:eastAsia="Arial"/>
          <w:sz w:val="10"/>
          <w:szCs w:val="10"/>
          <w:color w:val="BABABA"/>
          <w:spacing w:val="0"/>
          <w:w w:val="131"/>
          <w:position w:val="8"/>
        </w:rPr>
        <w:t>!</w:t>
      </w:r>
      <w:r>
        <w:rPr>
          <w:rFonts w:ascii="Arial" w:hAnsi="Arial" w:cs="Arial" w:eastAsia="Arial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0" w:after="0" w:line="192" w:lineRule="exact"/>
        <w:ind w:left="334" w:right="-20"/>
        <w:jc w:val="left"/>
        <w:tabs>
          <w:tab w:pos="2920" w:val="left"/>
          <w:tab w:pos="550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74.778076pt;margin-top:9.086868pt;width:2.3976pt;height:10pt;mso-position-horizontal-relative:page;mso-position-vertical-relative:paragraph;z-index:-4932" type="#_x0000_t202" filled="f" stroked="f">
            <v:textbox inset="0,0,0,0">
              <w:txbxContent>
                <w:p>
                  <w:pPr>
                    <w:spacing w:before="0" w:after="0" w:line="200" w:lineRule="exact"/>
                    <w:ind w:right="-70"/>
                    <w:jc w:val="left"/>
                    <w:rPr>
                      <w:rFonts w:ascii="Arial" w:hAnsi="Arial" w:cs="Arial" w:eastAsia="Arial"/>
                      <w:sz w:val="20"/>
                      <w:szCs w:val="20"/>
                    </w:rPr>
                  </w:pPr>
                  <w:rPr/>
                  <w:r>
                    <w:rPr>
                      <w:rFonts w:ascii="Arial" w:hAnsi="Arial" w:cs="Arial" w:eastAsia="Arial"/>
                      <w:sz w:val="20"/>
                      <w:szCs w:val="20"/>
                      <w:color w:val="AAAAAA"/>
                      <w:spacing w:val="0"/>
                      <w:w w:val="108"/>
                    </w:rPr>
                    <w:t>i</w:t>
                  </w:r>
                  <w:r>
                    <w:rPr>
                      <w:rFonts w:ascii="Arial" w:hAnsi="Arial" w:cs="Arial" w:eastAsia="Arial"/>
                      <w:sz w:val="20"/>
                      <w:szCs w:val="20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1"/>
        </w:rPr>
        <w:t>Acia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12"/>
          <w:w w:val="82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1"/>
          <w:w w:val="82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Acia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7"/>
        </w:rPr>
        <w:t>CORTICIACE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3"/>
          <w:w w:val="82"/>
          <w:position w:val="7"/>
        </w:rPr>
        <w:t>A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40"/>
          <w:position w:val="7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14" w:lineRule="exact"/>
        <w:ind w:left="329" w:right="-20"/>
        <w:jc w:val="left"/>
        <w:tabs>
          <w:tab w:pos="2920" w:val="left"/>
          <w:tab w:pos="55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7"/>
        </w:rPr>
        <w:t>Ag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8"/>
          <w:w w:val="82"/>
          <w:position w:val="-7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-7"/>
        </w:rPr>
        <w:t>r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10"/>
          <w:w w:val="82"/>
          <w:position w:val="-7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7"/>
        </w:rPr>
        <w:t>eus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6"/>
        </w:rPr>
        <w:t>AGARICACEAE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2"/>
          <w:w w:val="82"/>
          <w:position w:val="-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-4"/>
        </w:rPr>
        <w:t>Ag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2"/>
          <w:w w:val="81"/>
          <w:position w:val="-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4"/>
        </w:rPr>
        <w:t>rie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65"/>
          <w:w w:val="83"/>
          <w:position w:val="-4"/>
        </w:rPr>
        <w:t>u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40"/>
          <w:position w:val="-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93" w:after="0" w:line="130" w:lineRule="auto"/>
        <w:ind w:left="329" w:right="1731" w:firstLine="-181"/>
        <w:jc w:val="left"/>
        <w:tabs>
          <w:tab w:pos="2920" w:val="left"/>
          <w:tab w:pos="550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579.298279pt;margin-top:10.97369pt;width:.1pt;height:37.284133pt;mso-position-horizontal-relative:page;mso-position-vertical-relative:paragraph;z-index:-4941" coordorigin="11586,219" coordsize="2,746">
            <v:shape style="position:absolute;left:11586;top:219;width:2;height:746" coordorigin="11586,219" coordsize="0,746" path="m11586,965l11586,219e" filled="f" stroked="t" strokeweight=".237905pt" strokecolor="#000000">
              <v:path arrowok="t"/>
            </v:shape>
          </v:group>
          <w10:wrap type="none"/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74.778076pt;margin-top:2.799616pt;width:1.83pt;height:6pt;mso-position-horizontal-relative:page;mso-position-vertical-relative:paragraph;z-index:-4925" type="#_x0000_t202" filled="f" stroked="f">
            <v:textbox inset="0,0,0,0">
              <w:txbxContent>
                <w:p>
                  <w:pPr>
                    <w:spacing w:before="0" w:after="0" w:line="120" w:lineRule="exact"/>
                    <w:ind w:right="-58"/>
                    <w:jc w:val="left"/>
                    <w:rPr>
                      <w:rFonts w:ascii="Times New Roman" w:hAnsi="Times New Roman" w:cs="Times New Roman" w:eastAsia="Times New Roman"/>
                      <w:sz w:val="12"/>
                      <w:szCs w:val="12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2"/>
                      <w:szCs w:val="12"/>
                      <w:color w:val="999999"/>
                      <w:spacing w:val="0"/>
                      <w:w w:val="61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2"/>
                      <w:szCs w:val="12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10"/>
          <w:szCs w:val="10"/>
          <w:color w:val="131313"/>
          <w:spacing w:val="0"/>
          <w:w w:val="54"/>
          <w:position w:val="-7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131313"/>
          <w:spacing w:val="0"/>
          <w:w w:val="54"/>
          <w:position w:val="-7"/>
        </w:rPr>
        <w:t>          </w:t>
      </w:r>
      <w:r>
        <w:rPr>
          <w:rFonts w:ascii="Times New Roman" w:hAnsi="Times New Roman" w:cs="Times New Roman" w:eastAsia="Times New Roman"/>
          <w:sz w:val="10"/>
          <w:szCs w:val="10"/>
          <w:color w:val="131313"/>
          <w:spacing w:val="10"/>
          <w:w w:val="54"/>
          <w:position w:val="-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-3"/>
        </w:rPr>
        <w:t>Alrocybe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0"/>
        </w:rPr>
        <w:t>BOLBITIACEAE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0"/>
        </w:rPr>
        <w:t>Aro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1"/>
          <w:w w:val="85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21"/>
          <w:w w:val="85"/>
          <w:position w:val="0"/>
        </w:rPr>
        <w:t>J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0"/>
        </w:rPr>
        <w:t>be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7"/>
          <w:w w:val="85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6"/>
        </w:rPr>
        <w:t>BOLBITIACEA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4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batrellus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5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PObYPORACEAE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1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9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batrellu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7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POLTPORACEA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" w:after="0" w:line="143" w:lineRule="auto"/>
        <w:ind w:left="319" w:right="545" w:firstLine="-181"/>
        <w:jc w:val="left"/>
        <w:tabs>
          <w:tab w:pos="2920" w:val="left"/>
          <w:tab w:pos="5500" w:val="left"/>
          <w:tab w:pos="8240" w:val="left"/>
          <w:tab w:pos="107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20.697721pt;margin-top:5.667124pt;width:.1pt;height:87.713313pt;mso-position-horizontal-relative:page;mso-position-vertical-relative:paragraph;z-index:-4940" coordorigin="414,113" coordsize="2,1754">
            <v:shape style="position:absolute;left:414;top:113;width:2;height:1754" coordorigin="414,113" coordsize="0,1754" path="m414,1868l414,113e" filled="f" stroked="t" strokeweight=".237905pt" strokecolor="#000000">
              <v:path arrowok="t"/>
            </v:shape>
          </v:group>
          <w10:wrap type="none"/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74.302307pt;margin-top:29.292093pt;width:3.00144pt;height:26pt;mso-position-horizontal-relative:page;mso-position-vertical-relative:paragraph;z-index:-4930" type="#_x0000_t202" filled="f" stroked="f">
            <v:textbox inset="0,0,0,0">
              <w:txbxContent>
                <w:p>
                  <w:pPr>
                    <w:spacing w:before="0" w:after="0" w:line="520" w:lineRule="exact"/>
                    <w:ind w:right="-118"/>
                    <w:jc w:val="left"/>
                    <w:rPr>
                      <w:rFonts w:ascii="Arial" w:hAnsi="Arial" w:cs="Arial" w:eastAsia="Arial"/>
                      <w:sz w:val="52"/>
                      <w:szCs w:val="52"/>
                    </w:rPr>
                  </w:pPr>
                  <w:rPr/>
                  <w:r>
                    <w:rPr>
                      <w:rFonts w:ascii="Arial" w:hAnsi="Arial" w:cs="Arial" w:eastAsia="Arial"/>
                      <w:sz w:val="52"/>
                      <w:szCs w:val="52"/>
                      <w:color w:val="727272"/>
                      <w:spacing w:val="0"/>
                      <w:w w:val="52"/>
                      <w:position w:val="-1"/>
                    </w:rPr>
                    <w:t>l</w:t>
                  </w:r>
                  <w:r>
                    <w:rPr>
                      <w:rFonts w:ascii="Arial" w:hAnsi="Arial" w:cs="Arial" w:eastAsia="Arial"/>
                      <w:sz w:val="52"/>
                      <w:szCs w:val="52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17"/>
          <w:szCs w:val="17"/>
          <w:color w:val="212121"/>
          <w:spacing w:val="0"/>
          <w:w w:val="53"/>
          <w:position w:val="4"/>
        </w:rPr>
        <w:t>1</w:t>
      </w:r>
      <w:r>
        <w:rPr>
          <w:rFonts w:ascii="Arial" w:hAnsi="Arial" w:cs="Arial" w:eastAsia="Arial"/>
          <w:sz w:val="17"/>
          <w:szCs w:val="17"/>
          <w:color w:val="212121"/>
          <w:spacing w:val="0"/>
          <w:w w:val="53"/>
          <w:position w:val="4"/>
        </w:rPr>
        <w:t>    </w:t>
      </w:r>
      <w:r>
        <w:rPr>
          <w:rFonts w:ascii="Arial" w:hAnsi="Arial" w:cs="Arial" w:eastAsia="Arial"/>
          <w:sz w:val="17"/>
          <w:szCs w:val="17"/>
          <w:color w:val="212121"/>
          <w:spacing w:val="15"/>
          <w:w w:val="53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Aleuria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  <w:t>PYRONEMATACEAE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Aleuria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8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PlRONEMATACEA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3"/>
        </w:rPr>
        <w:t>Aleurocystidielluœ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4"/>
          <w:w w:val="8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2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Aleurocistidiellumu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65"/>
          <w:w w:val="8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2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Aleurod1scus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Aleurodiscu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5"/>
        </w:rPr>
      </w:r>
      <w:r>
        <w:rPr>
          <w:rFonts w:ascii="Times New Roman" w:hAnsi="Times New Roman" w:cs="Times New Roman" w:eastAsia="Times New Roman"/>
          <w:sz w:val="14"/>
          <w:szCs w:val="14"/>
          <w:color w:val="BABABA"/>
          <w:spacing w:val="0"/>
          <w:w w:val="103"/>
          <w:position w:val="10"/>
        </w:rPr>
        <w:t>'</w:t>
      </w:r>
      <w:r>
        <w:rPr>
          <w:rFonts w:ascii="Times New Roman" w:hAnsi="Times New Roman" w:cs="Times New Roman" w:eastAsia="Times New Roman"/>
          <w:sz w:val="14"/>
          <w:szCs w:val="14"/>
          <w:color w:val="BABABA"/>
          <w:spacing w:val="0"/>
          <w:w w:val="103"/>
          <w:position w:val="1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Alnicola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CORTINARIACEAE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8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Alnicola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7"/>
          <w:w w:val="82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CORTINARIACEA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65" w:lineRule="exact"/>
        <w:ind w:left="324" w:right="-20"/>
        <w:jc w:val="left"/>
        <w:tabs>
          <w:tab w:pos="2920" w:val="left"/>
          <w:tab w:pos="550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6"/>
          <w:position w:val="-1"/>
        </w:rPr>
        <w:t>Arnanita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6"/>
          <w:position w:val="0"/>
        </w:rPr>
        <w:t>AMANITACEAE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"/>
          <w:w w:val="76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6"/>
          <w:position w:val="1"/>
        </w:rPr>
        <w:t>Arnanita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AMANITACE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9"/>
          <w:w w:val="82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53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73" w:lineRule="exact"/>
        <w:ind w:left="319" w:right="-20"/>
        <w:jc w:val="left"/>
        <w:tabs>
          <w:tab w:pos="2920" w:val="left"/>
          <w:tab w:pos="550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3"/>
          <w:position w:val="-11"/>
        </w:rPr>
        <w:t>.1\rnanitOJ?Sis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3"/>
          <w:position w:val="-9"/>
        </w:rPr>
        <w:t>AMANITACEAE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53"/>
          <w:w w:val="73"/>
          <w:position w:val="-9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9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3"/>
          <w:position w:val="-9"/>
        </w:rPr>
        <w:t>ArnanitoJ?sisu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9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7"/>
        </w:rPr>
        <w:t>AMANITACE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3"/>
          <w:w w:val="82"/>
          <w:position w:val="-7"/>
        </w:rPr>
        <w:t>A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13"/>
          <w:position w:val="-7"/>
        </w:rPr>
        <w:t>..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80" w:right="160"/>
        </w:sectPr>
      </w:pPr>
      <w:rPr/>
    </w:p>
    <w:p>
      <w:pPr>
        <w:spacing w:before="83" w:after="0" w:line="191" w:lineRule="exact"/>
        <w:ind w:left="319" w:right="-76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5"/>
          <w:position w:val="-5"/>
        </w:rPr>
        <w:t>Anellana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95" w:lineRule="exact"/>
        <w:ind w:right="197"/>
        <w:jc w:val="right"/>
        <w:rPr>
          <w:rFonts w:ascii="Times New Roman" w:hAnsi="Times New Roman" w:cs="Times New Roman" w:eastAsia="Times New Roman"/>
          <w:sz w:val="12"/>
          <w:szCs w:val="12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12"/>
          <w:szCs w:val="12"/>
          <w:color w:val="838383"/>
          <w:spacing w:val="0"/>
          <w:w w:val="61"/>
          <w:position w:val="-2"/>
        </w:rPr>
        <w:t>1</w:t>
      </w:r>
      <w:r>
        <w:rPr>
          <w:rFonts w:ascii="Times New Roman" w:hAnsi="Times New Roman" w:cs="Times New Roman" w:eastAsia="Times New Roman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0" w:after="0" w:line="198" w:lineRule="exact"/>
        <w:ind w:right="-20"/>
        <w:jc w:val="left"/>
        <w:tabs>
          <w:tab w:pos="2560" w:val="left"/>
          <w:tab w:pos="53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2"/>
        </w:rPr>
        <w:t>BOLBITIACEAE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Anellana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BOLBITIACE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4"/>
          <w:w w:val="82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66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9" w:lineRule="atLeast"/>
        <w:ind w:left="5329" w:right="-20"/>
        <w:jc w:val="left"/>
        <w:tabs>
          <w:tab w:pos="818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w w:val="82"/>
        </w:rPr>
        <w:t>PlRONEMATACEA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1"/>
          <w:w w:val="10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4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100"/>
        </w:rPr>
      </w:r>
      <w:r>
        <w:rPr>
          <w:rFonts w:ascii="Times New Roman" w:hAnsi="Times New Roman" w:cs="Times New Roman" w:eastAsia="Times New Roman"/>
          <w:sz w:val="19"/>
          <w:szCs w:val="19"/>
          <w:color w:val="838383"/>
          <w:spacing w:val="0"/>
          <w:w w:val="42"/>
          <w:position w:val="1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color w:val="838383"/>
          <w:spacing w:val="0"/>
          <w:w w:val="42"/>
          <w:position w:val="1"/>
        </w:rPr>
        <w:t>  </w:t>
      </w:r>
      <w:r>
        <w:rPr>
          <w:rFonts w:ascii="Times New Roman" w:hAnsi="Times New Roman" w:cs="Times New Roman" w:eastAsia="Times New Roman"/>
          <w:sz w:val="19"/>
          <w:szCs w:val="19"/>
          <w:color w:val="838383"/>
          <w:spacing w:val="14"/>
          <w:w w:val="42"/>
          <w:position w:val="1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595959"/>
          <w:spacing w:val="0"/>
          <w:w w:val="42"/>
          <w:position w:val="1"/>
        </w:rPr>
        <w:t>-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80" w:right="160"/>
          <w:cols w:num="2" w:equalWidth="0">
            <w:col w:w="1414" w:space="1508"/>
            <w:col w:w="8438"/>
          </w:cols>
        </w:sectPr>
      </w:pPr>
      <w:rPr/>
    </w:p>
    <w:p>
      <w:pPr>
        <w:spacing w:before="0" w:after="0" w:line="7" w:lineRule="exact"/>
        <w:ind w:left="319" w:right="4466"/>
        <w:jc w:val="both"/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Anthracobia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6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4"/>
        </w:rPr>
        <w:t>PYRONEMATACEAE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4"/>
        </w:rPr>
        <w:t>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64"/>
          <w:w w:val="83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5"/>
        </w:rPr>
        <w:t>An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7"/>
          <w:w w:val="80"/>
          <w:position w:val="5"/>
        </w:rPr>
        <w:t>t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-52"/>
          <w:w w:val="40"/>
          <w:position w:val="5"/>
        </w:rPr>
        <w:t>.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-54"/>
          <w:w w:val="82"/>
          <w:position w:val="5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-63"/>
          <w:w w:val="92"/>
          <w:position w:val="5"/>
        </w:rPr>
        <w:t>'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5"/>
        </w:rPr>
        <w:t>racobia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20" w:after="0" w:line="148" w:lineRule="auto"/>
        <w:ind w:left="319" w:right="1649"/>
        <w:jc w:val="both"/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</w:rPr>
        <w:t>l\nthurus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</w:rPr>
        <w:t>    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04"/>
          <w:w w:val="79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</w:rPr>
        <w:t>CLATHRACEAE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</w:rPr>
        <w:t>  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76"/>
          <w:w w:val="79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2"/>
        </w:rPr>
        <w:t>Ant.ur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88"/>
          <w:w w:val="84"/>
          <w:position w:val="2"/>
        </w:rPr>
        <w:t>u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51"/>
          <w:position w:val="2"/>
        </w:rPr>
        <w:t>··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100"/>
          <w:position w:val="2"/>
        </w:rPr>
        <w:t>            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-49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4"/>
        </w:rPr>
        <w:t>CLA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64"/>
          <w:w w:val="85"/>
          <w:position w:val="4"/>
        </w:rPr>
        <w:t>T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7"/>
          <w:w w:val="26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33"/>
          <w:w w:val="66"/>
          <w:position w:val="4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4"/>
        </w:rPr>
        <w:t>RACE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4"/>
          <w:w w:val="80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5"/>
          <w:w w:val="53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0"/>
          <w:w w:val="40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0"/>
          <w:w w:val="4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Antrodia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     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5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00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Antrodia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      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4"/>
          <w:w w:val="82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POLiPORACEA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Antrodiella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6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73"/>
          <w:w w:val="8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Antrodiella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5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POLtPORACE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"/>
          <w:w w:val="82"/>
          <w:position w:val="5"/>
        </w:rPr>
        <w:t>A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66"/>
          <w:position w:val="5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92" w:lineRule="exact"/>
        <w:ind w:left="139" w:right="-20"/>
        <w:jc w:val="left"/>
        <w:tabs>
          <w:tab w:pos="2900" w:val="left"/>
          <w:tab w:pos="550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14"/>
          <w:szCs w:val="14"/>
          <w:color w:val="131313"/>
          <w:spacing w:val="0"/>
          <w:w w:val="52"/>
          <w:position w:val="3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131313"/>
          <w:spacing w:val="0"/>
          <w:w w:val="52"/>
          <w:position w:val="3"/>
        </w:rPr>
        <w:t>      </w:t>
      </w:r>
      <w:r>
        <w:rPr>
          <w:rFonts w:ascii="Times New Roman" w:hAnsi="Times New Roman" w:cs="Times New Roman" w:eastAsia="Times New Roman"/>
          <w:sz w:val="14"/>
          <w:szCs w:val="14"/>
          <w:color w:val="131313"/>
          <w:spacing w:val="17"/>
          <w:w w:val="5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Apiocrea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NECTRIACEAE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Apiocrea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NETTRIACE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0"/>
          <w:w w:val="82"/>
          <w:position w:val="6"/>
        </w:rPr>
        <w:t>A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59"/>
          <w:position w:val="6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85" w:lineRule="exact"/>
        <w:ind w:left="319" w:right="4946"/>
        <w:jc w:val="both"/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Arcyria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                    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7"/>
          <w:w w:val="100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1"/>
        </w:rPr>
        <w:t>Arc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6"/>
          <w:w w:val="79"/>
          <w:position w:val="1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1"/>
        </w:rPr>
        <w:t>ria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43" w:lineRule="exact"/>
        <w:ind w:left="139" w:right="-20"/>
        <w:jc w:val="left"/>
        <w:tabs>
          <w:tab w:pos="2920" w:val="left"/>
          <w:tab w:pos="550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Arial" w:hAnsi="Arial" w:cs="Arial" w:eastAsia="Arial"/>
          <w:sz w:val="13"/>
          <w:szCs w:val="13"/>
          <w:color w:val="131313"/>
          <w:spacing w:val="0"/>
          <w:w w:val="55"/>
          <w:position w:val="-8"/>
        </w:rPr>
        <w:t>1</w:t>
      </w:r>
      <w:r>
        <w:rPr>
          <w:rFonts w:ascii="Arial" w:hAnsi="Arial" w:cs="Arial" w:eastAsia="Arial"/>
          <w:sz w:val="13"/>
          <w:szCs w:val="13"/>
          <w:color w:val="131313"/>
          <w:spacing w:val="0"/>
          <w:w w:val="55"/>
          <w:position w:val="-8"/>
        </w:rPr>
        <w:t>      </w:t>
      </w:r>
      <w:r>
        <w:rPr>
          <w:rFonts w:ascii="Arial" w:hAnsi="Arial" w:cs="Arial" w:eastAsia="Arial"/>
          <w:sz w:val="13"/>
          <w:szCs w:val="13"/>
          <w:color w:val="131313"/>
          <w:spacing w:val="7"/>
          <w:w w:val="55"/>
          <w:position w:val="-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6"/>
        </w:rPr>
        <w:t>Armlllaria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5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3"/>
        </w:rPr>
        <w:t>Armillaria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0"/>
        </w:rPr>
        <w:t>TR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6"/>
          <w:w w:val="86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0"/>
          <w:w w:val="113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38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-103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46" w:lineRule="exact"/>
        <w:ind w:left="139" w:right="-20"/>
        <w:jc w:val="left"/>
        <w:tabs>
          <w:tab w:pos="2920" w:val="left"/>
          <w:tab w:pos="550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14"/>
          <w:szCs w:val="14"/>
          <w:color w:val="212121"/>
          <w:spacing w:val="0"/>
          <w:w w:val="52"/>
          <w:position w:val="1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212121"/>
          <w:spacing w:val="0"/>
          <w:w w:val="52"/>
          <w:position w:val="1"/>
        </w:rPr>
        <w:t>       </w:t>
      </w:r>
      <w:r>
        <w:rPr>
          <w:rFonts w:ascii="Times New Roman" w:hAnsi="Times New Roman" w:cs="Times New Roman" w:eastAsia="Times New Roman"/>
          <w:sz w:val="14"/>
          <w:szCs w:val="14"/>
          <w:color w:val="212121"/>
          <w:spacing w:val="3"/>
          <w:w w:val="5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3"/>
        </w:rPr>
        <w:t>Arrhenia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2"/>
        </w:rPr>
        <w:t>PLEUROTACEAE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Ar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2"/>
          <w:w w:val="81"/>
          <w:position w:val="0"/>
        </w:rPr>
        <w:t>r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-14"/>
          <w:w w:val="119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enia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-32"/>
          <w:w w:val="82"/>
          <w:position w:val="2"/>
        </w:rPr>
        <w:t>P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-39"/>
          <w:w w:val="106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2"/>
        </w:rPr>
        <w:t>!ÙROTACEA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05" w:lineRule="exact"/>
        <w:ind w:left="139" w:right="-20"/>
        <w:jc w:val="left"/>
        <w:tabs>
          <w:tab w:pos="2920" w:val="left"/>
          <w:tab w:pos="550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Arial" w:hAnsi="Arial" w:cs="Arial" w:eastAsia="Arial"/>
          <w:sz w:val="14"/>
          <w:szCs w:val="14"/>
          <w:color w:val="212121"/>
          <w:spacing w:val="0"/>
          <w:w w:val="51"/>
          <w:position w:val="-7"/>
        </w:rPr>
        <w:t>1</w:t>
      </w:r>
      <w:r>
        <w:rPr>
          <w:rFonts w:ascii="Arial" w:hAnsi="Arial" w:cs="Arial" w:eastAsia="Arial"/>
          <w:sz w:val="14"/>
          <w:szCs w:val="14"/>
          <w:color w:val="212121"/>
          <w:spacing w:val="0"/>
          <w:w w:val="51"/>
          <w:position w:val="-7"/>
        </w:rPr>
        <w:t>      </w:t>
      </w:r>
      <w:r>
        <w:rPr>
          <w:rFonts w:ascii="Arial" w:hAnsi="Arial" w:cs="Arial" w:eastAsia="Arial"/>
          <w:sz w:val="14"/>
          <w:szCs w:val="14"/>
          <w:color w:val="212121"/>
          <w:spacing w:val="3"/>
          <w:w w:val="51"/>
          <w:position w:val="-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Ascobolus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ASCOBOLACEAE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2"/>
        </w:rPr>
        <w:t>Ascobolu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ASCOBOLACE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9"/>
          <w:w w:val="82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59"/>
          <w:position w:val="4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32" w:lineRule="exact"/>
        <w:ind w:left="143" w:right="-20"/>
        <w:jc w:val="left"/>
        <w:tabs>
          <w:tab w:pos="2920" w:val="left"/>
          <w:tab w:pos="550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6.169533pt;margin-top:6.30225pt;width:1.35pt;height:6pt;mso-position-horizontal-relative:page;mso-position-vertical-relative:paragraph;z-index:-4929" type="#_x0000_t202" filled="f" stroked="f">
            <v:textbox inset="0,0,0,0">
              <w:txbxContent>
                <w:p>
                  <w:pPr>
                    <w:spacing w:before="0" w:after="0" w:line="120" w:lineRule="exact"/>
                    <w:ind w:right="-58"/>
                    <w:jc w:val="left"/>
                    <w:rPr>
                      <w:rFonts w:ascii="Times New Roman" w:hAnsi="Times New Roman" w:cs="Times New Roman" w:eastAsia="Times New Roman"/>
                      <w:sz w:val="12"/>
                      <w:szCs w:val="12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2"/>
                      <w:szCs w:val="12"/>
                      <w:color w:val="131313"/>
                      <w:spacing w:val="0"/>
                      <w:w w:val="45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2"/>
                      <w:szCs w:val="12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9"/>
          <w:szCs w:val="9"/>
          <w:color w:val="131313"/>
          <w:spacing w:val="0"/>
          <w:w w:val="73"/>
          <w:position w:val="1"/>
        </w:rPr>
        <w:t>1</w:t>
      </w:r>
      <w:r>
        <w:rPr>
          <w:rFonts w:ascii="Times New Roman" w:hAnsi="Times New Roman" w:cs="Times New Roman" w:eastAsia="Times New Roman"/>
          <w:sz w:val="9"/>
          <w:szCs w:val="9"/>
          <w:color w:val="131313"/>
          <w:spacing w:val="0"/>
          <w:w w:val="73"/>
          <w:position w:val="1"/>
        </w:rPr>
        <w:t>        </w:t>
      </w:r>
      <w:r>
        <w:rPr>
          <w:rFonts w:ascii="Times New Roman" w:hAnsi="Times New Roman" w:cs="Times New Roman" w:eastAsia="Times New Roman"/>
          <w:sz w:val="9"/>
          <w:szCs w:val="9"/>
          <w:color w:val="131313"/>
          <w:spacing w:val="0"/>
          <w:w w:val="7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3"/>
          <w:position w:val="-6"/>
        </w:rPr>
        <w:t>Ascocoryne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9"/>
          <w:w w:val="73"/>
          <w:position w:val="-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3"/>
          <w:position w:val="-5"/>
        </w:rPr>
        <w:t>IIELOTIACEAE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3"/>
          <w:w w:val="73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3"/>
          <w:position w:val="-3"/>
        </w:rPr>
        <w:t>Ascocor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4"/>
          <w:w w:val="73"/>
          <w:position w:val="-3"/>
        </w:rPr>
        <w:t>j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-20"/>
          <w:w w:val="73"/>
          <w:position w:val="-3"/>
        </w:rPr>
        <w:t>'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3"/>
          <w:position w:val="-3"/>
        </w:rPr>
        <w:t>ne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"/>
          <w:w w:val="7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727272"/>
          <w:spacing w:val="-89"/>
          <w:w w:val="119"/>
          <w:position w:val="-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10"/>
          <w:w w:val="40"/>
          <w:position w:val="-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1"/>
        </w:rPr>
        <w:t>ELOTIACEA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49" w:lineRule="exact"/>
        <w:ind w:left="319" w:right="-20"/>
        <w:jc w:val="left"/>
        <w:tabs>
          <w:tab w:pos="2900" w:val="left"/>
          <w:tab w:pos="550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>Asterophora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3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Astero.fora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2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"/>
          <w:w w:val="85"/>
          <w:position w:val="2"/>
        </w:rPr>
        <w:t>C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-97"/>
          <w:w w:val="93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17"/>
          <w:w w:val="40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2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34" w:lineRule="exact"/>
        <w:ind w:left="139" w:right="-20"/>
        <w:jc w:val="left"/>
        <w:tabs>
          <w:tab w:pos="2920" w:val="left"/>
          <w:tab w:pos="550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212121"/>
          <w:spacing w:val="0"/>
          <w:w w:val="53"/>
          <w:position w:val="-10"/>
        </w:rPr>
        <w:t>1</w:t>
      </w:r>
      <w:r>
        <w:rPr>
          <w:rFonts w:ascii="Times New Roman" w:hAnsi="Times New Roman" w:cs="Times New Roman" w:eastAsia="Times New Roman"/>
          <w:sz w:val="17"/>
          <w:szCs w:val="17"/>
          <w:color w:val="212121"/>
          <w:spacing w:val="0"/>
          <w:w w:val="53"/>
          <w:position w:val="-10"/>
        </w:rPr>
        <w:t>     </w:t>
      </w:r>
      <w:r>
        <w:rPr>
          <w:rFonts w:ascii="Times New Roman" w:hAnsi="Times New Roman" w:cs="Times New Roman" w:eastAsia="Times New Roman"/>
          <w:sz w:val="17"/>
          <w:szCs w:val="17"/>
          <w:color w:val="212121"/>
          <w:spacing w:val="0"/>
          <w:w w:val="53"/>
          <w:position w:val="-1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7"/>
        </w:rPr>
        <w:t>Astraeus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6"/>
        </w:rPr>
        <w:t>GEASTRACEAE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>Astraeu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1"/>
        </w:rPr>
        <w:t>GEASTRACE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9"/>
          <w:w w:val="82"/>
          <w:position w:val="-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23"/>
          <w:w w:val="53"/>
          <w:position w:val="-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ABABA"/>
          <w:spacing w:val="0"/>
          <w:w w:val="59"/>
          <w:position w:val="-1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78" w:after="0" w:line="143" w:lineRule="auto"/>
        <w:ind w:left="315" w:right="1737" w:firstLine="-176"/>
        <w:jc w:val="left"/>
        <w:tabs>
          <w:tab w:pos="2900" w:val="left"/>
          <w:tab w:pos="550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5.931627pt;margin-top:7.005207pt;width:3.00033pt;height:25.5pt;mso-position-horizontal-relative:page;mso-position-vertical-relative:paragraph;z-index:-4928" type="#_x0000_t202" filled="f" stroked="f">
            <v:textbox inset="0,0,0,0">
              <w:txbxContent>
                <w:p>
                  <w:pPr>
                    <w:spacing w:before="0" w:after="0" w:line="510" w:lineRule="exact"/>
                    <w:ind w:right="-117"/>
                    <w:jc w:val="left"/>
                    <w:rPr>
                      <w:rFonts w:ascii="Arial" w:hAnsi="Arial" w:cs="Arial" w:eastAsia="Arial"/>
                      <w:sz w:val="51"/>
                      <w:szCs w:val="51"/>
                    </w:rPr>
                  </w:pPr>
                  <w:rPr/>
                  <w:r>
                    <w:rPr>
                      <w:rFonts w:ascii="Arial" w:hAnsi="Arial" w:cs="Arial" w:eastAsia="Arial"/>
                      <w:sz w:val="51"/>
                      <w:szCs w:val="51"/>
                      <w:color w:val="212121"/>
                      <w:spacing w:val="0"/>
                      <w:w w:val="53"/>
                      <w:position w:val="-1"/>
                    </w:rPr>
                    <w:t>l</w:t>
                  </w:r>
                  <w:r>
                    <w:rPr>
                      <w:rFonts w:ascii="Arial" w:hAnsi="Arial" w:cs="Arial" w:eastAsia="Arial"/>
                      <w:sz w:val="51"/>
                      <w:szCs w:val="51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9"/>
          <w:szCs w:val="9"/>
          <w:color w:val="131313"/>
          <w:spacing w:val="0"/>
          <w:w w:val="81"/>
          <w:position w:val="10"/>
        </w:rPr>
        <w:t>1</w:t>
      </w:r>
      <w:r>
        <w:rPr>
          <w:rFonts w:ascii="Times New Roman" w:hAnsi="Times New Roman" w:cs="Times New Roman" w:eastAsia="Times New Roman"/>
          <w:sz w:val="9"/>
          <w:szCs w:val="9"/>
          <w:color w:val="131313"/>
          <w:spacing w:val="0"/>
          <w:w w:val="81"/>
          <w:position w:val="10"/>
        </w:rPr>
        <w:t>      </w:t>
      </w:r>
      <w:r>
        <w:rPr>
          <w:rFonts w:ascii="Times New Roman" w:hAnsi="Times New Roman" w:cs="Times New Roman" w:eastAsia="Times New Roman"/>
          <w:sz w:val="9"/>
          <w:szCs w:val="9"/>
          <w:color w:val="131313"/>
          <w:spacing w:val="16"/>
          <w:w w:val="81"/>
          <w:position w:val="1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Aurantioporus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  <w:t>Aurantioporu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POLlPORACEA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>Aureoboletus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3"/>
        </w:rPr>
        <w:t>BOLETACEAE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0"/>
        </w:rPr>
        <w:t>Aureobulet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5"/>
          <w:w w:val="84"/>
          <w:position w:val="0"/>
        </w:rPr>
        <w:t>u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59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BVLETACE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2"/>
          <w:w w:val="82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2"/>
          <w:w w:val="46"/>
          <w:position w:val="1"/>
        </w:rPr>
        <w:t>'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59"/>
          <w:position w:val="1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06" w:lineRule="exact"/>
        <w:ind w:left="143" w:right="-20"/>
        <w:jc w:val="left"/>
        <w:tabs>
          <w:tab w:pos="2900" w:val="left"/>
          <w:tab w:pos="550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14"/>
          <w:szCs w:val="14"/>
          <w:color w:val="131313"/>
          <w:spacing w:val="0"/>
          <w:w w:val="52"/>
          <w:position w:val="-8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131313"/>
          <w:spacing w:val="0"/>
          <w:w w:val="52"/>
          <w:position w:val="-8"/>
        </w:rPr>
        <w:t>      </w:t>
      </w:r>
      <w:r>
        <w:rPr>
          <w:rFonts w:ascii="Times New Roman" w:hAnsi="Times New Roman" w:cs="Times New Roman" w:eastAsia="Times New Roman"/>
          <w:sz w:val="14"/>
          <w:szCs w:val="14"/>
          <w:color w:val="131313"/>
          <w:spacing w:val="13"/>
          <w:w w:val="52"/>
          <w:position w:val="-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1"/>
        </w:rPr>
        <w:t>Aur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"/>
          <w:w w:val="83"/>
          <w:position w:val="-1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1"/>
        </w:rPr>
        <w:t>cul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4"/>
          <w:w w:val="83"/>
          <w:position w:val="-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1"/>
        </w:rPr>
        <w:t>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13"/>
          <w:w w:val="83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AURICULARIACEAE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Auricularia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5"/>
        </w:rPr>
        <w:t>AURICULARIACEA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2" w:after="0" w:line="134" w:lineRule="auto"/>
        <w:ind w:left="319" w:right="1405" w:firstLine="-171"/>
        <w:jc w:val="left"/>
        <w:tabs>
          <w:tab w:pos="2900" w:val="left"/>
          <w:tab w:pos="550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12"/>
          <w:szCs w:val="12"/>
          <w:color w:val="131313"/>
          <w:spacing w:val="0"/>
          <w:w w:val="45"/>
        </w:rPr>
        <w:t>1</w:t>
      </w:r>
      <w:r>
        <w:rPr>
          <w:rFonts w:ascii="Times New Roman" w:hAnsi="Times New Roman" w:cs="Times New Roman" w:eastAsia="Times New Roman"/>
          <w:sz w:val="12"/>
          <w:szCs w:val="12"/>
          <w:color w:val="131313"/>
          <w:spacing w:val="0"/>
          <w:w w:val="45"/>
        </w:rPr>
        <w:t>         </w:t>
      </w:r>
      <w:r>
        <w:rPr>
          <w:rFonts w:ascii="Times New Roman" w:hAnsi="Times New Roman" w:cs="Times New Roman" w:eastAsia="Times New Roman"/>
          <w:sz w:val="12"/>
          <w:szCs w:val="12"/>
          <w:color w:val="131313"/>
          <w:spacing w:val="9"/>
          <w:w w:val="4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>Auriculariopsis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3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  <w:t>Auriculariopsisu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6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0"/>
        </w:rPr>
        <w:t>Auriscalpiurn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0"/>
          <w:position w:val="1"/>
        </w:rPr>
        <w:t>AURISCALPIACEAE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50"/>
          <w:w w:val="8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4"/>
        </w:rPr>
        <w:t>Auriscalp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2"/>
          <w:w w:val="83"/>
          <w:position w:val="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4"/>
        </w:rPr>
        <w:t>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"/>
          <w:w w:val="83"/>
          <w:position w:val="4"/>
        </w:rPr>
        <w:t>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30"/>
          <w:position w:val="4"/>
        </w:rPr>
        <w:t>'-'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7"/>
        </w:rPr>
        <w:t>AURISCALPIACEA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08" w:lineRule="exact"/>
        <w:ind w:left="143" w:right="-20"/>
        <w:jc w:val="left"/>
        <w:tabs>
          <w:tab w:pos="2900" w:val="left"/>
          <w:tab w:pos="552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14"/>
          <w:szCs w:val="14"/>
          <w:color w:val="131313"/>
          <w:spacing w:val="0"/>
          <w:w w:val="52"/>
          <w:position w:val="-9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131313"/>
          <w:spacing w:val="0"/>
          <w:w w:val="52"/>
          <w:position w:val="-9"/>
        </w:rPr>
        <w:t>       </w:t>
      </w:r>
      <w:r>
        <w:rPr>
          <w:rFonts w:ascii="Times New Roman" w:hAnsi="Times New Roman" w:cs="Times New Roman" w:eastAsia="Times New Roman"/>
          <w:sz w:val="14"/>
          <w:szCs w:val="14"/>
          <w:color w:val="131313"/>
          <w:spacing w:val="3"/>
          <w:w w:val="52"/>
          <w:position w:val="-9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7"/>
        </w:rPr>
        <w:t>Baeospora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5"/>
          <w:w w:val="82"/>
          <w:position w:val="-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7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-6"/>
        </w:rPr>
        <w:t>HARASMIACEAE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101"/>
          <w:w w:val="82"/>
          <w:position w:val="-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6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3"/>
        </w:rPr>
        <w:t>Baeospora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5"/>
          <w:w w:val="82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1"/>
        </w:rPr>
        <w:t>NARASMIACEA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41" w:lineRule="exact"/>
        <w:ind w:left="148" w:right="-20"/>
        <w:jc w:val="left"/>
        <w:tabs>
          <w:tab w:pos="2920" w:val="left"/>
          <w:tab w:pos="552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20.697721pt;margin-top:11.208961pt;width:.1pt;height:47.80017pt;mso-position-horizontal-relative:page;mso-position-vertical-relative:paragraph;z-index:-4939" coordorigin="414,224" coordsize="2,956">
            <v:shape style="position:absolute;left:414;top:224;width:2;height:956" coordorigin="414,224" coordsize="0,956" path="m414,1180l414,224e" filled="f" stroked="t" strokeweight=".237905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0"/>
          <w:szCs w:val="10"/>
          <w:color w:val="131313"/>
          <w:spacing w:val="0"/>
          <w:w w:val="54"/>
          <w:position w:val="3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131313"/>
          <w:spacing w:val="0"/>
          <w:w w:val="54"/>
          <w:position w:val="3"/>
        </w:rPr>
        <w:t>          </w:t>
      </w:r>
      <w:r>
        <w:rPr>
          <w:rFonts w:ascii="Times New Roman" w:hAnsi="Times New Roman" w:cs="Times New Roman" w:eastAsia="Times New Roman"/>
          <w:sz w:val="10"/>
          <w:szCs w:val="10"/>
          <w:color w:val="131313"/>
          <w:spacing w:val="0"/>
          <w:w w:val="54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5"/>
        </w:rPr>
        <w:t>Bankera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8"/>
          <w:w w:val="82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-4"/>
        </w:rPr>
        <w:t>BANKERACEAE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1"/>
        </w:rPr>
        <w:t>Banche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4"/>
          <w:w w:val="82"/>
          <w:position w:val="-1"/>
        </w:rPr>
        <w:t>r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-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110"/>
          <w:w w:val="82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BA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2"/>
          <w:w w:val="82"/>
          <w:position w:val="2"/>
        </w:rPr>
        <w:t>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2"/>
        </w:rPr>
        <w:t>CfiERACE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9"/>
          <w:w w:val="74"/>
          <w:position w:val="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26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9" w:after="0" w:line="133" w:lineRule="auto"/>
        <w:ind w:left="315" w:right="1458" w:firstLine="-171"/>
        <w:jc w:val="left"/>
        <w:tabs>
          <w:tab w:pos="2900" w:val="left"/>
          <w:tab w:pos="552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Arial" w:hAnsi="Arial" w:cs="Arial" w:eastAsia="Arial"/>
          <w:sz w:val="19"/>
          <w:szCs w:val="19"/>
          <w:color w:val="212121"/>
          <w:spacing w:val="0"/>
          <w:w w:val="100"/>
          <w:position w:val="6"/>
        </w:rPr>
        <w:t>l</w:t>
      </w:r>
      <w:r>
        <w:rPr>
          <w:rFonts w:ascii="Arial" w:hAnsi="Arial" w:cs="Arial" w:eastAsia="Arial"/>
          <w:sz w:val="19"/>
          <w:szCs w:val="19"/>
          <w:color w:val="212121"/>
          <w:spacing w:val="0"/>
          <w:w w:val="100"/>
          <w:position w:val="6"/>
        </w:rPr>
        <w:t> </w:t>
      </w:r>
      <w:r>
        <w:rPr>
          <w:rFonts w:ascii="Arial" w:hAnsi="Arial" w:cs="Arial" w:eastAsia="Arial"/>
          <w:sz w:val="19"/>
          <w:szCs w:val="19"/>
          <w:color w:val="212121"/>
          <w:spacing w:val="34"/>
          <w:w w:val="10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5"/>
        </w:rPr>
        <w:t>Barlaeina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5"/>
          <w:w w:val="82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-4"/>
        </w:rPr>
        <w:t>PEZIZACEAE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104"/>
          <w:w w:val="82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Barlaeina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PEZIZACE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3"/>
          <w:w w:val="82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0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0"/>
          <w:w w:val="4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5"/>
        </w:rPr>
        <w:t>Battarraea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4"/>
        </w:rPr>
        <w:t>BATTARRAEACEAE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0"/>
        </w:rPr>
        <w:t>Ba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0"/>
          <w:w w:val="80"/>
          <w:position w:val="0"/>
        </w:rPr>
        <w:t>t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tar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"/>
          <w:w w:val="82"/>
          <w:position w:val="0"/>
        </w:rPr>
        <w:t>r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99"/>
          <w:w w:val="66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-76"/>
          <w:w w:val="40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ABABA"/>
          <w:spacing w:val="0"/>
          <w:w w:val="26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ABABA"/>
          <w:spacing w:val="-100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0"/>
        </w:rPr>
        <w:t>ea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2"/>
        </w:rPr>
        <w:t>BATTARR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8"/>
          <w:w w:val="84"/>
          <w:position w:val="2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2"/>
        </w:rPr>
        <w:t>EACE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4"/>
          <w:w w:val="81"/>
          <w:position w:val="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0"/>
          <w:w w:val="40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37" w:after="0" w:line="123" w:lineRule="auto"/>
        <w:ind w:left="319" w:right="1248"/>
        <w:jc w:val="left"/>
        <w:tabs>
          <w:tab w:pos="2900" w:val="left"/>
          <w:tab w:pos="552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>Bertia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1"/>
        </w:rPr>
        <w:t>CORONOPHORACEAE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96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Bertia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3"/>
          <w:position w:val="6"/>
        </w:rPr>
        <w:t>CORON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10"/>
          <w:w w:val="83"/>
          <w:position w:val="6"/>
        </w:rPr>
        <w:t>O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-8"/>
          <w:w w:val="93"/>
          <w:position w:val="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6"/>
        </w:rPr>
        <w:t>FORACEA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Biannularia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5"/>
        </w:rPr>
        <w:t>Biannularia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5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5"/>
          <w:position w:val="8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8"/>
          <w:w w:val="85"/>
          <w:position w:val="8"/>
        </w:rPr>
        <w:t>C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-2"/>
          <w:w w:val="77"/>
          <w:position w:val="8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8"/>
        </w:rPr>
        <w:t>OLOMATACE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5"/>
          <w:w w:val="81"/>
          <w:position w:val="8"/>
        </w:rPr>
        <w:t>A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26"/>
          <w:position w:val="8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80" w:right="160"/>
        </w:sectPr>
      </w:pPr>
      <w:rPr/>
    </w:p>
    <w:p>
      <w:pPr>
        <w:spacing w:before="0" w:after="0" w:line="92" w:lineRule="exact"/>
        <w:ind w:left="324" w:right="-82"/>
        <w:jc w:val="left"/>
        <w:tabs>
          <w:tab w:pos="2920" w:val="left"/>
          <w:tab w:pos="55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7"/>
        </w:rPr>
        <w:t>Bisporella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6"/>
        </w:rPr>
        <w:t>HELOTIACEAE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3"/>
        </w:rPr>
        <w:t>Bisporella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92" w:lineRule="exact"/>
        <w:ind w:right="-20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/>
        <w:br w:type="column"/>
      </w:r>
      <w:r>
        <w:rPr>
          <w:rFonts w:ascii="Courier New" w:hAnsi="Courier New" w:cs="Courier New" w:eastAsia="Courier New"/>
          <w:sz w:val="24"/>
          <w:szCs w:val="24"/>
          <w:color w:val="AAAAAA"/>
          <w:spacing w:val="-133"/>
          <w:w w:val="59"/>
          <w:position w:val="-1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9"/>
          <w:w w:val="77"/>
          <w:position w:val="-1"/>
        </w:rPr>
        <w:t>,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-1"/>
        </w:rPr>
        <w:t>ELOTIACEA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80" w:right="160"/>
          <w:cols w:num="2" w:equalWidth="0">
            <w:col w:w="6725" w:space="1554"/>
            <w:col w:w="3081"/>
          </w:cols>
        </w:sectPr>
      </w:pPr>
      <w:rPr/>
    </w:p>
    <w:p>
      <w:pPr>
        <w:spacing w:before="28" w:after="0" w:line="167" w:lineRule="exact"/>
        <w:ind w:left="153" w:right="-94"/>
        <w:jc w:val="left"/>
        <w:tabs>
          <w:tab w:pos="29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6.407436pt;margin-top:2.872023pt;width:1.98492pt;height:7pt;mso-position-horizontal-relative:page;mso-position-vertical-relative:paragraph;z-index:-4927" type="#_x0000_t202" filled="f" stroked="f">
            <v:textbox inset="0,0,0,0">
              <w:txbxContent>
                <w:p>
                  <w:pPr>
                    <w:spacing w:before="0" w:after="0" w:line="140" w:lineRule="exact"/>
                    <w:ind w:right="-61"/>
                    <w:jc w:val="left"/>
                    <w:rPr>
                      <w:rFonts w:ascii="Arial" w:hAnsi="Arial" w:cs="Arial" w:eastAsia="Arial"/>
                      <w:sz w:val="14"/>
                      <w:szCs w:val="14"/>
                    </w:rPr>
                  </w:pPr>
                  <w:rPr/>
                  <w:r>
                    <w:rPr>
                      <w:rFonts w:ascii="Arial" w:hAnsi="Arial" w:cs="Arial" w:eastAsia="Arial"/>
                      <w:sz w:val="14"/>
                      <w:szCs w:val="14"/>
                      <w:color w:val="212121"/>
                      <w:spacing w:val="0"/>
                      <w:w w:val="51"/>
                    </w:rPr>
                    <w:t>1</w:t>
                  </w:r>
                  <w:r>
                    <w:rPr>
                      <w:rFonts w:ascii="Arial" w:hAnsi="Arial" w:cs="Arial" w:eastAsia="Arial"/>
                      <w:sz w:val="14"/>
                      <w:szCs w:val="14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67"/>
          <w:position w:val="-20"/>
        </w:rPr>
        <w:t>!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67"/>
          <w:position w:val="-2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26"/>
          <w:w w:val="67"/>
          <w:position w:val="-2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8"/>
        </w:rPr>
        <w:t>Bjerkandera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8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8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8"/>
          <w:position w:val="-7"/>
        </w:rPr>
        <w:t>13JERKANDERACEAE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96" w:lineRule="exact"/>
        <w:ind w:right="-20"/>
        <w:jc w:val="left"/>
        <w:tabs>
          <w:tab w:pos="27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br w:type="column"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3"/>
        </w:rPr>
        <w:t>Bjercandera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6"/>
          <w:position w:val="-2"/>
        </w:rPr>
        <w:t>l3JERCANDERACEA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80" w:right="160"/>
          <w:cols w:num="2" w:equalWidth="0">
            <w:col w:w="4720" w:space="810"/>
            <w:col w:w="5830"/>
          </w:cols>
        </w:sectPr>
      </w:pPr>
      <w:rPr/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125" w:lineRule="auto"/>
        <w:ind w:left="324" w:right="1709" w:firstLine="-171"/>
        <w:jc w:val="left"/>
        <w:tabs>
          <w:tab w:pos="2920" w:val="left"/>
          <w:tab w:pos="552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20.697721pt;margin-top:6.829874pt;width:.1pt;height:57.599205pt;mso-position-horizontal-relative:page;mso-position-vertical-relative:paragraph;z-index:-4938" coordorigin="414,137" coordsize="2,1152">
            <v:shape style="position:absolute;left:414;top:137;width:2;height:1152" coordorigin="414,137" coordsize="0,1152" path="m414,1289l414,137e" filled="f" stroked="t" strokeweight=".237905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8"/>
          <w:szCs w:val="8"/>
          <w:color w:val="363636"/>
          <w:spacing w:val="0"/>
          <w:w w:val="100"/>
          <w:position w:val="1"/>
        </w:rPr>
        <w:t>1</w:t>
      </w:r>
      <w:r>
        <w:rPr>
          <w:rFonts w:ascii="Times New Roman" w:hAnsi="Times New Roman" w:cs="Times New Roman" w:eastAsia="Times New Roman"/>
          <w:sz w:val="8"/>
          <w:szCs w:val="8"/>
          <w:color w:val="363636"/>
          <w:spacing w:val="0"/>
          <w:w w:val="100"/>
          <w:position w:val="1"/>
        </w:rPr>
        <w:t>     </w:t>
      </w:r>
      <w:r>
        <w:rPr>
          <w:rFonts w:ascii="Times New Roman" w:hAnsi="Times New Roman" w:cs="Times New Roman" w:eastAsia="Times New Roman"/>
          <w:sz w:val="8"/>
          <w:szCs w:val="8"/>
          <w:color w:val="363636"/>
          <w:spacing w:val="11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Bolbitius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1"/>
          <w:w w:val="81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1"/>
        </w:rPr>
        <w:t>l30LBITIACEAE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5"/>
        </w:rPr>
        <w:t>Bulbitiu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4"/>
          <w:w w:val="81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5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7"/>
        </w:rPr>
        <w:t>BùLJÜTIACEA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-5"/>
        </w:rPr>
        <w:t>Boletinus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8"/>
          <w:w w:val="78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8"/>
          <w:position w:val="-4"/>
        </w:rPr>
        <w:t>BOLETACEAE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40"/>
          <w:w w:val="78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0"/>
        </w:rPr>
        <w:t>B'Oletinu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2"/>
        </w:rPr>
        <w:t>l3ULETACEA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3"/>
          <w:position w:val="0"/>
        </w:rPr>
        <w:t>Boletopsis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3"/>
          <w:position w:val="0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5"/>
        </w:rPr>
        <w:t>Boletopsisu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5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5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7"/>
          <w:position w:val="8"/>
        </w:rPr>
        <w:t>POL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8"/>
        </w:rPr>
        <w:t>PORACE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5"/>
          <w:w w:val="81"/>
          <w:position w:val="8"/>
        </w:rPr>
        <w:t>A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26"/>
          <w:position w:val="8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63" w:lineRule="exact"/>
        <w:ind w:left="324" w:right="-20"/>
        <w:jc w:val="left"/>
        <w:tabs>
          <w:tab w:pos="2920" w:val="left"/>
          <w:tab w:pos="552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3"/>
        </w:rPr>
        <w:t>Bole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4"/>
          <w:w w:val="82"/>
          <w:position w:val="-3"/>
        </w:rPr>
        <w:t>t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3"/>
        </w:rPr>
        <w:t>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11"/>
          <w:w w:val="82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-2"/>
        </w:rPr>
        <w:t>BOLETACEAE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104"/>
          <w:w w:val="82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Buletu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9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4"/>
        </w:rPr>
        <w:t>BULETACE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9"/>
          <w:w w:val="81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137"/>
          <w:position w:val="4"/>
        </w:rPr>
        <w:t>'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38" w:after="0" w:line="127" w:lineRule="auto"/>
        <w:ind w:left="329" w:right="1374" w:firstLine="-5"/>
        <w:jc w:val="left"/>
        <w:tabs>
          <w:tab w:pos="2920" w:val="left"/>
          <w:tab w:pos="5520" w:val="left"/>
          <w:tab w:pos="814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>Bondarzewia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1"/>
        </w:rPr>
        <w:t>BONDARZEWIACEAE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5"/>
        </w:rPr>
        <w:t>Bondarzevia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5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7"/>
        </w:rPr>
        <w:t>BONDARZ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"/>
          <w:w w:val="82"/>
          <w:position w:val="7"/>
        </w:rPr>
        <w:t>F</w:t>
      </w:r>
      <w:r>
        <w:rPr>
          <w:rFonts w:ascii="Courier New" w:hAnsi="Courier New" w:cs="Courier New" w:eastAsia="Courier New"/>
          <w:sz w:val="24"/>
          <w:szCs w:val="24"/>
          <w:color w:val="363636"/>
          <w:spacing w:val="0"/>
          <w:w w:val="84"/>
          <w:position w:val="7"/>
        </w:rPr>
        <w:t>V{A</w:t>
      </w:r>
      <w:r>
        <w:rPr>
          <w:rFonts w:ascii="Courier New" w:hAnsi="Courier New" w:cs="Courier New" w:eastAsia="Courier New"/>
          <w:sz w:val="24"/>
          <w:szCs w:val="24"/>
          <w:color w:val="363636"/>
          <w:spacing w:val="4"/>
          <w:w w:val="84"/>
          <w:position w:val="7"/>
        </w:rPr>
        <w:t>C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7"/>
        </w:rPr>
        <w:t>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0"/>
        </w:rPr>
        <w:t>Bovi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3"/>
          <w:w w:val="75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0"/>
        </w:rPr>
        <w:t>ta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9"/>
          <w:w w:val="75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5"/>
          <w:position w:val="1"/>
        </w:rPr>
        <w:t>LYCOPERDACEAE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23"/>
          <w:w w:val="75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5"/>
        </w:rPr>
        <w:t>Bovi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2"/>
          <w:w w:val="75"/>
          <w:position w:val="5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5"/>
        </w:rPr>
        <w:t>ta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9"/>
          <w:w w:val="75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5"/>
        </w:rPr>
      </w:r>
      <w:r>
        <w:rPr>
          <w:rFonts w:ascii="Times New Roman" w:hAnsi="Times New Roman" w:cs="Times New Roman" w:eastAsia="Times New Roman"/>
          <w:sz w:val="8"/>
          <w:szCs w:val="8"/>
          <w:color w:val="AAAAAA"/>
          <w:spacing w:val="0"/>
          <w:w w:val="75"/>
          <w:position w:val="16"/>
        </w:rPr>
        <w:t>1</w:t>
      </w:r>
      <w:r>
        <w:rPr>
          <w:rFonts w:ascii="Times New Roman" w:hAnsi="Times New Roman" w:cs="Times New Roman" w:eastAsia="Times New Roman"/>
          <w:sz w:val="8"/>
          <w:szCs w:val="8"/>
          <w:color w:val="AAAAAA"/>
          <w:spacing w:val="0"/>
          <w:w w:val="75"/>
          <w:position w:val="16"/>
        </w:rPr>
        <w:t>     </w:t>
      </w:r>
      <w:r>
        <w:rPr>
          <w:rFonts w:ascii="Times New Roman" w:hAnsi="Times New Roman" w:cs="Times New Roman" w:eastAsia="Times New Roman"/>
          <w:sz w:val="8"/>
          <w:szCs w:val="8"/>
          <w:color w:val="AAAAAA"/>
          <w:spacing w:val="4"/>
          <w:w w:val="75"/>
          <w:position w:val="1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8"/>
        </w:rPr>
        <w:t>LlCOPERDl'\C'EA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73" w:lineRule="exact"/>
        <w:ind w:left="324" w:right="-20"/>
        <w:jc w:val="left"/>
        <w:tabs>
          <w:tab w:pos="2940" w:val="left"/>
          <w:tab w:pos="552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3"/>
        </w:rPr>
        <w:t>Buylossoporus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444444"/>
          <w:spacing w:val="5"/>
          <w:w w:val="65"/>
          <w:position w:val="-1"/>
        </w:rPr>
        <w:t>P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3"/>
          <w:position w:val="-1"/>
        </w:rPr>
        <w:t>OLYPORACEAE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  <w:t>Buylossoporu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6"/>
          <w:position w:val="6"/>
        </w:rPr>
        <w:t>POLIPORACEI\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33" w:after="0" w:line="130" w:lineRule="auto"/>
        <w:ind w:left="324" w:right="1735" w:firstLine="-162"/>
        <w:jc w:val="left"/>
        <w:tabs>
          <w:tab w:pos="2960" w:val="left"/>
          <w:tab w:pos="552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19.745005pt;margin-top:8.697834pt;width:128.946614pt;height:201.235429pt;mso-position-horizontal-relative:page;mso-position-vertical-relative:paragraph;z-index:-4937" coordorigin="395,174" coordsize="2579,4025">
            <v:group style="position:absolute;left:414;top:181;width:2;height:4010" coordorigin="414,181" coordsize="2,4010">
              <v:shape style="position:absolute;left:414;top:181;width:2;height:4010" coordorigin="414,181" coordsize="0,4010" path="m414,4192l414,181e" filled="f" stroked="t" strokeweight=".713715pt" strokecolor="#000000">
                <v:path arrowok="t"/>
              </v:shape>
            </v:group>
            <v:group style="position:absolute;left:409;top:975;width:48;height:2" coordorigin="409,975" coordsize="48,2">
              <v:shape style="position:absolute;left:409;top:975;width:48;height:2" coordorigin="409,975" coordsize="48,0" path="m409,975l457,975e" filled="f" stroked="t" strokeweight="1.189524pt" strokecolor="#000000">
                <v:path arrowok="t"/>
              </v:shape>
            </v:group>
            <v:group style="position:absolute;left:457;top:975;width:90;height:2" coordorigin="457,975" coordsize="90,2">
              <v:shape style="position:absolute;left:457;top:975;width:90;height:2" coordorigin="457,975" coordsize="90,0" path="m457,975l547,975e" filled="f" stroked="t" strokeweight=".237905pt" strokecolor="#000000">
                <v:path arrowok="t"/>
              </v:shape>
            </v:group>
            <v:group style="position:absolute;left:409;top:4180;width:2550;height:2" coordorigin="409,4180" coordsize="2550,2">
              <v:shape style="position:absolute;left:409;top:4180;width:2550;height:2" coordorigin="409,4180" coordsize="2550,0" path="m409,4180l2960,4180e" filled="f" stroked="t" strokeweight="1.429621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9"/>
          <w:szCs w:val="9"/>
          <w:color w:val="444444"/>
          <w:spacing w:val="0"/>
          <w:w w:val="73"/>
        </w:rPr>
        <w:t>1</w:t>
      </w:r>
      <w:r>
        <w:rPr>
          <w:rFonts w:ascii="Times New Roman" w:hAnsi="Times New Roman" w:cs="Times New Roman" w:eastAsia="Times New Roman"/>
          <w:sz w:val="9"/>
          <w:szCs w:val="9"/>
          <w:color w:val="444444"/>
          <w:spacing w:val="0"/>
          <w:w w:val="73"/>
        </w:rPr>
        <w:t>      </w:t>
      </w:r>
      <w:r>
        <w:rPr>
          <w:rFonts w:ascii="Times New Roman" w:hAnsi="Times New Roman" w:cs="Times New Roman" w:eastAsia="Times New Roman"/>
          <w:sz w:val="9"/>
          <w:szCs w:val="9"/>
          <w:color w:val="444444"/>
          <w:spacing w:val="14"/>
          <w:w w:val="7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3"/>
        </w:rPr>
        <w:t>Bu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56"/>
          <w:w w:val="7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3"/>
        </w:rPr>
        <w:t>billornv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5"/>
          <w:w w:val="73"/>
        </w:rPr>
        <w:t>c</w:t>
      </w:r>
      <w:r>
        <w:rPr>
          <w:rFonts w:ascii="Courier New" w:hAnsi="Courier New" w:cs="Courier New" w:eastAsia="Courier New"/>
          <w:sz w:val="24"/>
          <w:szCs w:val="24"/>
          <w:color w:val="363636"/>
          <w:spacing w:val="0"/>
          <w:w w:val="73"/>
        </w:rPr>
        <w:t>es</w:t>
      </w:r>
      <w:r>
        <w:rPr>
          <w:rFonts w:ascii="Courier New" w:hAnsi="Courier New" w:cs="Courier New" w:eastAsia="Courier New"/>
          <w:sz w:val="24"/>
          <w:szCs w:val="24"/>
          <w:color w:val="363636"/>
          <w:spacing w:val="-66"/>
          <w:w w:val="7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363636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363636"/>
          <w:spacing w:val="0"/>
          <w:w w:val="100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3"/>
          <w:position w:val="2"/>
        </w:rPr>
        <w:t>:ORTICIACEAE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50"/>
          <w:w w:val="7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3"/>
          <w:position w:val="8"/>
        </w:rPr>
        <w:t>Bu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47"/>
          <w:w w:val="73"/>
          <w:position w:val="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8"/>
        </w:rPr>
        <w:t>billom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60"/>
          <w:w w:val="81"/>
          <w:position w:val="8"/>
        </w:rPr>
        <w:t>i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26"/>
          <w:position w:val="8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-91"/>
          <w:w w:val="100"/>
          <w:position w:val="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8"/>
        </w:rPr>
        <w:t>ce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8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9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9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Bulgaria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5"/>
          <w:w w:val="8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363636"/>
          <w:spacing w:val="0"/>
          <w:w w:val="52"/>
          <w:position w:val="0"/>
        </w:rPr>
        <w:t>-</w:t>
      </w:r>
      <w:r>
        <w:rPr>
          <w:rFonts w:ascii="Courier New" w:hAnsi="Courier New" w:cs="Courier New" w:eastAsia="Courier New"/>
          <w:sz w:val="24"/>
          <w:szCs w:val="24"/>
          <w:color w:val="363636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363636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0"/>
        </w:rPr>
        <w:t>!ELOTIACEAE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5"/>
        </w:rPr>
        <w:t>Bulgaria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105"/>
          <w:w w:val="81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5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3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5"/>
        </w:rPr>
      </w:r>
      <w:r>
        <w:rPr>
          <w:rFonts w:ascii="Courier New" w:hAnsi="Courier New" w:cs="Courier New" w:eastAsia="Courier New"/>
          <w:sz w:val="24"/>
          <w:szCs w:val="24"/>
          <w:color w:val="595959"/>
          <w:spacing w:val="-45"/>
          <w:w w:val="119"/>
          <w:position w:val="7"/>
        </w:rPr>
        <w:t>: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3"/>
          <w:position w:val="7"/>
        </w:rPr>
        <w:t>ELOTIACEA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62" w:lineRule="exact"/>
        <w:ind w:left="324" w:right="-20"/>
        <w:jc w:val="left"/>
        <w:tabs>
          <w:tab w:pos="2920" w:val="left"/>
          <w:tab w:pos="554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Byssomerulius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-2"/>
        </w:rPr>
        <w:t>20RTICIACEAE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3"/>
        </w:rPr>
        <w:t>Btssomeruliu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101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5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3" w:lineRule="exact"/>
        <w:ind w:left="324" w:right="-20"/>
        <w:jc w:val="left"/>
        <w:tabs>
          <w:tab w:pos="800" w:val="left"/>
          <w:tab w:pos="3620" w:val="left"/>
          <w:tab w:pos="4500" w:val="left"/>
          <w:tab w:pos="554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1"/>
        </w:rPr>
        <w:t>Ca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1"/>
        </w:rPr>
        <w:t>esiella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3"/>
          <w:w w:val="100"/>
          <w:position w:val="-21"/>
        </w:rPr>
        <w:t> </w:t>
      </w:r>
      <w:r>
        <w:rPr>
          <w:rFonts w:ascii="Times New Roman" w:hAnsi="Times New Roman" w:cs="Times New Roman" w:eastAsia="Times New Roman"/>
          <w:sz w:val="43"/>
          <w:szCs w:val="43"/>
          <w:color w:val="131313"/>
          <w:spacing w:val="-23"/>
          <w:w w:val="100"/>
          <w:position w:val="-31"/>
        </w:rPr>
      </w:r>
      <w:r>
        <w:rPr>
          <w:rFonts w:ascii="Times New Roman" w:hAnsi="Times New Roman" w:cs="Times New Roman" w:eastAsia="Times New Roman"/>
          <w:sz w:val="43"/>
          <w:szCs w:val="43"/>
          <w:color w:val="131313"/>
          <w:spacing w:val="39"/>
          <w:w w:val="100"/>
          <w:u w:val="single" w:color="000000"/>
          <w:position w:val="-31"/>
        </w:rPr>
        <w:t> </w:t>
      </w:r>
      <w:r>
        <w:rPr>
          <w:rFonts w:ascii="Times New Roman" w:hAnsi="Times New Roman" w:cs="Times New Roman" w:eastAsia="Times New Roman"/>
          <w:sz w:val="43"/>
          <w:szCs w:val="43"/>
          <w:color w:val="131313"/>
          <w:spacing w:val="0"/>
          <w:w w:val="100"/>
          <w:u w:val="single" w:color="000000"/>
          <w:position w:val="-31"/>
        </w:rPr>
        <w:tab/>
      </w:r>
      <w:r>
        <w:rPr>
          <w:rFonts w:ascii="Times New Roman" w:hAnsi="Times New Roman" w:cs="Times New Roman" w:eastAsia="Times New Roman"/>
          <w:sz w:val="43"/>
          <w:szCs w:val="43"/>
          <w:color w:val="131313"/>
          <w:spacing w:val="0"/>
          <w:w w:val="100"/>
          <w:u w:val="single" w:color="000000"/>
          <w:position w:val="-31"/>
        </w:rPr>
      </w:r>
      <w:r>
        <w:rPr>
          <w:rFonts w:ascii="Times New Roman" w:hAnsi="Times New Roman" w:cs="Times New Roman" w:eastAsia="Times New Roman"/>
          <w:sz w:val="43"/>
          <w:szCs w:val="43"/>
          <w:color w:val="131313"/>
          <w:spacing w:val="0"/>
          <w:w w:val="100"/>
          <w:u w:val="single" w:color="000000"/>
          <w:position w:val="-31"/>
        </w:rPr>
        <w:t>.g</w:t>
      </w:r>
      <w:r>
        <w:rPr>
          <w:rFonts w:ascii="Times New Roman" w:hAnsi="Times New Roman" w:cs="Times New Roman" w:eastAsia="Times New Roman"/>
          <w:sz w:val="43"/>
          <w:szCs w:val="43"/>
          <w:color w:val="131313"/>
          <w:spacing w:val="-5"/>
          <w:w w:val="100"/>
          <w:u w:val="single" w:color="000000"/>
          <w:position w:val="-31"/>
        </w:rPr>
        <w:t> </w:t>
      </w:r>
      <w:r>
        <w:rPr>
          <w:rFonts w:ascii="Times New Roman" w:hAnsi="Times New Roman" w:cs="Times New Roman" w:eastAsia="Times New Roman"/>
          <w:sz w:val="43"/>
          <w:szCs w:val="43"/>
          <w:color w:val="131313"/>
          <w:spacing w:val="0"/>
          <w:w w:val="100"/>
          <w:u w:val="single" w:color="000000"/>
          <w:position w:val="-31"/>
        </w:rPr>
        <w:tab/>
      </w:r>
      <w:r>
        <w:rPr>
          <w:rFonts w:ascii="Times New Roman" w:hAnsi="Times New Roman" w:cs="Times New Roman" w:eastAsia="Times New Roman"/>
          <w:sz w:val="43"/>
          <w:szCs w:val="43"/>
          <w:color w:val="131313"/>
          <w:spacing w:val="0"/>
          <w:w w:val="100"/>
          <w:u w:val="single" w:color="000000"/>
          <w:position w:val="-31"/>
        </w:rPr>
      </w:r>
      <w:r>
        <w:rPr>
          <w:rFonts w:ascii="Times New Roman" w:hAnsi="Times New Roman" w:cs="Times New Roman" w:eastAsia="Times New Roman"/>
          <w:sz w:val="43"/>
          <w:szCs w:val="43"/>
          <w:color w:val="131313"/>
          <w:spacing w:val="0"/>
          <w:w w:val="92"/>
          <w:u w:val="single" w:color="000000"/>
          <w:position w:val="-31"/>
        </w:rPr>
        <w:t>J</w:t>
      </w:r>
      <w:r>
        <w:rPr>
          <w:rFonts w:ascii="Times New Roman" w:hAnsi="Times New Roman" w:cs="Times New Roman" w:eastAsia="Times New Roman"/>
          <w:sz w:val="43"/>
          <w:szCs w:val="43"/>
          <w:color w:val="131313"/>
          <w:spacing w:val="0"/>
          <w:w w:val="92"/>
          <w:u w:val="single" w:color="000000"/>
          <w:position w:val="-31"/>
        </w:rPr>
      </w:r>
      <w:r>
        <w:rPr>
          <w:rFonts w:ascii="Times New Roman" w:hAnsi="Times New Roman" w:cs="Times New Roman" w:eastAsia="Times New Roman"/>
          <w:sz w:val="43"/>
          <w:szCs w:val="43"/>
          <w:color w:val="131313"/>
          <w:spacing w:val="-72"/>
          <w:w w:val="92"/>
          <w:u w:val="single" w:color="000000"/>
          <w:position w:val="-31"/>
        </w:rPr>
        <w:t>\</w:t>
      </w:r>
      <w:r>
        <w:rPr>
          <w:rFonts w:ascii="Times New Roman" w:hAnsi="Times New Roman" w:cs="Times New Roman" w:eastAsia="Times New Roman"/>
          <w:sz w:val="43"/>
          <w:szCs w:val="43"/>
          <w:color w:val="131313"/>
          <w:spacing w:val="-72"/>
          <w:w w:val="92"/>
          <w:u w:val="single" w:color="000000"/>
          <w:position w:val="-31"/>
        </w:rPr>
      </w:r>
      <w:r>
        <w:rPr>
          <w:rFonts w:ascii="Times New Roman" w:hAnsi="Times New Roman" w:cs="Times New Roman" w:eastAsia="Times New Roman"/>
          <w:sz w:val="43"/>
          <w:szCs w:val="43"/>
          <w:color w:val="131313"/>
          <w:spacing w:val="-72"/>
          <w:w w:val="92"/>
          <w:position w:val="-31"/>
        </w:rPr>
      </w:r>
      <w:r>
        <w:rPr>
          <w:rFonts w:ascii="Times New Roman" w:hAnsi="Times New Roman" w:cs="Times New Roman" w:eastAsia="Times New Roman"/>
          <w:sz w:val="43"/>
          <w:szCs w:val="43"/>
          <w:color w:val="131313"/>
          <w:spacing w:val="-72"/>
          <w:w w:val="92"/>
          <w:position w:val="-31"/>
        </w:rPr>
      </w:r>
      <w:r>
        <w:rPr>
          <w:rFonts w:ascii="Times New Roman" w:hAnsi="Times New Roman" w:cs="Times New Roman" w:eastAsia="Times New Roman"/>
          <w:sz w:val="20"/>
          <w:szCs w:val="20"/>
          <w:color w:val="212121"/>
          <w:spacing w:val="0"/>
          <w:w w:val="51"/>
          <w:position w:val="-31"/>
        </w:rPr>
        <w:t>&gt;-</w:t>
      </w:r>
      <w:r>
        <w:rPr>
          <w:rFonts w:ascii="Times New Roman" w:hAnsi="Times New Roman" w:cs="Times New Roman" w:eastAsia="Times New Roman"/>
          <w:sz w:val="20"/>
          <w:szCs w:val="20"/>
          <w:color w:val="212121"/>
          <w:spacing w:val="0"/>
          <w:w w:val="100"/>
          <w:position w:val="-31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212121"/>
          <w:spacing w:val="0"/>
          <w:w w:val="100"/>
          <w:position w:val="-3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2"/>
        </w:rPr>
        <w:t>Caldesiella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-2"/>
          <w:w w:val="91"/>
          <w:position w:val="-9"/>
        </w:rPr>
        <w:t>T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-44"/>
          <w:w w:val="132"/>
          <w:position w:val="-9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64"/>
          <w:position w:val="-9"/>
        </w:rPr>
        <w:t>ETJE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12"/>
          <w:w w:val="64"/>
          <w:position w:val="-9"/>
        </w:rPr>
        <w:t>f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38"/>
          <w:position w:val="-9"/>
        </w:rPr>
        <w:t>u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7"/>
          <w:w w:val="38"/>
          <w:position w:val="-9"/>
        </w:rPr>
        <w:t>;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-9"/>
        </w:rPr>
        <w:t>ORACEA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7" w:lineRule="exact"/>
        <w:ind w:left="324" w:right="-20"/>
        <w:jc w:val="left"/>
        <w:tabs>
          <w:tab w:pos="9620" w:val="left"/>
        </w:tabs>
        <w:rPr>
          <w:rFonts w:ascii="Times New Roman" w:hAnsi="Times New Roman" w:cs="Times New Roman" w:eastAsia="Times New Roman"/>
          <w:sz w:val="50"/>
          <w:szCs w:val="50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100"/>
          <w:position w:val="-42"/>
        </w:rPr>
        <w:t>'-'"'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-26"/>
          <w:w w:val="100"/>
          <w:position w:val="-42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100"/>
          <w:position w:val="-42"/>
        </w:rPr>
        <w:tab/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100"/>
          <w:position w:val="-42"/>
        </w:rPr>
      </w:r>
      <w:r>
        <w:rPr>
          <w:rFonts w:ascii="Times New Roman" w:hAnsi="Times New Roman" w:cs="Times New Roman" w:eastAsia="Times New Roman"/>
          <w:sz w:val="50"/>
          <w:szCs w:val="50"/>
          <w:color w:val="131313"/>
          <w:spacing w:val="0"/>
          <w:w w:val="53"/>
          <w:position w:val="-40"/>
        </w:rPr>
        <w:t>-</w:t>
      </w:r>
      <w:r>
        <w:rPr>
          <w:rFonts w:ascii="Times New Roman" w:hAnsi="Times New Roman" w:cs="Times New Roman" w:eastAsia="Times New Roman"/>
          <w:sz w:val="50"/>
          <w:szCs w:val="50"/>
          <w:color w:val="000000"/>
          <w:spacing w:val="0"/>
          <w:w w:val="100"/>
          <w:position w:val="0"/>
        </w:rPr>
      </w:r>
    </w:p>
    <w:p>
      <w:pPr>
        <w:spacing w:before="0" w:after="0" w:line="328" w:lineRule="exact"/>
        <w:ind w:left="324" w:right="-20"/>
        <w:jc w:val="left"/>
        <w:tabs>
          <w:tab w:pos="1000" w:val="left"/>
          <w:tab w:pos="1820" w:val="left"/>
          <w:tab w:pos="536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Arial" w:hAnsi="Arial" w:cs="Arial" w:eastAsia="Arial"/>
          <w:sz w:val="7"/>
          <w:szCs w:val="7"/>
          <w:color w:val="131313"/>
          <w:spacing w:val="0"/>
          <w:w w:val="268"/>
          <w:i/>
          <w:position w:val="-3"/>
        </w:rPr>
        <w:t>('</w:t>
      </w:r>
      <w:r>
        <w:rPr>
          <w:rFonts w:ascii="Arial" w:hAnsi="Arial" w:cs="Arial" w:eastAsia="Arial"/>
          <w:sz w:val="7"/>
          <w:szCs w:val="7"/>
          <w:color w:val="131313"/>
          <w:spacing w:val="0"/>
          <w:w w:val="100"/>
          <w:i/>
          <w:position w:val="-3"/>
        </w:rPr>
        <w:tab/>
      </w:r>
      <w:r>
        <w:rPr>
          <w:rFonts w:ascii="Arial" w:hAnsi="Arial" w:cs="Arial" w:eastAsia="Arial"/>
          <w:sz w:val="7"/>
          <w:szCs w:val="7"/>
          <w:color w:val="131313"/>
          <w:spacing w:val="0"/>
          <w:w w:val="100"/>
          <w:i/>
          <w:position w:val="-3"/>
        </w:rPr>
      </w:r>
      <w:r>
        <w:rPr>
          <w:rFonts w:ascii="Arial" w:hAnsi="Arial" w:cs="Arial" w:eastAsia="Arial"/>
          <w:sz w:val="7"/>
          <w:szCs w:val="7"/>
          <w:color w:val="000000"/>
          <w:spacing w:val="0"/>
          <w:w w:val="60"/>
          <w:position w:val="-3"/>
        </w:rPr>
        <w:t>'</w:t>
      </w:r>
      <w:r>
        <w:rPr>
          <w:rFonts w:ascii="Arial" w:hAnsi="Arial" w:cs="Arial" w:eastAsia="Arial"/>
          <w:sz w:val="7"/>
          <w:szCs w:val="7"/>
          <w:color w:val="000000"/>
          <w:spacing w:val="0"/>
          <w:w w:val="60"/>
          <w:position w:val="-3"/>
        </w:rPr>
        <w:t>  </w:t>
      </w:r>
      <w:r>
        <w:rPr>
          <w:rFonts w:ascii="Arial" w:hAnsi="Arial" w:cs="Arial" w:eastAsia="Arial"/>
          <w:sz w:val="7"/>
          <w:szCs w:val="7"/>
          <w:color w:val="000000"/>
          <w:spacing w:val="10"/>
          <w:w w:val="60"/>
          <w:position w:val="-3"/>
        </w:rPr>
        <w:t> </w:t>
      </w:r>
      <w:r>
        <w:rPr>
          <w:rFonts w:ascii="Times New Roman" w:hAnsi="Times New Roman" w:cs="Times New Roman" w:eastAsia="Times New Roman"/>
          <w:sz w:val="36"/>
          <w:szCs w:val="36"/>
          <w:color w:val="212121"/>
          <w:spacing w:val="0"/>
          <w:w w:val="60"/>
          <w:position w:val="-3"/>
        </w:rPr>
        <w:t>..</w:t>
      </w:r>
      <w:r>
        <w:rPr>
          <w:rFonts w:ascii="Times New Roman" w:hAnsi="Times New Roman" w:cs="Times New Roman" w:eastAsia="Times New Roman"/>
          <w:sz w:val="36"/>
          <w:szCs w:val="36"/>
          <w:color w:val="212121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36"/>
          <w:szCs w:val="36"/>
          <w:color w:val="212121"/>
          <w:spacing w:val="0"/>
          <w:w w:val="100"/>
          <w:position w:val="-3"/>
        </w:rPr>
      </w:r>
      <w:r>
        <w:rPr>
          <w:rFonts w:ascii="Arial" w:hAnsi="Arial" w:cs="Arial" w:eastAsia="Arial"/>
          <w:sz w:val="10"/>
          <w:szCs w:val="10"/>
          <w:color w:val="363636"/>
          <w:spacing w:val="0"/>
          <w:w w:val="100"/>
          <w:position w:val="-5"/>
        </w:rPr>
        <w:t>•</w:t>
      </w:r>
      <w:r>
        <w:rPr>
          <w:rFonts w:ascii="Arial" w:hAnsi="Arial" w:cs="Arial" w:eastAsia="Arial"/>
          <w:sz w:val="10"/>
          <w:szCs w:val="10"/>
          <w:color w:val="363636"/>
          <w:spacing w:val="0"/>
          <w:w w:val="100"/>
          <w:position w:val="-5"/>
        </w:rPr>
        <w:t>  </w:t>
      </w:r>
      <w:r>
        <w:rPr>
          <w:rFonts w:ascii="Arial" w:hAnsi="Arial" w:cs="Arial" w:eastAsia="Arial"/>
          <w:sz w:val="10"/>
          <w:szCs w:val="10"/>
          <w:color w:val="363636"/>
          <w:spacing w:val="20"/>
          <w:w w:val="100"/>
          <w:position w:val="-5"/>
        </w:rPr>
        <w:t> </w:t>
      </w:r>
      <w:r>
        <w:rPr>
          <w:rFonts w:ascii="Arial" w:hAnsi="Arial" w:cs="Arial" w:eastAsia="Arial"/>
          <w:sz w:val="10"/>
          <w:szCs w:val="10"/>
          <w:color w:val="131313"/>
          <w:spacing w:val="0"/>
          <w:w w:val="137"/>
          <w:position w:val="-5"/>
        </w:rPr>
        <w:t>1m</w:t>
      </w:r>
      <w:r>
        <w:rPr>
          <w:rFonts w:ascii="Arial" w:hAnsi="Arial" w:cs="Arial" w:eastAsia="Arial"/>
          <w:sz w:val="10"/>
          <w:szCs w:val="10"/>
          <w:color w:val="131313"/>
          <w:spacing w:val="0"/>
          <w:w w:val="100"/>
          <w:position w:val="-5"/>
        </w:rPr>
        <w:tab/>
      </w:r>
      <w:r>
        <w:rPr>
          <w:rFonts w:ascii="Arial" w:hAnsi="Arial" w:cs="Arial" w:eastAsia="Arial"/>
          <w:sz w:val="10"/>
          <w:szCs w:val="10"/>
          <w:color w:val="131313"/>
          <w:spacing w:val="0"/>
          <w:w w:val="100"/>
          <w:position w:val="-5"/>
        </w:rPr>
      </w:r>
      <w:r>
        <w:rPr>
          <w:rFonts w:ascii="Courier New" w:hAnsi="Courier New" w:cs="Courier New" w:eastAsia="Courier New"/>
          <w:sz w:val="24"/>
          <w:szCs w:val="24"/>
          <w:color w:val="595959"/>
          <w:spacing w:val="10"/>
          <w:w w:val="159"/>
          <w:position w:val="-4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4"/>
          <w:position w:val="-4"/>
        </w:rPr>
        <w:t>Callistosporiumu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4"/>
          <w:position w:val="-1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70"/>
          <w:w w:val="94"/>
          <w:position w:val="-1"/>
        </w:rPr>
        <w:t>C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0"/>
          <w:w w:val="34"/>
          <w:position w:val="-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25"/>
          <w:w w:val="34"/>
          <w:position w:val="-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-1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80" w:right="160"/>
        </w:sectPr>
      </w:pPr>
      <w:rPr/>
    </w:p>
    <w:p>
      <w:pPr>
        <w:spacing w:before="34" w:after="0" w:line="124" w:lineRule="exact"/>
        <w:ind w:left="324" w:right="-76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47.343063pt;margin-top:1.532706pt;width:4.044382pt;height:.1pt;mso-position-horizontal-relative:page;mso-position-vertical-relative:paragraph;z-index:-4936" coordorigin="947,31" coordsize="81,2">
            <v:shape style="position:absolute;left:947;top:31;width:81;height:2" coordorigin="947,31" coordsize="81,0" path="m947,31l1028,31e" filled="f" stroked="t" strokeweight=".713715pt" strokecolor="#000000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4"/>
          <w:szCs w:val="24"/>
          <w:color w:val="131313"/>
          <w:w w:val="81"/>
          <w:position w:val="-1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0"/>
          <w:w w:val="81"/>
          <w:position w:val="-1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10"/>
        </w:rPr>
        <w:t>lacera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58" w:lineRule="exact"/>
        <w:ind w:right="-82"/>
        <w:jc w:val="left"/>
        <w:tabs>
          <w:tab w:pos="26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br w:type="column"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9"/>
        </w:rPr>
        <w:t>DACRYMYCETACEAE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9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5"/>
        </w:rPr>
        <w:t>ca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5"/>
        </w:rPr>
        <w:t>ocera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58" w:lineRule="exact"/>
        <w:ind w:right="-65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br w:type="column"/>
      </w:r>
      <w:r>
        <w:rPr>
          <w:rFonts w:ascii="Arial" w:hAnsi="Arial" w:cs="Arial" w:eastAsia="Arial"/>
          <w:sz w:val="15"/>
          <w:szCs w:val="15"/>
          <w:color w:val="131313"/>
          <w:spacing w:val="0"/>
          <w:w w:val="100"/>
          <w:position w:val="-2"/>
        </w:rPr>
        <w:t>UA</w:t>
      </w:r>
      <w:r>
        <w:rPr>
          <w:rFonts w:ascii="Arial" w:hAnsi="Arial" w:cs="Arial" w:eastAsia="Arial"/>
          <w:sz w:val="15"/>
          <w:szCs w:val="15"/>
          <w:color w:val="131313"/>
          <w:spacing w:val="-16"/>
          <w:w w:val="100"/>
          <w:position w:val="-2"/>
        </w:rPr>
        <w:t> </w:t>
      </w:r>
      <w:r>
        <w:rPr>
          <w:rFonts w:ascii="Arial" w:hAnsi="Arial" w:cs="Arial" w:eastAsia="Arial"/>
          <w:sz w:val="15"/>
          <w:szCs w:val="15"/>
          <w:color w:val="131313"/>
          <w:spacing w:val="0"/>
          <w:w w:val="136"/>
          <w:position w:val="-2"/>
        </w:rPr>
        <w:t>LI{</w:t>
      </w:r>
      <w:r>
        <w:rPr>
          <w:rFonts w:ascii="Arial" w:hAnsi="Arial" w:cs="Arial" w:eastAsia="Arial"/>
          <w:sz w:val="15"/>
          <w:szCs w:val="15"/>
          <w:color w:val="131313"/>
          <w:spacing w:val="-24"/>
          <w:w w:val="136"/>
          <w:position w:val="-2"/>
        </w:rPr>
        <w:t> </w:t>
      </w:r>
      <w:r>
        <w:rPr>
          <w:rFonts w:ascii="Arial" w:hAnsi="Arial" w:cs="Arial" w:eastAsia="Arial"/>
          <w:sz w:val="14"/>
          <w:szCs w:val="14"/>
          <w:color w:val="212121"/>
          <w:spacing w:val="0"/>
          <w:w w:val="348"/>
          <w:position w:val="-2"/>
        </w:rPr>
        <w:t>i</w:t>
      </w:r>
      <w:r>
        <w:rPr>
          <w:rFonts w:ascii="Arial" w:hAnsi="Arial" w:cs="Arial" w:eastAsia="Arial"/>
          <w:sz w:val="14"/>
          <w:szCs w:val="14"/>
          <w:color w:val="212121"/>
          <w:spacing w:val="-102"/>
          <w:w w:val="348"/>
          <w:position w:val="-2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88"/>
          <w:position w:val="-2"/>
        </w:rPr>
        <w:t>1'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-59"/>
          <w:w w:val="88"/>
          <w:position w:val="-2"/>
        </w:rPr>
        <w:t>1</w:t>
      </w:r>
      <w:r>
        <w:rPr>
          <w:rFonts w:ascii="Arial" w:hAnsi="Arial" w:cs="Arial" w:eastAsia="Arial"/>
          <w:sz w:val="7"/>
          <w:szCs w:val="7"/>
          <w:color w:val="727272"/>
          <w:spacing w:val="0"/>
          <w:w w:val="136"/>
          <w:position w:val="6"/>
        </w:rPr>
        <w:t>'</w:t>
      </w:r>
      <w:r>
        <w:rPr>
          <w:rFonts w:ascii="Arial" w:hAnsi="Arial" w:cs="Arial" w:eastAsia="Arial"/>
          <w:sz w:val="7"/>
          <w:szCs w:val="7"/>
          <w:color w:val="727272"/>
          <w:spacing w:val="0"/>
          <w:w w:val="100"/>
          <w:position w:val="6"/>
        </w:rPr>
        <w:t> </w:t>
      </w:r>
      <w:r>
        <w:rPr>
          <w:rFonts w:ascii="Arial" w:hAnsi="Arial" w:cs="Arial" w:eastAsia="Arial"/>
          <w:sz w:val="7"/>
          <w:szCs w:val="7"/>
          <w:color w:val="727272"/>
          <w:spacing w:val="-4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-11"/>
          <w:w w:val="88"/>
          <w:position w:val="-2"/>
        </w:rPr>
        <w:t>!</w:t>
      </w:r>
      <w:r>
        <w:rPr>
          <w:rFonts w:ascii="Arial" w:hAnsi="Arial" w:cs="Arial" w:eastAsia="Arial"/>
          <w:sz w:val="12"/>
          <w:szCs w:val="12"/>
          <w:color w:val="131313"/>
          <w:spacing w:val="0"/>
          <w:w w:val="170"/>
          <w:position w:val="-2"/>
        </w:rPr>
        <w:t>L.t.ll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30" w:after="0" w:line="127" w:lineRule="exact"/>
        <w:ind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br w:type="column"/>
      </w:r>
      <w:r>
        <w:rPr>
          <w:rFonts w:ascii="Arial" w:hAnsi="Arial" w:cs="Arial" w:eastAsia="Arial"/>
          <w:sz w:val="12"/>
          <w:szCs w:val="12"/>
          <w:color w:val="131313"/>
          <w:w w:val="170"/>
          <w:position w:val="-1"/>
        </w:rPr>
        <w:t>\l..ut</w:t>
      </w:r>
      <w:r>
        <w:rPr>
          <w:rFonts w:ascii="Arial" w:hAnsi="Arial" w:cs="Arial" w:eastAsia="Arial"/>
          <w:sz w:val="12"/>
          <w:szCs w:val="12"/>
          <w:color w:val="131313"/>
          <w:spacing w:val="8"/>
          <w:w w:val="170"/>
          <w:position w:val="-1"/>
        </w:rPr>
        <w:t>\</w:t>
      </w:r>
      <w:r>
        <w:rPr>
          <w:rFonts w:ascii="Arial" w:hAnsi="Arial" w:cs="Arial" w:eastAsia="Arial"/>
          <w:sz w:val="12"/>
          <w:szCs w:val="12"/>
          <w:color w:val="595959"/>
          <w:spacing w:val="0"/>
          <w:w w:val="119"/>
          <w:position w:val="-1"/>
        </w:rPr>
        <w:t>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80" w:right="160"/>
          <w:cols w:num="4" w:equalWidth="0">
            <w:col w:w="1286" w:space="1646"/>
            <w:col w:w="3574" w:space="1774"/>
            <w:col w:w="1167" w:space="0"/>
            <w:col w:w="1913"/>
          </w:cols>
        </w:sectPr>
      </w:pPr>
      <w:rPr/>
    </w:p>
    <w:p>
      <w:pPr>
        <w:spacing w:before="62" w:after="0" w:line="138" w:lineRule="exact"/>
        <w:ind w:left="324" w:right="-76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w w:val="82"/>
          <w:position w:val="-9"/>
        </w:rPr>
        <w:t>Ca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7"/>
          <w:w w:val="82"/>
          <w:position w:val="-9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9"/>
        </w:rPr>
        <w:t>oe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2"/>
          <w:w w:val="83"/>
          <w:position w:val="-9"/>
        </w:rPr>
        <w:t>y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7"/>
          <w:position w:val="-9"/>
        </w:rPr>
        <w:t>be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01" w:lineRule="exact"/>
        <w:ind w:right="-20"/>
        <w:jc w:val="left"/>
        <w:tabs>
          <w:tab w:pos="2620" w:val="left"/>
          <w:tab w:pos="53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br w:type="column"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9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9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3"/>
        </w:rPr>
        <w:t>Calocib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8"/>
          <w:w w:val="83"/>
          <w:position w:val="-3"/>
        </w:rPr>
        <w:t>e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39"/>
          <w:position w:val="-3"/>
        </w:rPr>
        <w:t>,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-2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4"/>
          <w:w w:val="86"/>
          <w:position w:val="-2"/>
        </w:rPr>
        <w:t>C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-36"/>
          <w:w w:val="132"/>
          <w:position w:val="-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-2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380" w:right="160"/>
          <w:cols w:num="2" w:equalWidth="0">
            <w:col w:w="1288" w:space="1629"/>
            <w:col w:w="8443"/>
          </w:cols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/>
        <w:pict>
          <v:group style="position:absolute;margin-left:151.902237pt;margin-top:29.279249pt;width:438.934427pt;height:761.931427pt;mso-position-horizontal-relative:page;mso-position-vertical-relative:page;z-index:-4943" coordorigin="3038,586" coordsize="8779,15239">
            <v:group style="position:absolute;left:5543;top:593;width:2;height:14139" coordorigin="5543,593" coordsize="2,14139">
              <v:shape style="position:absolute;left:5543;top:593;width:2;height:14139" coordorigin="5543,593" coordsize="0,14139" path="m5543,14732l5543,593e" filled="f" stroked="t" strokeweight=".713715pt" strokecolor="#000000">
                <v:path arrowok="t"/>
              </v:shape>
            </v:group>
            <v:group style="position:absolute;left:5546;top:12772;width:2;height:755" coordorigin="5546,12772" coordsize="2,755">
              <v:shape style="position:absolute;left:5546;top:12772;width:2;height:755" coordorigin="5546,12772" coordsize="0,755" path="m5546,13527l5546,12772e" filled="f" stroked="t" strokeweight=".713715pt" strokecolor="#000000">
                <v:path arrowok="t"/>
              </v:shape>
            </v:group>
            <v:group style="position:absolute;left:5515;top:12997;width:2;height:392" coordorigin="5515,12997" coordsize="2,392">
              <v:shape style="position:absolute;left:5515;top:12997;width:2;height:392" coordorigin="5515,12997" coordsize="0,392" path="m5515,13389l5515,12997e" filled="f" stroked="t" strokeweight=".237905pt" strokecolor="#000000">
                <v:path arrowok="t"/>
              </v:shape>
            </v:group>
            <v:group style="position:absolute;left:5550;top:13360;width:2;height:1372" coordorigin="5550,13360" coordsize="2,1372">
              <v:shape style="position:absolute;left:5550;top:13360;width:2;height:1372" coordorigin="5550,13360" coordsize="0,1372" path="m5550,14732l5550,13360e" filled="f" stroked="t" strokeweight=".47581pt" strokecolor="#000000">
                <v:path arrowok="t"/>
              </v:shape>
            </v:group>
            <v:group style="position:absolute;left:5515;top:13766;width:2;height:2051" coordorigin="5515,13766" coordsize="2,2051">
              <v:shape style="position:absolute;left:5515;top:13766;width:2;height:2051" coordorigin="5515,13766" coordsize="0,2051" path="m5515,15817l5515,13766e" filled="f" stroked="t" strokeweight=".713715pt" strokecolor="#000000">
                <v:path arrowok="t"/>
              </v:shape>
            </v:group>
            <v:group style="position:absolute;left:11491;top:5588;width:2;height:1577" coordorigin="11491,5588" coordsize="2,1577">
              <v:shape style="position:absolute;left:11491;top:5588;width:2;height:1577" coordorigin="11491,5588" coordsize="0,1577" path="m11491,7165l11491,5588e" filled="f" stroked="t" strokeweight=".713715pt" strokecolor="#000000">
                <v:path arrowok="t"/>
              </v:shape>
            </v:group>
            <v:group style="position:absolute;left:11484;top:7720;width:2;height:182" coordorigin="11484,7720" coordsize="2,182">
              <v:shape style="position:absolute;left:11484;top:7720;width:2;height:182" coordorigin="11484,7720" coordsize="0,182" path="m11484,7901l11484,7720e" filled="f" stroked="t" strokeweight=".713715pt" strokecolor="#000000">
                <v:path arrowok="t"/>
              </v:shape>
            </v:group>
            <v:group style="position:absolute;left:11484;top:8107;width:2;height:335" coordorigin="11484,8107" coordsize="2,335">
              <v:shape style="position:absolute;left:11484;top:8107;width:2;height:335" coordorigin="11484,8107" coordsize="0,335" path="m11484,8442l11484,8107e" filled="f" stroked="t" strokeweight=".713715pt" strokecolor="#000000">
                <v:path arrowok="t"/>
              </v:shape>
            </v:group>
            <v:group style="position:absolute;left:11484;top:9311;width:2;height:239" coordorigin="11484,9311" coordsize="2,239">
              <v:shape style="position:absolute;left:11484;top:9311;width:2;height:239" coordorigin="11484,9311" coordsize="0,239" path="m11484,9550l11484,9311e" filled="f" stroked="t" strokeweight=".47581pt" strokecolor="#000000">
                <v:path arrowok="t"/>
              </v:shape>
            </v:group>
            <v:group style="position:absolute;left:11481;top:6812;width:2;height:3332" coordorigin="11481,6812" coordsize="2,3332">
              <v:shape style="position:absolute;left:11481;top:6812;width:2;height:3332" coordorigin="11481,6812" coordsize="0,3332" path="m11481,10143l11481,6812e" filled="f" stroked="t" strokeweight=".713715pt" strokecolor="#000000">
                <v:path arrowok="t"/>
              </v:shape>
            </v:group>
            <v:group style="position:absolute;left:11467;top:9493;width:2;height:6252" coordorigin="11467,9493" coordsize="2,6252">
              <v:shape style="position:absolute;left:11467;top:9493;width:2;height:6252" coordorigin="11467,9493" coordsize="0,6252" path="m11467,15745l11467,9493e" filled="f" stroked="t" strokeweight=".47581pt" strokecolor="#000000">
                <v:path arrowok="t"/>
              </v:shape>
            </v:group>
            <v:group style="position:absolute;left:5838;top:12579;width:2565;height:2" coordorigin="5838,12579" coordsize="2565,2">
              <v:shape style="position:absolute;left:5838;top:12579;width:2565;height:2" coordorigin="5838,12579" coordsize="2565,0" path="m5838,12579l8403,12579e" filled="f" stroked="t" strokeweight=".47581pt" strokecolor="#000000">
                <v:path arrowok="t"/>
              </v:shape>
            </v:group>
            <v:group style="position:absolute;left:8346;top:12588;width:2579;height:2" coordorigin="8346,12588" coordsize="2579,2">
              <v:shape style="position:absolute;left:8346;top:12588;width:2579;height:2" coordorigin="8346,12588" coordsize="2579,0" path="m8346,12588l10925,12588e" filled="f" stroked="t" strokeweight=".713715pt" strokecolor="#000000">
                <v:path arrowok="t"/>
              </v:shape>
            </v:group>
            <v:group style="position:absolute;left:10867;top:12600;width:942;height:2" coordorigin="10867,12600" coordsize="942,2">
              <v:shape style="position:absolute;left:10867;top:12600;width:942;height:2" coordorigin="10867,12600" coordsize="942,0" path="m10867,12600l11810,12600e" filled="f" stroked="t" strokeweight=".713715pt" strokecolor="#000000">
                <v:path arrowok="t"/>
              </v:shape>
            </v:group>
            <v:group style="position:absolute;left:5848;top:12772;width:2;height:2323" coordorigin="5848,12772" coordsize="2,2323">
              <v:shape style="position:absolute;left:5848;top:12772;width:2;height:2323" coordorigin="5848,12772" coordsize="0,2323" path="m5848,15095l5848,12772e" filled="f" stroked="t" strokeweight=".713715pt" strokecolor="#000000">
                <v:path arrowok="t"/>
              </v:shape>
            </v:group>
            <v:group style="position:absolute;left:11465;top:12772;width:2;height:841" coordorigin="11465,12772" coordsize="2,841">
              <v:shape style="position:absolute;left:11465;top:12772;width:2;height:841" coordorigin="11465,12772" coordsize="0,841" path="m11465,13613l11465,12772e" filled="f" stroked="t" strokeweight=".237905pt" strokecolor="#000000">
                <v:path arrowok="t"/>
              </v:shape>
            </v:group>
            <v:group style="position:absolute;left:11465;top:14311;width:2;height:206" coordorigin="11465,14311" coordsize="2,206">
              <v:shape style="position:absolute;left:11465;top:14311;width:2;height:206" coordorigin="11465,14311" coordsize="0,206" path="m11465,14517l11465,14311e" filled="f" stroked="t" strokeweight=".237905pt" strokecolor="#000000">
                <v:path arrowok="t"/>
              </v:shape>
            </v:group>
            <v:group style="position:absolute;left:11465;top:14665;width:2;height:215" coordorigin="11465,14665" coordsize="2,215">
              <v:shape style="position:absolute;left:11465;top:14665;width:2;height:215" coordorigin="11465,14665" coordsize="0,215" path="m11465,14880l11465,14665e" filled="f" stroked="t" strokeweight=".237905pt" strokecolor="#000000">
                <v:path arrowok="t"/>
              </v:shape>
            </v:group>
            <v:group style="position:absolute;left:5852;top:14479;width:2;height:827" coordorigin="5852,14479" coordsize="2,827">
              <v:shape style="position:absolute;left:5852;top:14479;width:2;height:827" coordorigin="5852,14479" coordsize="0,827" path="m5852,15306l5852,14479e" filled="f" stroked="t" strokeweight=".713715pt" strokecolor="#000000">
                <v:path arrowok="t"/>
              </v:shape>
            </v:group>
            <v:group style="position:absolute;left:5458;top:15803;width:414;height:2" coordorigin="5458,15803" coordsize="414,2">
              <v:shape style="position:absolute;left:5458;top:15803;width:414;height:2" coordorigin="5458,15803" coordsize="414,0" path="m5458,15803l5871,15803e" filled="f" stroked="t" strokeweight=".951619pt" strokecolor="#000000">
                <v:path arrowok="t"/>
              </v:shape>
            </v:group>
            <v:group style="position:absolute;left:5850;top:15353;width:2;height:459" coordorigin="5850,15353" coordsize="2,459">
              <v:shape style="position:absolute;left:5850;top:15353;width:2;height:459" coordorigin="5850,15353" coordsize="0,459" path="m5850,15812l5850,15353e" filled="f" stroked="t" strokeweight=".713715pt" strokecolor="#000000">
                <v:path arrowok="t"/>
              </v:shape>
            </v:group>
            <v:group style="position:absolute;left:3045;top:15800;width:7085;height:2" coordorigin="3045,15800" coordsize="7085,2">
              <v:shape style="position:absolute;left:3045;top:15800;width:7085;height:2" coordorigin="3045,15800" coordsize="7085,0" path="m3045,15800l10130,15800e" filled="f" stroked="t" strokeweight=".713715pt" strokecolor="#000000">
                <v:path arrowok="t"/>
              </v:shape>
            </v:group>
            <v:group style="position:absolute;left:8346;top:15786;width:1998;height:2" coordorigin="8346,15786" coordsize="1998,2">
              <v:shape style="position:absolute;left:8346;top:15786;width:1998;height:2" coordorigin="8346,15786" coordsize="1998,0" path="m8346,15786l10344,15786e" filled="f" stroked="t" strokeweight=".47581pt" strokecolor="#000000">
                <v:path arrowok="t"/>
              </v:shape>
            </v:group>
            <v:group style="position:absolute;left:10896;top:15812;width:609;height:2" coordorigin="10896,15812" coordsize="609,2">
              <v:shape style="position:absolute;left:10896;top:15812;width:609;height:2" coordorigin="10896,15812" coordsize="609,0" path="m10896,15812l11505,15812e" filled="f" stroked="t" strokeweight=".237905pt" strokecolor="#000000">
                <v:path arrowok="t"/>
              </v:shape>
            </v:group>
            <v:group style="position:absolute;left:11462;top:14895;width:2;height:851" coordorigin="11462,14895" coordsize="2,851">
              <v:shape style="position:absolute;left:11462;top:14895;width:2;height:851" coordorigin="11462,14895" coordsize="0,851" path="m11462,15745l11462,14895e" filled="f" stroked="t" strokeweight=".47581pt" strokecolor="#000000">
                <v:path arrowok="t"/>
              </v:shape>
            </v:group>
            <w10:wrap type="none"/>
          </v:group>
        </w:pict>
      </w:r>
      <w:r>
        <w:rPr>
          <w:sz w:val="10"/>
          <w:szCs w:val="10"/>
        </w:rPr>
      </w:r>
    </w:p>
    <w:p>
      <w:pPr>
        <w:spacing w:before="0" w:after="0" w:line="130" w:lineRule="auto"/>
        <w:ind w:left="324" w:right="1703"/>
        <w:jc w:val="left"/>
        <w:tabs>
          <w:tab w:pos="2920" w:val="left"/>
          <w:tab w:pos="554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</w:rPr>
        <w:t>Ca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4"/>
          <w:w w:val="82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</w:rPr>
        <w:t>odon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7"/>
          <w:w w:val="8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BANKERACEAE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6"/>
        </w:rPr>
        <w:t>Calodonu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6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7"/>
          <w:position w:val="8"/>
        </w:rPr>
        <w:t>Bl\NC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5"/>
          <w:w w:val="67"/>
          <w:position w:val="8"/>
        </w:rPr>
        <w:t>H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15"/>
          <w:w w:val="21"/>
          <w:position w:val="8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8"/>
        </w:rPr>
        <w:t>ERACEA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Caloporus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3"/>
          <w:position w:val="0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6"/>
        </w:rPr>
        <w:t>Caloporu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6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6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8"/>
        </w:rPr>
        <w:t>POLlPORACEA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62" w:lineRule="exact"/>
        <w:ind w:left="329" w:right="-20"/>
        <w:jc w:val="left"/>
        <w:tabs>
          <w:tab w:pos="2920" w:val="left"/>
          <w:tab w:pos="5540" w:val="left"/>
          <w:tab w:pos="82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3"/>
        </w:rPr>
        <w:t>Caloscypha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3"/>
          <w:position w:val="-2"/>
        </w:rPr>
        <w:t>PYRONEMATACEAE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3"/>
        </w:rPr>
        <w:t>Ca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7"/>
          <w:w w:val="81"/>
          <w:position w:val="3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3"/>
        </w:rPr>
        <w:t>ose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2"/>
          <w:w w:val="100"/>
          <w:position w:val="3"/>
        </w:rPr>
        <w:t> </w:t>
      </w:r>
      <w:r>
        <w:rPr>
          <w:rFonts w:ascii="Arial" w:hAnsi="Arial" w:cs="Arial" w:eastAsia="Arial"/>
          <w:sz w:val="24"/>
          <w:szCs w:val="24"/>
          <w:color w:val="727272"/>
          <w:spacing w:val="-11"/>
          <w:w w:val="59"/>
          <w:position w:val="3"/>
        </w:rPr>
        <w:t>.</w:t>
      </w:r>
      <w:r>
        <w:rPr>
          <w:rFonts w:ascii="Arial" w:hAnsi="Arial" w:cs="Arial" w:eastAsia="Arial"/>
          <w:sz w:val="24"/>
          <w:szCs w:val="24"/>
          <w:color w:val="212121"/>
          <w:spacing w:val="0"/>
          <w:w w:val="130"/>
          <w:position w:val="3"/>
        </w:rPr>
        <w:t>Lf</w:t>
      </w:r>
      <w:r>
        <w:rPr>
          <w:rFonts w:ascii="Arial" w:hAnsi="Arial" w:cs="Arial" w:eastAsia="Arial"/>
          <w:sz w:val="24"/>
          <w:szCs w:val="24"/>
          <w:color w:val="212121"/>
          <w:spacing w:val="-26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PlHONEMATACEA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98" w:lineRule="exact"/>
        <w:ind w:left="324" w:right="-20"/>
        <w:jc w:val="left"/>
        <w:tabs>
          <w:tab w:pos="2920" w:val="left"/>
          <w:tab w:pos="5540" w:val="left"/>
          <w:tab w:pos="82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4"/>
        </w:rPr>
        <w:t>Calvatia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7"/>
          <w:w w:val="82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2"/>
        </w:rPr>
        <w:t>LYCOPERDACEAE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9"/>
          <w:w w:val="82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Calvatia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7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LICOPERDACEA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89" w:lineRule="exact"/>
        <w:ind w:left="329" w:right="-20"/>
        <w:jc w:val="left"/>
        <w:tabs>
          <w:tab w:pos="2920" w:val="left"/>
          <w:tab w:pos="5540" w:val="left"/>
          <w:tab w:pos="82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-4"/>
        </w:rPr>
        <w:t>Calycella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-2"/>
        </w:rPr>
        <w:t>HELOTIACEAE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2"/>
        </w:rPr>
        <w:t>Ca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1"/>
          <w:w w:val="85"/>
          <w:position w:val="2"/>
        </w:rPr>
        <w:t>U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5"/>
          <w:position w:val="2"/>
        </w:rPr>
        <w:t>cella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48"/>
          <w:w w:val="85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34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-76"/>
          <w:w w:val="34"/>
          <w:position w:val="4"/>
        </w:rPr>
        <w:t>;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-8"/>
          <w:w w:val="66"/>
          <w:position w:val="4"/>
        </w:rPr>
        <w:t>: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ELOTIACEA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89" w:lineRule="exact"/>
        <w:ind w:left="329" w:right="-20"/>
        <w:jc w:val="left"/>
        <w:tabs>
          <w:tab w:pos="2920" w:val="left"/>
          <w:tab w:pos="5540" w:val="left"/>
          <w:tab w:pos="82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>Camarophyllopsis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2"/>
        </w:rPr>
        <w:t>DERMOLOHATACEAE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3"/>
          <w:position w:val="2"/>
        </w:rPr>
        <w:t>Cam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6"/>
          <w:w w:val="8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  <w:t>ro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DERMOLOMATACEA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84" w:lineRule="exact"/>
        <w:ind w:left="329" w:right="-20"/>
        <w:jc w:val="left"/>
        <w:tabs>
          <w:tab w:pos="2920" w:val="left"/>
          <w:tab w:pos="5560" w:val="left"/>
          <w:tab w:pos="83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>camarophlllus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2"/>
        </w:rPr>
        <w:t>HYGROPHORACEAE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3"/>
          <w:position w:val="1"/>
        </w:rPr>
        <w:t>Camar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18"/>
          <w:w w:val="83"/>
          <w:position w:val="1"/>
        </w:rPr>
        <w:t>o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-35"/>
          <w:w w:val="119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0"/>
          <w:position w:val="1"/>
        </w:rPr>
        <w:t>f: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3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0"/>
          <w:position w:val="1"/>
        </w:rPr>
        <w:t>1lu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595959"/>
          <w:spacing w:val="-19"/>
          <w:w w:val="106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48"/>
          <w:position w:val="4"/>
        </w:rPr>
        <w:t>l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101"/>
          <w:w w:val="10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6"/>
          <w:position w:val="4"/>
        </w:rPr>
        <w:t>GR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14"/>
          <w:w w:val="86"/>
          <w:position w:val="4"/>
        </w:rPr>
        <w:t>O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-43"/>
          <w:w w:val="145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4"/>
        </w:rPr>
        <w:t>FORACE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30"/>
          <w:w w:val="81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0"/>
          <w:w w:val="53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80" w:lineRule="exact"/>
        <w:ind w:left="310" w:right="-20"/>
        <w:jc w:val="left"/>
        <w:tabs>
          <w:tab w:pos="2920" w:val="left"/>
          <w:tab w:pos="5560" w:val="left"/>
          <w:tab w:pos="82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AAAAAA"/>
          <w:spacing w:val="-3"/>
          <w:w w:val="59"/>
          <w:position w:val="-3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4"/>
          <w:position w:val="-3"/>
        </w:rPr>
        <w:t>çanthare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26"/>
          <w:w w:val="100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-3"/>
        </w:rPr>
        <w:t>lu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2"/>
          <w:w w:val="81"/>
          <w:position w:val="-3"/>
        </w:rPr>
        <w:t>l</w:t>
      </w:r>
      <w:r>
        <w:rPr>
          <w:rFonts w:ascii="Courier New" w:hAnsi="Courier New" w:cs="Courier New" w:eastAsia="Courier New"/>
          <w:sz w:val="24"/>
          <w:szCs w:val="24"/>
          <w:color w:val="363636"/>
          <w:spacing w:val="0"/>
          <w:w w:val="81"/>
          <w:position w:val="-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363636"/>
          <w:spacing w:val="-112"/>
          <w:w w:val="81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363636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363636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-2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4"/>
          <w:w w:val="81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3"/>
        </w:rPr>
        <w:t>Can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33"/>
          <w:w w:val="81"/>
          <w:position w:val="3"/>
        </w:rPr>
        <w:t>t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3"/>
          <w:w w:val="71"/>
          <w:position w:val="3"/>
        </w:rPr>
        <w:t>;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3"/>
        </w:rPr>
        <w:t>are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105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-67"/>
          <w:w w:val="137"/>
          <w:position w:val="3"/>
        </w:rPr>
        <w:t>'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3"/>
        </w:rPr>
        <w:t>lula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5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6"/>
          <w:w w:val="86"/>
          <w:position w:val="5"/>
        </w:rPr>
        <w:t>C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-43"/>
          <w:w w:val="132"/>
          <w:position w:val="5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0"/>
          <w:position w:val="5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31" w:after="0" w:line="134" w:lineRule="auto"/>
        <w:ind w:left="329" w:right="1208" w:firstLine="5"/>
        <w:jc w:val="left"/>
        <w:tabs>
          <w:tab w:pos="2920" w:val="left"/>
          <w:tab w:pos="556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>Cantharellu</w:t>
      </w:r>
      <w:r>
        <w:rPr>
          <w:rFonts w:ascii="Courier New" w:hAnsi="Courier New" w:cs="Courier New" w:eastAsia="Courier New"/>
          <w:sz w:val="24"/>
          <w:szCs w:val="24"/>
          <w:color w:val="363636"/>
          <w:spacing w:val="0"/>
          <w:w w:val="10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363636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363636"/>
          <w:spacing w:val="0"/>
          <w:w w:val="100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3"/>
          <w:position w:val="1"/>
        </w:rPr>
        <w:t>CANTHARELLACEAE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5"/>
        </w:rPr>
        <w:t>Can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7"/>
          <w:w w:val="81"/>
          <w:position w:val="5"/>
        </w:rPr>
        <w:t>t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-29"/>
          <w:w w:val="132"/>
          <w:position w:val="5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4"/>
          <w:position w:val="5"/>
        </w:rPr>
        <w:t>arellu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5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3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5"/>
          <w:position w:val="8"/>
        </w:rPr>
        <w:t>CAN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36"/>
          <w:w w:val="85"/>
          <w:position w:val="8"/>
        </w:rPr>
        <w:t>T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0"/>
          <w:position w:val="8"/>
        </w:rPr>
        <w:t>ARELLACE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32"/>
          <w:w w:val="80"/>
          <w:position w:val="8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0"/>
          <w:w w:val="40"/>
          <w:position w:val="8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0"/>
          <w:w w:val="40"/>
          <w:position w:val="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Catathel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"/>
          <w:w w:val="82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363636"/>
          <w:spacing w:val="13"/>
          <w:w w:val="82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5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1"/>
        </w:rPr>
        <w:t>TRICHOLOMATACEAF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6"/>
        </w:rPr>
        <w:t>Catat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104"/>
          <w:w w:val="10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27"/>
          <w:w w:val="48"/>
          <w:position w:val="6"/>
        </w:rPr>
        <w:t>,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4"/>
          <w:position w:val="6"/>
        </w:rPr>
        <w:t>elasma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6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6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8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4"/>
          <w:w w:val="85"/>
          <w:position w:val="8"/>
        </w:rPr>
        <w:t>C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-77"/>
          <w:w w:val="87"/>
          <w:position w:val="8"/>
        </w:rPr>
        <w:t>,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14"/>
          <w:w w:val="29"/>
          <w:position w:val="8"/>
        </w:rPr>
        <w:t>,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5"/>
          <w:position w:val="8"/>
        </w:rPr>
        <w:t>OLOMATACE!\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5"/>
          <w:position w:val="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7"/>
          <w:position w:val="-5"/>
        </w:rPr>
        <w:t>Ceratiornvxa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0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11"/>
          <w:w w:val="80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rat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5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55"/>
          <w:position w:val="0"/>
        </w:rPr>
        <w:t>ior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38"/>
          <w:w w:val="55"/>
          <w:position w:val="0"/>
        </w:rPr>
        <w:t>r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0"/>
          <w:w w:val="42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-18"/>
          <w:w w:val="42"/>
          <w:position w:val="0"/>
        </w:rPr>
        <w:t>1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1"/>
          <w:w w:val="85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38"/>
          <w:w w:val="85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5"/>
          <w:w w:val="29"/>
          <w:position w:val="0"/>
        </w:rPr>
        <w:t>,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1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4" w:after="0" w:line="134" w:lineRule="auto"/>
        <w:ind w:left="329" w:right="1206"/>
        <w:jc w:val="left"/>
        <w:tabs>
          <w:tab w:pos="2920" w:val="left"/>
          <w:tab w:pos="5400" w:val="left"/>
          <w:tab w:pos="82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4"/>
        </w:rPr>
        <w:t>Cerocorticium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3"/>
          <w:position w:val="-3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11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  <w:t>Cerocorticiumw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2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Cerrena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8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595959"/>
          <w:spacing w:val="0"/>
          <w:w w:val="43"/>
          <w:position w:val="3"/>
        </w:rPr>
        <w:t>-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40"/>
          <w:w w:val="4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3"/>
          <w:position w:val="3"/>
        </w:rPr>
        <w:t>Cerrena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5"/>
        </w:rPr>
        <w:t>POLlPORACEA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94"/>
          <w:w w:val="100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53"/>
          <w:position w:val="5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53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Chaetocalathus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1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11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5"/>
          <w:position w:val="3"/>
        </w:rPr>
        <w:t>Chaetocala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14"/>
          <w:w w:val="85"/>
          <w:position w:val="3"/>
        </w:rPr>
        <w:t>t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-16"/>
          <w:w w:val="85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3"/>
        </w:rPr>
        <w:t>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15"/>
          <w:w w:val="85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3"/>
          <w:position w:val="6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2"/>
          <w:w w:val="93"/>
          <w:position w:val="6"/>
        </w:rPr>
        <w:t>C</w:t>
      </w:r>
      <w:r>
        <w:rPr>
          <w:rFonts w:ascii="Courier New" w:hAnsi="Courier New" w:cs="Courier New" w:eastAsia="Courier New"/>
          <w:sz w:val="24"/>
          <w:szCs w:val="24"/>
          <w:color w:val="595959"/>
          <w:spacing w:val="-96"/>
          <w:w w:val="82"/>
          <w:position w:val="6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22"/>
          <w:w w:val="40"/>
          <w:position w:val="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69"/>
          <w:position w:val="6"/>
        </w:rPr>
        <w:t>OLOMATACE.I\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0" w:after="0" w:line="136" w:lineRule="exact"/>
        <w:ind w:right="802"/>
        <w:jc w:val="right"/>
        <w:rPr>
          <w:rFonts w:ascii="Times New Roman" w:hAnsi="Times New Roman" w:cs="Times New Roman" w:eastAsia="Times New Roman"/>
          <w:sz w:val="15"/>
          <w:szCs w:val="15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0"/>
          <w:w w:val="100"/>
          <w:i/>
          <w:position w:val="-3"/>
        </w:rPr>
        <w:t>Pier</w:t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-2"/>
          <w:w w:val="100"/>
          <w:i/>
          <w:position w:val="-3"/>
        </w:rPr>
        <w:t>r</w:t>
      </w:r>
      <w:r>
        <w:rPr>
          <w:rFonts w:ascii="Times New Roman" w:hAnsi="Times New Roman" w:cs="Times New Roman" w:eastAsia="Times New Roman"/>
          <w:sz w:val="15"/>
          <w:szCs w:val="15"/>
          <w:color w:val="444444"/>
          <w:spacing w:val="0"/>
          <w:w w:val="100"/>
          <w:i/>
          <w:position w:val="-3"/>
        </w:rPr>
        <w:t>e</w:t>
      </w:r>
      <w:r>
        <w:rPr>
          <w:rFonts w:ascii="Times New Roman" w:hAnsi="Times New Roman" w:cs="Times New Roman" w:eastAsia="Times New Roman"/>
          <w:sz w:val="15"/>
          <w:szCs w:val="15"/>
          <w:color w:val="444444"/>
          <w:spacing w:val="20"/>
          <w:w w:val="100"/>
          <w:i/>
          <w:position w:val="-3"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0"/>
          <w:w w:val="107"/>
          <w:i/>
          <w:position w:val="-3"/>
        </w:rPr>
        <w:t>TREANTON</w:t>
      </w:r>
      <w:r>
        <w:rPr>
          <w:rFonts w:ascii="Times New Roman" w:hAnsi="Times New Roman" w:cs="Times New Roman" w:eastAsia="Times New Roman"/>
          <w:sz w:val="15"/>
          <w:szCs w:val="15"/>
          <w:color w:val="000000"/>
          <w:spacing w:val="0"/>
          <w:w w:val="100"/>
          <w:position w:val="0"/>
        </w:rPr>
      </w:r>
    </w:p>
    <w:p>
      <w:pPr>
        <w:spacing w:before="0" w:after="0" w:line="222" w:lineRule="exact"/>
        <w:ind w:right="307"/>
        <w:jc w:val="right"/>
        <w:rPr>
          <w:rFonts w:ascii="Courier New" w:hAnsi="Courier New" w:cs="Courier New" w:eastAsia="Courier New"/>
          <w:sz w:val="25"/>
          <w:szCs w:val="25"/>
        </w:rPr>
      </w:pPr>
      <w:rPr/>
      <w:r>
        <w:rPr>
          <w:rFonts w:ascii="Courier New" w:hAnsi="Courier New" w:cs="Courier New" w:eastAsia="Courier New"/>
          <w:sz w:val="25"/>
          <w:szCs w:val="25"/>
          <w:color w:val="212121"/>
          <w:spacing w:val="0"/>
          <w:w w:val="85"/>
          <w:position w:val="3"/>
        </w:rPr>
        <w:t>3l</w:t>
      </w:r>
      <w:r>
        <w:rPr>
          <w:rFonts w:ascii="Courier New" w:hAnsi="Courier New" w:cs="Courier New" w:eastAsia="Courier New"/>
          <w:sz w:val="25"/>
          <w:szCs w:val="25"/>
          <w:color w:val="000000"/>
          <w:spacing w:val="0"/>
          <w:w w:val="100"/>
          <w:position w:val="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380" w:right="160"/>
        </w:sectPr>
      </w:pPr>
      <w:rPr/>
    </w:p>
    <w:p>
      <w:pPr>
        <w:spacing w:before="6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161" w:lineRule="auto"/>
        <w:ind w:left="221" w:right="283" w:firstLine="10"/>
        <w:jc w:val="left"/>
        <w:tabs>
          <w:tab w:pos="2900" w:val="left"/>
          <w:tab w:pos="5620" w:val="left"/>
          <w:tab w:pos="8240" w:val="left"/>
          <w:tab w:pos="10500" w:val="left"/>
        </w:tabs>
        <w:rPr>
          <w:rFonts w:ascii="Arial" w:hAnsi="Arial" w:cs="Arial" w:eastAsia="Arial"/>
          <w:sz w:val="14"/>
          <w:szCs w:val="1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1"/>
        </w:rPr>
        <w:t>Cl1alciporus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  <w:t>BOLETACEAE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383838"/>
          <w:spacing w:val="0"/>
          <w:w w:val="56"/>
          <w:position w:val="0"/>
        </w:rPr>
        <w:t>C.</w:t>
      </w:r>
      <w:r>
        <w:rPr>
          <w:rFonts w:ascii="Courier New" w:hAnsi="Courier New" w:cs="Courier New" w:eastAsia="Courier New"/>
          <w:sz w:val="24"/>
          <w:szCs w:val="24"/>
          <w:color w:val="383838"/>
          <w:spacing w:val="1"/>
          <w:w w:val="56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alciporu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BÙLETAŒA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1"/>
        </w:rPr>
        <w:t>Charnaemyces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AGARICACEAE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-39"/>
          <w:w w:val="105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32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32"/>
          <w:w w:val="32"/>
          <w:position w:val="0"/>
        </w:rPr>
        <w:t>-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5"/>
          <w:position w:val="0"/>
        </w:rPr>
        <w:t>arnaemice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1"/>
        </w:rPr>
        <w:t>AGARICAtE!t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75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0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0"/>
          <w:w w:val="4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Cheilymenia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1"/>
        </w:rPr>
        <w:t>PYRONEH.l1.TACEAE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Ch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"/>
          <w:w w:val="83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-11"/>
          <w:w w:val="93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3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87"/>
          <w:w w:val="63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-24"/>
          <w:w w:val="120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menia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8"/>
          <w:w w:val="70"/>
          <w:position w:val="1"/>
        </w:rPr>
        <w:t>P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0"/>
          <w:position w:val="1"/>
        </w:rPr>
        <w:t>!RONE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1"/>
          <w:w w:val="7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0"/>
          <w:position w:val="1"/>
        </w:rPr>
        <w:t>Ln.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Chlorociboria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HELOTIACEAE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-47"/>
          <w:w w:val="109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383838"/>
          <w:spacing w:val="0"/>
          <w:w w:val="51"/>
          <w:position w:val="0"/>
        </w:rPr>
        <w:t>..</w:t>
      </w:r>
      <w:r>
        <w:rPr>
          <w:rFonts w:ascii="Courier New" w:hAnsi="Courier New" w:cs="Courier New" w:eastAsia="Courier New"/>
          <w:sz w:val="24"/>
          <w:szCs w:val="24"/>
          <w:color w:val="383838"/>
          <w:spacing w:val="33"/>
          <w:w w:val="51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0"/>
        </w:rPr>
        <w:t>or6ciboria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27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4F4F4F"/>
          <w:spacing w:val="-30"/>
          <w:w w:val="10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ELOTIACEA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Chlorosplenium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HELOTIACEAE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-6"/>
          <w:w w:val="80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808080"/>
          <w:spacing w:val="-44"/>
          <w:w w:val="147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0"/>
        </w:rPr>
        <w:t>lorospleniumu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27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4F4F4F"/>
          <w:spacing w:val="21"/>
          <w:w w:val="57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0"/>
        </w:rPr>
        <w:t>ELOTIACEA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Choiromyces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TUBERACEAE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-21"/>
          <w:w w:val="122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16"/>
          <w:w w:val="48"/>
          <w:position w:val="0"/>
        </w:rPr>
        <w:t>J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0"/>
        </w:rPr>
        <w:t>oiromic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25"/>
          <w:w w:val="85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808080"/>
          <w:spacing w:val="0"/>
          <w:w w:val="80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808080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808080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6"/>
          <w:position w:val="1"/>
        </w:rPr>
        <w:t>TUBERACE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8"/>
          <w:w w:val="86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36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0"/>
          <w:w w:val="31"/>
          <w:position w:val="1"/>
        </w:rPr>
        <w:t>'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0"/>
          <w:w w:val="31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Chondrostereum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STEREACEAE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-43"/>
          <w:w w:val="115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ondrosléreumu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0"/>
        </w:rPr>
        <w:t>STEREACE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1"/>
          <w:w w:val="85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40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100"/>
          <w:position w:val="0"/>
        </w:rPr>
      </w:r>
      <w:r>
        <w:rPr>
          <w:rFonts w:ascii="Arial" w:hAnsi="Arial" w:cs="Arial" w:eastAsia="Arial"/>
          <w:sz w:val="14"/>
          <w:szCs w:val="14"/>
          <w:color w:val="111111"/>
          <w:spacing w:val="0"/>
          <w:w w:val="52"/>
          <w:position w:val="-4"/>
        </w:rPr>
        <w:t>1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80" w:lineRule="exact"/>
        <w:ind w:left="216" w:right="-20"/>
        <w:jc w:val="left"/>
        <w:tabs>
          <w:tab w:pos="2880" w:val="left"/>
          <w:tab w:pos="5600" w:val="left"/>
          <w:tab w:pos="8240" w:val="left"/>
          <w:tab w:pos="10500" w:val="left"/>
        </w:tabs>
        <w:rPr>
          <w:rFonts w:ascii="Times New Roman" w:hAnsi="Times New Roman" w:cs="Times New Roman" w:eastAsia="Times New Roman"/>
          <w:sz w:val="10"/>
          <w:szCs w:val="10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Chroogomphus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GOMPHIDIACEAE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22"/>
          <w:w w:val="84"/>
          <w:position w:val="1"/>
        </w:rPr>
        <w:t>C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-5"/>
          <w:w w:val="84"/>
          <w:position w:val="1"/>
        </w:rPr>
        <w:t>;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1"/>
        </w:rPr>
        <w:t>roogom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2"/>
          <w:w w:val="84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9"/>
          <w:position w:val="1"/>
        </w:rPr>
        <w:t>f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"/>
          <w:w w:val="89"/>
          <w:position w:val="1"/>
        </w:rPr>
        <w:t>u</w:t>
      </w:r>
      <w:r>
        <w:rPr>
          <w:rFonts w:ascii="Courier New" w:hAnsi="Courier New" w:cs="Courier New" w:eastAsia="Courier New"/>
          <w:sz w:val="24"/>
          <w:szCs w:val="24"/>
          <w:color w:val="808080"/>
          <w:spacing w:val="-121"/>
          <w:w w:val="53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0"/>
          <w:w w:val="60"/>
          <w:position w:val="1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676767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7"/>
          <w:position w:val="1"/>
        </w:rPr>
        <w:t>GO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7"/>
          <w:w w:val="87"/>
          <w:position w:val="1"/>
        </w:rPr>
        <w:t>M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41"/>
          <w:w w:val="147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1"/>
        </w:rPr>
        <w:t>riDIACE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1"/>
          <w:w w:val="83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383838"/>
          <w:spacing w:val="0"/>
          <w:w w:val="53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383838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383838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0"/>
          <w:w w:val="55"/>
          <w:position w:val="6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9" w:after="0" w:line="167" w:lineRule="auto"/>
        <w:ind w:left="211" w:right="764" w:firstLine="10"/>
        <w:jc w:val="left"/>
        <w:tabs>
          <w:tab w:pos="2880" w:val="left"/>
          <w:tab w:pos="5600" w:val="left"/>
          <w:tab w:pos="816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9.655212pt;margin-top:16.946262pt;width:1.375pt;height:5pt;mso-position-horizontal-relative:page;mso-position-vertical-relative:paragraph;z-index:-4919" type="#_x0000_t202" filled="f" stroked="f">
            <v:textbox inset="0,0,0,0">
              <w:txbxContent>
                <w:p>
                  <w:pPr>
                    <w:spacing w:before="0" w:after="0" w:line="100" w:lineRule="exact"/>
                    <w:ind w:right="-55"/>
                    <w:jc w:val="left"/>
                    <w:rPr>
                      <w:rFonts w:ascii="Times New Roman" w:hAnsi="Times New Roman" w:cs="Times New Roman" w:eastAsia="Times New Roman"/>
                      <w:sz w:val="10"/>
                      <w:szCs w:val="10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0"/>
                      <w:szCs w:val="10"/>
                      <w:color w:val="111111"/>
                      <w:spacing w:val="0"/>
                      <w:w w:val="55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0"/>
                      <w:szCs w:val="10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Chrysomphalina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0"/>
          <w:szCs w:val="20"/>
          <w:color w:val="232323"/>
          <w:spacing w:val="0"/>
          <w:w w:val="138"/>
          <w:position w:val="0"/>
        </w:rPr>
        <w:t>C.r</w:t>
      </w:r>
      <w:r>
        <w:rPr>
          <w:rFonts w:ascii="Times New Roman" w:hAnsi="Times New Roman" w:cs="Times New Roman" w:eastAsia="Times New Roman"/>
          <w:sz w:val="20"/>
          <w:szCs w:val="20"/>
          <w:color w:val="232323"/>
          <w:spacing w:val="-25"/>
          <w:w w:val="138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7"/>
          <w:w w:val="38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6"/>
          <w:w w:val="40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0"/>
        </w:rPr>
        <w:t>so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69"/>
          <w:w w:val="84"/>
          <w:position w:val="0"/>
        </w:rPr>
        <w:t>m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-58"/>
          <w:w w:val="80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7"/>
          <w:w w:val="78"/>
          <w:position w:val="0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0"/>
        </w:rPr>
        <w:t>falina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808080"/>
          <w:spacing w:val="0"/>
          <w:w w:val="21"/>
          <w:position w:val="0"/>
        </w:rPr>
        <w:t>1</w:t>
      </w:r>
      <w:r>
        <w:rPr>
          <w:rFonts w:ascii="Courier New" w:hAnsi="Courier New" w:cs="Courier New" w:eastAsia="Courier New"/>
          <w:sz w:val="24"/>
          <w:szCs w:val="24"/>
          <w:color w:val="808080"/>
          <w:spacing w:val="-73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9"/>
          <w:position w:val="0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2"/>
          <w:w w:val="89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26"/>
          <w:w w:val="52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Ciboria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SCLEROTINIACEAE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ciboria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1"/>
        </w:rPr>
        <w:t>SCLEROTINIACEA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81" w:lineRule="exact"/>
        <w:ind w:left="211" w:right="-20"/>
        <w:jc w:val="left"/>
        <w:tabs>
          <w:tab w:pos="2900" w:val="left"/>
          <w:tab w:pos="5600" w:val="left"/>
          <w:tab w:pos="8240" w:val="left"/>
          <w:tab w:pos="10500" w:val="left"/>
        </w:tabs>
        <w:rPr>
          <w:rFonts w:ascii="Times New Roman" w:hAnsi="Times New Roman" w:cs="Times New Roman" w:eastAsia="Times New Roman"/>
          <w:sz w:val="10"/>
          <w:szCs w:val="10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Ciliaria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PYRONEMATACEAE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Ciliaria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1"/>
        </w:rPr>
        <w:t>PIRONEMATACEA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99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10"/>
          <w:szCs w:val="10"/>
          <w:color w:val="232323"/>
          <w:spacing w:val="0"/>
          <w:w w:val="55"/>
          <w:position w:val="5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4" w:after="0" w:line="169" w:lineRule="auto"/>
        <w:ind w:left="206" w:right="932" w:firstLine="5"/>
        <w:jc w:val="left"/>
        <w:tabs>
          <w:tab w:pos="2880" w:val="left"/>
          <w:tab w:pos="5600" w:val="left"/>
          <w:tab w:pos="814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Clathrus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CLATHRACEAE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</w:rPr>
        <w:t>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7"/>
          <w:w w:val="78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8"/>
          <w:w w:val="80"/>
        </w:rPr>
        <w:t>a</w:t>
      </w:r>
      <w:r>
        <w:rPr>
          <w:rFonts w:ascii="Arial" w:hAnsi="Arial" w:cs="Arial" w:eastAsia="Arial"/>
          <w:sz w:val="16"/>
          <w:szCs w:val="16"/>
          <w:color w:val="111111"/>
          <w:spacing w:val="0"/>
          <w:w w:val="284"/>
        </w:rPr>
        <w:t>t</w:t>
      </w:r>
      <w:r>
        <w:rPr>
          <w:rFonts w:ascii="Arial" w:hAnsi="Arial" w:cs="Arial" w:eastAsia="Arial"/>
          <w:sz w:val="16"/>
          <w:szCs w:val="16"/>
          <w:color w:val="111111"/>
          <w:spacing w:val="-27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383838"/>
          <w:spacing w:val="9"/>
          <w:w w:val="230"/>
        </w:rPr>
        <w:t>H</w:t>
      </w:r>
      <w:r>
        <w:rPr>
          <w:rFonts w:ascii="Arial" w:hAnsi="Arial" w:cs="Arial" w:eastAsia="Arial"/>
          <w:sz w:val="16"/>
          <w:szCs w:val="16"/>
          <w:color w:val="111111"/>
          <w:spacing w:val="0"/>
          <w:w w:val="107"/>
        </w:rPr>
        <w:t>U</w:t>
      </w:r>
      <w:r>
        <w:rPr>
          <w:rFonts w:ascii="Arial" w:hAnsi="Arial" w:cs="Arial" w:eastAsia="Arial"/>
          <w:sz w:val="16"/>
          <w:szCs w:val="16"/>
          <w:color w:val="111111"/>
          <w:spacing w:val="10"/>
          <w:w w:val="100"/>
        </w:rPr>
        <w:t> </w:t>
      </w:r>
      <w:r>
        <w:rPr>
          <w:rFonts w:ascii="Arial" w:hAnsi="Arial" w:cs="Arial" w:eastAsia="Arial"/>
          <w:sz w:val="16"/>
          <w:szCs w:val="16"/>
          <w:color w:val="AAAAAA"/>
          <w:spacing w:val="0"/>
          <w:w w:val="100"/>
        </w:rPr>
        <w:t>'</w:t>
      </w:r>
      <w:r>
        <w:rPr>
          <w:rFonts w:ascii="Arial" w:hAnsi="Arial" w:cs="Arial" w:eastAsia="Arial"/>
          <w:sz w:val="16"/>
          <w:szCs w:val="16"/>
          <w:color w:val="AAAAAA"/>
          <w:spacing w:val="0"/>
          <w:w w:val="100"/>
        </w:rPr>
        <w:tab/>
        <w:tab/>
      </w:r>
      <w:r>
        <w:rPr>
          <w:rFonts w:ascii="Arial" w:hAnsi="Arial" w:cs="Arial" w:eastAsia="Arial"/>
          <w:sz w:val="16"/>
          <w:szCs w:val="16"/>
          <w:color w:val="AAAAAA"/>
          <w:spacing w:val="0"/>
          <w:w w:val="100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9"/>
          <w:position w:val="1"/>
        </w:rPr>
        <w:t>CLA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9"/>
          <w:w w:val="89"/>
          <w:position w:val="1"/>
        </w:rPr>
        <w:t>T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28"/>
          <w:w w:val="147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1"/>
        </w:rPr>
        <w:t>RACE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6"/>
          <w:w w:val="80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808080"/>
          <w:spacing w:val="0"/>
          <w:w w:val="46"/>
          <w:position w:val="1"/>
        </w:rPr>
        <w:t>.'</w:t>
      </w:r>
      <w:r>
        <w:rPr>
          <w:rFonts w:ascii="Courier New" w:hAnsi="Courier New" w:cs="Courier New" w:eastAsia="Courier New"/>
          <w:sz w:val="24"/>
          <w:szCs w:val="24"/>
          <w:color w:val="808080"/>
          <w:spacing w:val="0"/>
          <w:w w:val="46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6"/>
          <w:w w:val="84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0"/>
        </w:rPr>
        <w:t>avaria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17"/>
          <w:w w:val="84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CLAVARIACEAE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Clav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0"/>
          <w:w w:val="82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13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10"/>
          <w:szCs w:val="10"/>
          <w:color w:val="AAAAAA"/>
          <w:spacing w:val="0"/>
          <w:w w:val="55"/>
          <w:position w:val="-3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AAAAAA"/>
          <w:spacing w:val="0"/>
          <w:w w:val="55"/>
          <w:position w:val="-3"/>
        </w:rPr>
        <w:t>   </w:t>
      </w:r>
      <w:r>
        <w:rPr>
          <w:rFonts w:ascii="Times New Roman" w:hAnsi="Times New Roman" w:cs="Times New Roman" w:eastAsia="Times New Roman"/>
          <w:sz w:val="10"/>
          <w:szCs w:val="10"/>
          <w:color w:val="AAAAAA"/>
          <w:spacing w:val="13"/>
          <w:w w:val="55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CLAVARIACEA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Clavariadelphus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CLAVARIACEAE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Clavariade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3"/>
          <w:w w:val="83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2"/>
          <w:position w:val="0"/>
        </w:rPr>
        <w:t>f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"/>
          <w:w w:val="102"/>
          <w:position w:val="0"/>
        </w:rPr>
        <w:t>u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60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CLAVARBCEA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Claviceps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CLAVICIPITACEAE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8"/>
          <w:position w:val="0"/>
        </w:rPr>
        <w:t>Clavicepsu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8"/>
          <w:position w:val="1"/>
        </w:rPr>
        <w:t>CLAVICIPITACL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8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Clavulina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CLAVARIACEAE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Clavulina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CLAVARIACEA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Clavulinopsis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CLAVARIACEAE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Clavulinopsisu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1"/>
        </w:rPr>
        <w:t>CLAVARIACE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3"/>
          <w:w w:val="85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19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08080"/>
          <w:spacing w:val="0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95" w:lineRule="exact"/>
        <w:ind w:left="201" w:right="-20"/>
        <w:jc w:val="left"/>
        <w:tabs>
          <w:tab w:pos="2880" w:val="left"/>
          <w:tab w:pos="546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Climacocystis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BJERKANDERACEAE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</w:r>
      <w:r>
        <w:rPr>
          <w:rFonts w:ascii="Arial" w:hAnsi="Arial" w:cs="Arial" w:eastAsia="Arial"/>
          <w:sz w:val="31"/>
          <w:szCs w:val="31"/>
          <w:color w:val="000000"/>
          <w:spacing w:val="0"/>
          <w:w w:val="53"/>
          <w:position w:val="-1"/>
        </w:rPr>
        <w:t>l</w:t>
      </w:r>
      <w:r>
        <w:rPr>
          <w:rFonts w:ascii="Arial" w:hAnsi="Arial" w:cs="Arial" w:eastAsia="Arial"/>
          <w:sz w:val="31"/>
          <w:szCs w:val="31"/>
          <w:color w:val="000000"/>
          <w:spacing w:val="38"/>
          <w:w w:val="53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>Climacodstisw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2"/>
        </w:rPr>
        <w:t>BJERCANDERACE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7"/>
          <w:w w:val="84"/>
          <w:position w:val="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0"/>
          <w:w w:val="27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82" w:lineRule="exact"/>
        <w:ind w:left="201" w:right="-20"/>
        <w:jc w:val="left"/>
        <w:tabs>
          <w:tab w:pos="2880" w:val="left"/>
          <w:tab w:pos="558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295.580658pt;margin-top:8.106587pt;width:.1pt;height:38.152750pt;mso-position-horizontal-relative:page;mso-position-vertical-relative:paragraph;z-index:-4922" coordorigin="5912,162" coordsize="2,763">
            <v:shape style="position:absolute;left:5912;top:162;width:2;height:763" coordorigin="5912,162" coordsize="0,763" path="m5912,925l5912,162e" filled="f" stroked="t" strokeweight=".239919pt" strokecolor="#000000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Clitocybe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1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Cl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6"/>
          <w:w w:val="82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0"/>
        </w:rPr>
        <w:t>toc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94"/>
          <w:w w:val="78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-38"/>
          <w:w w:val="120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0"/>
        </w:rPr>
        <w:t>bë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96"/>
          <w:position w:val="1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-40"/>
          <w:w w:val="96"/>
          <w:position w:val="1"/>
        </w:rPr>
        <w:t>C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33"/>
          <w:w w:val="98"/>
          <w:position w:val="1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1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5" w:after="0" w:line="163" w:lineRule="auto"/>
        <w:ind w:left="182" w:right="732" w:firstLine="14"/>
        <w:jc w:val="left"/>
        <w:tabs>
          <w:tab w:pos="2860" w:val="left"/>
          <w:tab w:pos="546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295.580658pt;margin-top:65.962791pt;width:.1pt;height:153.570818pt;mso-position-horizontal-relative:page;mso-position-vertical-relative:paragraph;z-index:-4921" coordorigin="5912,1319" coordsize="2,3071">
            <v:shape style="position:absolute;left:5912;top:1319;width:2;height:3071" coordorigin="5912,1319" coordsize="0,3071" path="m5912,4391l5912,1319e" filled="f" stroked="t" strokeweight=".239919pt" strokecolor="#000000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Clitocybula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Clitodbula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9"/>
          <w:position w:val="1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2"/>
          <w:w w:val="89"/>
          <w:position w:val="1"/>
        </w:rPr>
        <w:t>C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21"/>
          <w:w w:val="52"/>
          <w:position w:val="1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1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>Clitogllus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ENTOLOMATACEAE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>Clitogilu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ENTOLOMATACEA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Colly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2"/>
          <w:w w:val="8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MARASMIACEAE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Col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26"/>
          <w:w w:val="83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383838"/>
          <w:spacing w:val="0"/>
          <w:w w:val="49"/>
          <w:position w:val="0"/>
        </w:rPr>
        <w:t>)'</w:t>
      </w:r>
      <w:r>
        <w:rPr>
          <w:rFonts w:ascii="Courier New" w:hAnsi="Courier New" w:cs="Courier New" w:eastAsia="Courier New"/>
          <w:sz w:val="24"/>
          <w:szCs w:val="24"/>
          <w:color w:val="383838"/>
          <w:spacing w:val="-22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  <w:t>MARASMIACEA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Coltricia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HYMENOCHAETACEAE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0"/>
          <w:w w:val="55"/>
          <w:position w:val="-6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0"/>
          <w:w w:val="55"/>
          <w:position w:val="-6"/>
        </w:rPr>
        <w:t>     </w:t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0"/>
          <w:w w:val="55"/>
          <w:position w:val="-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Co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9"/>
          <w:w w:val="82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tricia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12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4F4F4F"/>
          <w:spacing w:val="-30"/>
          <w:w w:val="107"/>
          <w:position w:val="1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1"/>
        </w:rPr>
        <w:t>IMENOCHAETACE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7"/>
          <w:w w:val="83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383838"/>
          <w:spacing w:val="0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383838"/>
          <w:spacing w:val="0"/>
          <w:w w:val="4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Confertobasidium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11"/>
          <w:szCs w:val="11"/>
          <w:color w:val="111111"/>
          <w:spacing w:val="0"/>
          <w:w w:val="50"/>
          <w:position w:val="0"/>
        </w:rPr>
        <w:t>1</w:t>
      </w:r>
      <w:r>
        <w:rPr>
          <w:rFonts w:ascii="Times New Roman" w:hAnsi="Times New Roman" w:cs="Times New Roman" w:eastAsia="Times New Roman"/>
          <w:sz w:val="11"/>
          <w:szCs w:val="11"/>
          <w:color w:val="111111"/>
          <w:spacing w:val="0"/>
          <w:w w:val="50"/>
          <w:position w:val="0"/>
        </w:rPr>
        <w:t>     </w:t>
      </w:r>
      <w:r>
        <w:rPr>
          <w:rFonts w:ascii="Times New Roman" w:hAnsi="Times New Roman" w:cs="Times New Roman" w:eastAsia="Times New Roman"/>
          <w:sz w:val="11"/>
          <w:szCs w:val="11"/>
          <w:color w:val="111111"/>
          <w:spacing w:val="0"/>
          <w:w w:val="5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Confertobasidiumu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Coniophora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CONIOPHORACEAE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21"/>
          <w:position w:val="-3"/>
        </w:rPr>
        <w:t>/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21"/>
          <w:position w:val="-3"/>
        </w:rPr>
        <w:t> 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"/>
          <w:w w:val="21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-3"/>
        </w:rPr>
        <w:t>Coni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5"/>
          <w:w w:val="84"/>
          <w:position w:val="-3"/>
        </w:rPr>
        <w:t>o</w:t>
      </w:r>
      <w:r>
        <w:rPr>
          <w:rFonts w:ascii="Courier New" w:hAnsi="Courier New" w:cs="Courier New" w:eastAsia="Courier New"/>
          <w:sz w:val="24"/>
          <w:szCs w:val="24"/>
          <w:color w:val="808080"/>
          <w:spacing w:val="-16"/>
          <w:w w:val="65"/>
          <w:position w:val="-3"/>
        </w:rPr>
        <w:t>"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93"/>
          <w:position w:val="-3"/>
        </w:rPr>
        <w:t>fora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7"/>
          <w:position w:val="0"/>
        </w:rPr>
        <w:t>CONI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6"/>
          <w:w w:val="87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38"/>
          <w:w w:val="133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0"/>
        </w:rPr>
        <w:t>BORACEA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Conocybe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BOLBITIACEAE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Conocibe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BOLBITIACEA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Coprinus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COPRINACEAE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Copriim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COPRINACEA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Cordyceps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1"/>
        </w:rPr>
        <w:t>CLAVICIPITACEAE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CordJcepsu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1"/>
        </w:rPr>
        <w:t>CLAVICIPITACEA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Cario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"/>
          <w:w w:val="83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10"/>
          <w:w w:val="8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CORIOLACEAE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Coriolu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CORIOLACEA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Corticium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Corticiumu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Cortinarius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CORTINARIACEAE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0"/>
        </w:rPr>
        <w:t>Cortinari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3"/>
          <w:w w:val="84"/>
          <w:position w:val="0"/>
        </w:rPr>
        <w:t>u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60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CORTINARIACEA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Coryne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HELOTIACEAE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Corine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676767"/>
          <w:spacing w:val="0"/>
          <w:w w:val="37"/>
          <w:position w:val="1"/>
        </w:rPr>
        <w:t>..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-101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ELOTIACEA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Creopus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1"/>
        </w:rPr>
        <w:t>HYPOCREACEAE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69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0"/>
        </w:rPr>
        <w:t>Cre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1"/>
          <w:w w:val="81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0"/>
        </w:rPr>
        <w:t>pu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11"/>
          <w:w w:val="81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1"/>
          <w:szCs w:val="21"/>
          <w:color w:val="999999"/>
          <w:spacing w:val="10"/>
          <w:w w:val="100"/>
          <w:position w:val="0"/>
        </w:rPr>
        <w:t>·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13"/>
          <w:w w:val="100"/>
          <w:position w:val="0"/>
        </w:rPr>
        <w:t>1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POCREACEA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Cribraria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Cribraria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3" w:after="0" w:line="159" w:lineRule="auto"/>
        <w:ind w:left="173" w:right="896" w:firstLine="10"/>
        <w:jc w:val="left"/>
        <w:tabs>
          <w:tab w:pos="2860" w:val="left"/>
          <w:tab w:pos="5540" w:val="left"/>
          <w:tab w:pos="784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Cotylidia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4"/>
          <w:position w:val="0"/>
        </w:rPr>
        <w:t>Coti-lidia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Craterellus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1"/>
        </w:rPr>
        <w:t>CANTHARELLACEAE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Craterellu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8"/>
          <w:position w:val="1"/>
        </w:rPr>
        <w:t>CAN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8"/>
          <w:w w:val="88"/>
          <w:position w:val="1"/>
        </w:rPr>
        <w:t>T</w:t>
      </w:r>
      <w:r>
        <w:rPr>
          <w:rFonts w:ascii="Courier New" w:hAnsi="Courier New" w:cs="Courier New" w:eastAsia="Courier New"/>
          <w:sz w:val="24"/>
          <w:szCs w:val="24"/>
          <w:color w:val="808080"/>
          <w:spacing w:val="-66"/>
          <w:w w:val="77"/>
          <w:position w:val="1"/>
        </w:rPr>
        <w:t>'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-41"/>
          <w:w w:val="108"/>
          <w:position w:val="1"/>
        </w:rPr>
        <w:t>'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1"/>
        </w:rPr>
        <w:t>ARELLACEA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Creolophus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HERICIACEAE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0"/>
        </w:rPr>
        <w:t>Creol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29"/>
          <w:w w:val="84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0"/>
          <w:w w:val="36"/>
          <w:position w:val="0"/>
        </w:rPr>
        <w:t>)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22"/>
          <w:w w:val="36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91"/>
          <w:position w:val="0"/>
        </w:rPr>
        <w:t>fu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27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38"/>
          <w:position w:val="1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1"/>
        </w:rPr>
        <w:t>ERICIACEA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Crepidotus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CREPIDOTACEAE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1"/>
        </w:rPr>
        <w:t>Crepidot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8"/>
          <w:w w:val="83"/>
          <w:position w:val="1"/>
        </w:rPr>
        <w:t>u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60"/>
          <w:position w:val="1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CREPIDOTACEA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Crinipellis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MARASHIACEAE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Crinipellisu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14"/>
          <w:szCs w:val="14"/>
          <w:color w:val="808080"/>
          <w:spacing w:val="0"/>
          <w:w w:val="100"/>
          <w:position w:val="-8"/>
        </w:rPr>
        <w:t>'</w:t>
      </w:r>
      <w:r>
        <w:rPr>
          <w:rFonts w:ascii="Times New Roman" w:hAnsi="Times New Roman" w:cs="Times New Roman" w:eastAsia="Times New Roman"/>
          <w:sz w:val="14"/>
          <w:szCs w:val="14"/>
          <w:color w:val="808080"/>
          <w:spacing w:val="-34"/>
          <w:w w:val="100"/>
          <w:position w:val="-8"/>
        </w:rPr>
        <w:t> </w:t>
      </w:r>
      <w:r>
        <w:rPr>
          <w:rFonts w:ascii="Times New Roman" w:hAnsi="Times New Roman" w:cs="Times New Roman" w:eastAsia="Times New Roman"/>
          <w:sz w:val="14"/>
          <w:szCs w:val="14"/>
          <w:color w:val="808080"/>
          <w:spacing w:val="0"/>
          <w:w w:val="100"/>
          <w:position w:val="-8"/>
        </w:rPr>
        <w:tab/>
      </w:r>
      <w:r>
        <w:rPr>
          <w:rFonts w:ascii="Times New Roman" w:hAnsi="Times New Roman" w:cs="Times New Roman" w:eastAsia="Times New Roman"/>
          <w:sz w:val="14"/>
          <w:szCs w:val="14"/>
          <w:color w:val="808080"/>
          <w:spacing w:val="0"/>
          <w:w w:val="100"/>
          <w:position w:val="-8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MARASMIACEA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  <w:t>Crucibulum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1"/>
        </w:rPr>
        <w:t>NIDULARIACEAE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Crucibulumu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NIDULARIACEA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Cudonia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LEOTIACEAE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Cudonia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1"/>
        </w:rPr>
        <w:t>LEOTIACEA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3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53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5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Cudonieila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HELOTIACEAE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Cudoniella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676767"/>
          <w:spacing w:val="0"/>
          <w:w w:val="24"/>
          <w:position w:val="1"/>
        </w:rPr>
        <w:t>...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-74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1"/>
        </w:rPr>
        <w:t>ELOTIACE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2"/>
          <w:w w:val="84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0"/>
          <w:w w:val="8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pgSz w:w="11900" w:h="16840"/>
          <w:pgMar w:top="1100" w:bottom="280" w:left="480" w:right="520"/>
        </w:sectPr>
      </w:pPr>
      <w:rPr/>
    </w:p>
    <w:p>
      <w:pPr>
        <w:spacing w:before="0" w:after="0" w:line="155" w:lineRule="exact"/>
        <w:ind w:left="173" w:right="-80"/>
        <w:jc w:val="left"/>
        <w:tabs>
          <w:tab w:pos="2860" w:val="left"/>
          <w:tab w:pos="5460" w:val="left"/>
          <w:tab w:pos="812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2"/>
        </w:rPr>
        <w:t>Cuphophyl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1"/>
          <w:w w:val="83"/>
          <w:position w:val="-2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2"/>
        </w:rPr>
        <w:t>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3"/>
          <w:w w:val="8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2"/>
        </w:rPr>
        <w:t>HYGROPHORACEAE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</w:r>
      <w:r>
        <w:rPr>
          <w:rFonts w:ascii="Arial" w:hAnsi="Arial" w:cs="Arial" w:eastAsia="Arial"/>
          <w:sz w:val="10"/>
          <w:szCs w:val="10"/>
          <w:color w:val="111111"/>
          <w:spacing w:val="0"/>
          <w:w w:val="55"/>
          <w:position w:val="-3"/>
        </w:rPr>
        <w:t>1</w:t>
      </w:r>
      <w:r>
        <w:rPr>
          <w:rFonts w:ascii="Arial" w:hAnsi="Arial" w:cs="Arial" w:eastAsia="Arial"/>
          <w:sz w:val="10"/>
          <w:szCs w:val="10"/>
          <w:color w:val="111111"/>
          <w:spacing w:val="0"/>
          <w:w w:val="55"/>
          <w:position w:val="-3"/>
        </w:rPr>
        <w:t>   </w:t>
      </w:r>
      <w:r>
        <w:rPr>
          <w:rFonts w:ascii="Arial" w:hAnsi="Arial" w:cs="Arial" w:eastAsia="Arial"/>
          <w:sz w:val="10"/>
          <w:szCs w:val="10"/>
          <w:color w:val="111111"/>
          <w:spacing w:val="4"/>
          <w:w w:val="55"/>
          <w:position w:val="-3"/>
        </w:rPr>
        <w:t> </w:t>
      </w:r>
      <w:r>
        <w:rPr>
          <w:rFonts w:ascii="Arial" w:hAnsi="Arial" w:cs="Arial" w:eastAsia="Arial"/>
          <w:sz w:val="25"/>
          <w:szCs w:val="25"/>
          <w:color w:val="111111"/>
          <w:spacing w:val="0"/>
          <w:w w:val="73"/>
          <w:position w:val="-3"/>
        </w:rPr>
        <w:t>cy</w:t>
      </w:r>
      <w:r>
        <w:rPr>
          <w:rFonts w:ascii="Arial" w:hAnsi="Arial" w:cs="Arial" w:eastAsia="Arial"/>
          <w:sz w:val="25"/>
          <w:szCs w:val="25"/>
          <w:color w:val="111111"/>
          <w:spacing w:val="5"/>
          <w:w w:val="73"/>
          <w:position w:val="-3"/>
        </w:rPr>
        <w:t>.</w:t>
      </w:r>
      <w:r>
        <w:rPr>
          <w:rFonts w:ascii="Arial" w:hAnsi="Arial" w:cs="Arial" w:eastAsia="Arial"/>
          <w:sz w:val="25"/>
          <w:szCs w:val="25"/>
          <w:color w:val="676767"/>
          <w:spacing w:val="4"/>
          <w:w w:val="211"/>
          <w:position w:val="-3"/>
        </w:rPr>
        <w:t>.</w:t>
      </w:r>
      <w:r>
        <w:rPr>
          <w:rFonts w:ascii="Arial" w:hAnsi="Arial" w:cs="Arial" w:eastAsia="Arial"/>
          <w:sz w:val="19"/>
          <w:szCs w:val="19"/>
          <w:color w:val="111111"/>
          <w:spacing w:val="0"/>
          <w:w w:val="94"/>
          <w:i/>
          <w:position w:val="-3"/>
        </w:rPr>
        <w:t>f.'o</w:t>
      </w:r>
      <w:r>
        <w:rPr>
          <w:rFonts w:ascii="Arial" w:hAnsi="Arial" w:cs="Arial" w:eastAsia="Arial"/>
          <w:sz w:val="19"/>
          <w:szCs w:val="19"/>
          <w:color w:val="111111"/>
          <w:spacing w:val="-23"/>
          <w:w w:val="100"/>
          <w:i/>
          <w:position w:val="-3"/>
        </w:rPr>
        <w:t> </w:t>
      </w:r>
      <w:r>
        <w:rPr>
          <w:rFonts w:ascii="Arial" w:hAnsi="Arial" w:cs="Arial" w:eastAsia="Arial"/>
          <w:sz w:val="19"/>
          <w:szCs w:val="19"/>
          <w:color w:val="383838"/>
          <w:spacing w:val="0"/>
          <w:w w:val="158"/>
          <w:i/>
          <w:position w:val="-3"/>
        </w:rPr>
        <w:t>:</w:t>
      </w:r>
      <w:r>
        <w:rPr>
          <w:rFonts w:ascii="Arial" w:hAnsi="Arial" w:cs="Arial" w:eastAsia="Arial"/>
          <w:sz w:val="19"/>
          <w:szCs w:val="19"/>
          <w:color w:val="383838"/>
          <w:spacing w:val="-33"/>
          <w:w w:val="100"/>
          <w:i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50"/>
          <w:position w:val="-3"/>
        </w:rPr>
        <w:t>F'i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87"/>
          <w:w w:val="100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-3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6"/>
          <w:w w:val="82"/>
          <w:position w:val="-3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-3"/>
        </w:rPr>
        <w:t>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17"/>
          <w:w w:val="82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19"/>
          <w:szCs w:val="19"/>
          <w:color w:val="BDBDBD"/>
          <w:spacing w:val="0"/>
          <w:w w:val="47"/>
          <w:position w:val="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BDBDBD"/>
          <w:spacing w:val="0"/>
          <w:w w:val="47"/>
          <w:position w:val="0"/>
        </w:rPr>
        <w:t>   </w:t>
      </w:r>
      <w:r>
        <w:rPr>
          <w:rFonts w:ascii="Times New Roman" w:hAnsi="Times New Roman" w:cs="Times New Roman" w:eastAsia="Times New Roman"/>
          <w:sz w:val="19"/>
          <w:szCs w:val="19"/>
          <w:color w:val="BDBDBD"/>
          <w:spacing w:val="13"/>
          <w:w w:val="47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232323"/>
          <w:spacing w:val="-80"/>
          <w:w w:val="116"/>
          <w:position w:val="0"/>
        </w:rPr>
        <w:t>1</w:t>
      </w:r>
      <w:r>
        <w:rPr>
          <w:rFonts w:ascii="Times New Roman" w:hAnsi="Times New Roman" w:cs="Times New Roman" w:eastAsia="Times New Roman"/>
          <w:sz w:val="19"/>
          <w:szCs w:val="19"/>
          <w:color w:val="AAAAAA"/>
          <w:spacing w:val="0"/>
          <w:w w:val="30"/>
          <w:position w:val="0"/>
        </w:rPr>
        <w:t>-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0" w:after="0" w:line="155" w:lineRule="exact"/>
        <w:ind w:right="-20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/>
        <w:br w:type="column"/>
      </w:r>
      <w:r>
        <w:rPr>
          <w:rFonts w:ascii="Courier New" w:hAnsi="Courier New" w:cs="Courier New" w:eastAsia="Courier New"/>
          <w:sz w:val="24"/>
          <w:szCs w:val="24"/>
          <w:color w:val="111111"/>
          <w:w w:val="92"/>
        </w:rPr>
        <w:t>GR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0"/>
          <w:w w:val="92"/>
        </w:rPr>
        <w:t>0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33"/>
          <w:w w:val="64"/>
        </w:rPr>
        <w:t>4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94"/>
        </w:rPr>
        <w:t>EORAŒ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29"/>
          <w:w w:val="9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27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80" w:right="520"/>
          <w:cols w:num="2" w:equalWidth="0">
            <w:col w:w="8288" w:space="215"/>
            <w:col w:w="2397"/>
          </w:cols>
        </w:sectPr>
      </w:pPr>
      <w:rPr/>
    </w:p>
    <w:p>
      <w:pPr>
        <w:spacing w:before="45" w:after="0" w:line="162" w:lineRule="auto"/>
        <w:ind w:left="163" w:right="874" w:firstLine="10"/>
        <w:jc w:val="left"/>
        <w:tabs>
          <w:tab w:pos="2780" w:val="left"/>
          <w:tab w:pos="2860" w:val="left"/>
          <w:tab w:pos="5440" w:val="left"/>
          <w:tab w:pos="812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.479838pt;margin-top:25.555162pt;width:594.040323pt;height:768.333929pt;mso-position-horizontal-relative:page;mso-position-vertical-relative:page;z-index:-4924" coordorigin="10,511" coordsize="11881,15367">
            <v:group style="position:absolute;left:581;top:533;width:5998;height:2" coordorigin="581,533" coordsize="5998,2">
              <v:shape style="position:absolute;left:581;top:533;width:5998;height:2" coordorigin="581,533" coordsize="5998,0" path="m581,533l6579,533e" filled="f" stroked="t" strokeweight=".959677pt" strokecolor="#000000">
                <v:path arrowok="t"/>
              </v:shape>
            </v:group>
            <v:group style="position:absolute;left:561;top:514;width:2;height:3403" coordorigin="561,514" coordsize="2,3403">
              <v:shape style="position:absolute;left:561;top:514;width:2;height:3403" coordorigin="561,514" coordsize="0,3403" path="m561,3916l561,514e" filled="f" stroked="t" strokeweight=".239919pt" strokecolor="#000000">
                <v:path arrowok="t"/>
              </v:shape>
            </v:group>
            <v:group style="position:absolute;left:3023;top:545;width:5643;height:2" coordorigin="3023,545" coordsize="5643,2">
              <v:shape style="position:absolute;left:3023;top:545;width:5643;height:2" coordorigin="3023,545" coordsize="5643,0" path="m3023,545l8666,545e" filled="f" stroked="t" strokeweight=".719758pt" strokecolor="#000000">
                <v:path arrowok="t"/>
              </v:shape>
            </v:group>
            <v:group style="position:absolute;left:5643;top:514;width:2;height:1449" coordorigin="5643,514" coordsize="2,1449">
              <v:shape style="position:absolute;left:5643;top:514;width:2;height:1449" coordorigin="5643,514" coordsize="0,1449" path="m5643,1963l5643,514e" filled="f" stroked="t" strokeweight=".239919pt" strokecolor="#000000">
                <v:path arrowok="t"/>
              </v:shape>
            </v:group>
            <v:group style="position:absolute;left:5912;top:514;width:2;height:4180" coordorigin="5912,514" coordsize="2,4180">
              <v:shape style="position:absolute;left:5912;top:514;width:2;height:4180" coordorigin="5912,514" coordsize="0,4180" path="m5912,4694l5912,514e" filled="f" stroked="t" strokeweight=".239919pt" strokecolor="#000000">
                <v:path arrowok="t"/>
              </v:shape>
            </v:group>
            <v:group style="position:absolute;left:8450;top:547;width:1507;height:2" coordorigin="8450,547" coordsize="1507,2">
              <v:shape style="position:absolute;left:8450;top:547;width:1507;height:2" coordorigin="8450,547" coordsize="1507,0" path="m8450,547l9957,547e" filled="f" stroked="t" strokeweight=".239919pt" strokecolor="#000000">
                <v:path arrowok="t"/>
              </v:shape>
            </v:group>
            <v:group style="position:absolute;left:5674;top:1473;width:2;height:5289" coordorigin="5674,1473" coordsize="2,5289">
              <v:shape style="position:absolute;left:5674;top:1473;width:2;height:5289" coordorigin="5674,1473" coordsize="0,5289" path="m5674,6762l5674,1473e" filled="f" stroked="t" strokeweight=".239919pt" strokecolor="#000000">
                <v:path arrowok="t"/>
              </v:shape>
            </v:group>
            <v:group style="position:absolute;left:593;top:3566;width:2;height:2798" coordorigin="593,3566" coordsize="2,2798">
              <v:shape style="position:absolute;left:593;top:3566;width:2;height:2798" coordorigin="593,3566" coordsize="0,2798" path="m593,6364l593,3566e" filled="f" stroked="t" strokeweight=".479839pt" strokecolor="#000000">
                <v:path arrowok="t"/>
              </v:shape>
            </v:group>
            <v:group style="position:absolute;left:5669;top:1473;width:2;height:7712" coordorigin="5669,1473" coordsize="2,7712">
              <v:shape style="position:absolute;left:5669;top:1473;width:2;height:7712" coordorigin="5669,1473" coordsize="0,7712" path="m5669,9185l5669,1473e" filled="f" stroked="t" strokeweight=".479839pt" strokecolor="#000000">
                <v:path arrowok="t"/>
              </v:shape>
            </v:group>
            <v:group style="position:absolute;left:590;top:4602;width:2;height:11268" coordorigin="590,4602" coordsize="2,11268">
              <v:shape style="position:absolute;left:590;top:4602;width:2;height:11268" coordorigin="590,4602" coordsize="0,11268" path="m590,15871l590,4602e" filled="f" stroked="t" strokeweight=".719758pt" strokecolor="#000000">
                <v:path arrowok="t"/>
              </v:shape>
            </v:group>
            <v:group style="position:absolute;left:10996;top:3263;width:2;height:4837" coordorigin="10996,3263" coordsize="2,4837">
              <v:shape style="position:absolute;left:10996;top:3263;width:2;height:4837" coordorigin="10996,3263" coordsize="0,4837" path="m10996,8101l10996,3263e" filled="f" stroked="t" strokeweight=".479839pt" strokecolor="#000000">
                <v:path arrowok="t"/>
              </v:shape>
            </v:group>
            <v:group style="position:absolute;left:11007;top:7635;width:2;height:945" coordorigin="11007,7635" coordsize="2,945">
              <v:shape style="position:absolute;left:11007;top:7635;width:2;height:945" coordorigin="11007,7635" coordsize="0,945" path="m11007,8581l11007,7635e" filled="f" stroked="t" strokeweight=".239919pt" strokecolor="#000000">
                <v:path arrowok="t"/>
              </v:shape>
            </v:group>
            <v:group style="position:absolute;left:11017;top:8523;width:2;height:4847" coordorigin="11017,8523" coordsize="2,4847">
              <v:shape style="position:absolute;left:11017;top:8523;width:2;height:4847" coordorigin="11017,8523" coordsize="0,4847" path="m11017,13370l11017,8523e" filled="f" stroked="t" strokeweight=".959677pt" strokecolor="#000000">
                <v:path arrowok="t"/>
              </v:shape>
            </v:group>
            <v:group style="position:absolute;left:5945;top:11763;width:2;height:3983" coordorigin="5945,11763" coordsize="2,3983">
              <v:shape style="position:absolute;left:5945;top:11763;width:2;height:3983" coordorigin="5945,11763" coordsize="0,3983" path="m5945,15746l5945,11763e" filled="f" stroked="t" strokeweight=".479839pt" strokecolor="#000000">
                <v:path arrowok="t"/>
              </v:shape>
            </v:group>
            <v:group style="position:absolute;left:14;top:12583;width:11871;height:2" coordorigin="14,12583" coordsize="11871,2">
              <v:shape style="position:absolute;left:14;top:12583;width:11871;height:2" coordorigin="14,12583" coordsize="11871,0" path="m14,12583l11886,12583e" filled="f" stroked="t" strokeweight=".479839pt" strokecolor="#000000">
                <v:path arrowok="t"/>
              </v:shape>
            </v:group>
            <v:group style="position:absolute;left:11027;top:9925;width:2;height:3446" coordorigin="11027,9925" coordsize="2,3446">
              <v:shape style="position:absolute;left:11027;top:9925;width:2;height:3446" coordorigin="11027,9925" coordsize="0,3446" path="m11027,13370l11027,9925e" filled="f" stroked="t" strokeweight=".959677pt" strokecolor="#000000">
                <v:path arrowok="t"/>
              </v:shape>
            </v:group>
            <v:group style="position:absolute;left:11031;top:10932;width:2;height:4813" coordorigin="11031,10932" coordsize="2,4813">
              <v:shape style="position:absolute;left:11031;top:10932;width:2;height:4813" coordorigin="11031,10932" coordsize="0,4813" path="m11031,15746l11031,10932e" filled="f" stroked="t" strokeweight=".719758pt" strokecolor="#000000">
                <v:path arrowok="t"/>
              </v:shape>
            </v:group>
            <v:group style="position:absolute;left:593;top:13341;width:2;height:792" coordorigin="593,13341" coordsize="2,792">
              <v:shape style="position:absolute;left:593;top:13341;width:2;height:792" coordorigin="593,13341" coordsize="0,792" path="m593,14133l593,13341e" filled="f" stroked="t" strokeweight=".479839pt" strokecolor="#000000">
                <v:path arrowok="t"/>
              </v:shape>
            </v:group>
            <v:group style="position:absolute;left:561;top:14277;width:2;height:389" coordorigin="561,14277" coordsize="2,389">
              <v:shape style="position:absolute;left:561;top:14277;width:2;height:389" coordorigin="561,14277" coordsize="0,389" path="m561,14666l561,14277e" filled="f" stroked="t" strokeweight=".239919pt" strokecolor="#000000">
                <v:path arrowok="t"/>
              </v:shape>
            </v:group>
            <v:group style="position:absolute;left:597;top:14546;width:2;height:1233" coordorigin="597,14546" coordsize="2,1233">
              <v:shape style="position:absolute;left:597;top:14546;width:2;height:1233" coordorigin="597,14546" coordsize="0,1233" path="m597,15779l597,14546e" filled="f" stroked="t" strokeweight=".719758pt" strokecolor="#000000">
                <v:path arrowok="t"/>
              </v:shape>
            </v:group>
            <v:group style="position:absolute;left:557;top:15712;width:10456;height:2" coordorigin="557,15712" coordsize="10456,2">
              <v:shape style="position:absolute;left:557;top:15712;width:10456;height:2" coordorigin="557,15712" coordsize="10456,0" path="m557,15712l11012,15712e" filled="f" stroked="t" strokeweight=".239919pt" strokecolor="#000000">
                <v:path arrowok="t"/>
              </v:shape>
            </v:group>
            <v:group style="position:absolute;left:11036;top:15578;width:2;height:182" coordorigin="11036,15578" coordsize="2,182">
              <v:shape style="position:absolute;left:11036;top:15578;width:2;height:182" coordorigin="11036,15578" coordsize="0,182" path="m11036,15760l11036,15578e" filled="f" stroked="t" strokeweight=".959677pt" strokecolor="#000000">
                <v:path arrowok="t"/>
              </v:shape>
            </v:group>
            <v:group style="position:absolute;left:5660;top:1473;width:2;height:14340" coordorigin="5660,1473" coordsize="2,14340">
              <v:shape style="position:absolute;left:5660;top:1473;width:2;height:14340" coordorigin="5660,1473" coordsize="0,14340" path="m5660,15813l5660,1473e" filled="f" stroked="t" strokeweight=".719758pt" strokecolor="#000000">
                <v:path arrowok="t"/>
              </v:shape>
            </v:group>
            <v:group style="position:absolute;left:5933;top:15218;width:2;height:595" coordorigin="5933,15218" coordsize="2,595">
              <v:shape style="position:absolute;left:5933;top:15218;width:2;height:595" coordorigin="5933,15218" coordsize="0,595" path="m5933,15813l5933,15218e" filled="f" stroked="t" strokeweight=".959677pt" strokecolor="#000000">
                <v:path arrowok="t"/>
              </v:shape>
            </v:group>
            <v:group style="position:absolute;left:11019;top:15578;width:2;height:254" coordorigin="11019,15578" coordsize="2,254">
              <v:shape style="position:absolute;left:11019;top:15578;width:2;height:254" coordorigin="11019,15578" coordsize="0,254" path="m11019,15832l11019,15578e" filled="f" stroked="t" strokeweight=".719758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549.775208pt;margin-top:25.795116pt;width:2.159274pt;height:93.822101pt;mso-position-horizontal-relative:page;mso-position-vertical-relative:page;z-index:-4923" coordorigin="10996,516" coordsize="43,1876">
            <v:group style="position:absolute;left:11005;top:561;width:2;height:1824" coordorigin="11005,561" coordsize="2,1824">
              <v:shape style="position:absolute;left:11005;top:561;width:2;height:1824" coordorigin="11005,561" coordsize="0,1824" path="m11005,2385l11005,561e" filled="f" stroked="t" strokeweight=".719758pt" strokecolor="#000000">
                <v:path arrowok="t"/>
              </v:shape>
            </v:group>
            <v:group style="position:absolute;left:10998;top:518;width:38;height:2" coordorigin="10998,518" coordsize="38,2">
              <v:shape style="position:absolute;left:10998;top:518;width:38;height:2" coordorigin="10998,518" coordsize="38,0" path="m10998,518l11036,518e" filled="f" stroked="t" strokeweight=".239919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97.140106pt;margin-top:9.993202pt;width:.1pt;height:59.748646pt;mso-position-horizontal-relative:page;mso-position-vertical-relative:paragraph;z-index:-4920" coordorigin="5943,200" coordsize="2,1195">
            <v:shape style="position:absolute;left:5943;top:200;width:2;height:1195" coordorigin="5943,200" coordsize="0,1195" path="m5943,1395l5943,200e" filled="f" stroked="t" strokeweight=".479839pt" strokecolor="#000000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</w:rPr>
        <w:t>Cyath1cula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HELOTIACEAE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9"/>
        </w:rPr>
        <w:t>1CJa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"/>
          <w:w w:val="79"/>
        </w:rPr>
        <w:t>t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0"/>
          <w:w w:val="32"/>
        </w:rPr>
        <w:t>: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31"/>
          <w:w w:val="3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</w:rPr>
        <w:t>1cula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2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</w:r>
      <w:r>
        <w:rPr>
          <w:rFonts w:ascii="Courier New" w:hAnsi="Courier New" w:cs="Courier New" w:eastAsia="Courier New"/>
          <w:sz w:val="24"/>
          <w:szCs w:val="24"/>
          <w:color w:val="4F4F4F"/>
          <w:spacing w:val="-22"/>
          <w:w w:val="10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</w:rPr>
        <w:t>ELOTIACEA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Cyathipodia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1"/>
        </w:rPr>
        <w:t>HELVELLACEAE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Cta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8"/>
          <w:w w:val="82"/>
          <w:position w:val="0"/>
        </w:rPr>
        <w:t>t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30"/>
          <w:position w:val="0"/>
        </w:rPr>
        <w:t>:;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18"/>
          <w:w w:val="30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ipodia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4F4F4F"/>
          <w:spacing w:val="-35"/>
          <w:w w:val="133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2"/>
        </w:rPr>
        <w:t>ELVELLACEA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94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08080"/>
          <w:spacing w:val="0"/>
          <w:w w:val="40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08080"/>
          <w:spacing w:val="0"/>
          <w:w w:val="4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Cyathus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3"/>
          <w:position w:val="0"/>
        </w:rPr>
        <w:t>1\'IDULARIACEAE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10"/>
          <w:position w:val="0"/>
        </w:rPr>
        <w:t>Oa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"/>
          <w:w w:val="110"/>
          <w:position w:val="0"/>
        </w:rPr>
        <w:t>t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38"/>
          <w:w w:val="147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5"/>
          <w:w w:val="80"/>
          <w:position w:val="0"/>
        </w:rPr>
        <w:t>u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40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2"/>
        </w:rPr>
        <w:t>NIDULARIACEA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88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08080"/>
          <w:spacing w:val="0"/>
          <w:w w:val="27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08080"/>
          <w:spacing w:val="0"/>
          <w:w w:val="27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  <w:t>Cylindrobasidium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C3lindrobasidiumu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Cyphella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CYPHELLACEAE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72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-7"/>
          <w:w w:val="72"/>
          <w:position w:val="0"/>
        </w:rPr>
        <w:t>f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36"/>
          <w:w w:val="147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0"/>
        </w:rPr>
        <w:t>fella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0"/>
          <w:szCs w:val="20"/>
          <w:color w:val="999999"/>
          <w:spacing w:val="0"/>
          <w:w w:val="44"/>
          <w:position w:val="1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999999"/>
          <w:spacing w:val="0"/>
          <w:w w:val="44"/>
          <w:position w:val="1"/>
        </w:rPr>
        <w:t>   </w:t>
      </w:r>
      <w:r>
        <w:rPr>
          <w:rFonts w:ascii="Times New Roman" w:hAnsi="Times New Roman" w:cs="Times New Roman" w:eastAsia="Times New Roman"/>
          <w:sz w:val="20"/>
          <w:szCs w:val="20"/>
          <w:color w:val="999999"/>
          <w:spacing w:val="16"/>
          <w:w w:val="44"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i/>
          <w:position w:val="1"/>
        </w:rPr>
        <w:t>Cl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00"/>
          <w:i/>
          <w:position w:val="1"/>
        </w:rPr>
        <w:t>  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35"/>
          <w:w w:val="100"/>
          <w:i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4"/>
          <w:position w:val="1"/>
        </w:rPr>
        <w:t>F'ELLACEA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4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0"/>
        </w:rPr>
        <w:t>Cy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2"/>
          <w:w w:val="85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tod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2"/>
          <w:w w:val="82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59"/>
          <w:position w:val="0"/>
        </w:rPr>
        <w:t>rrna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9"/>
          <w:position w:val="0"/>
        </w:rPr>
        <w:t>AGARICACEAE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0"/>
          <w:w w:val="7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9"/>
          <w:position w:val="0"/>
        </w:rPr>
        <w:t>c1stoderrna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AGARICACEA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Cystolepiota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676767"/>
          <w:spacing w:val="0"/>
          <w:w w:val="60"/>
          <w:position w:val="1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-74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1"/>
        </w:rPr>
        <w:t>AGARICACEAE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Cistolepiota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AGARICACEA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  <w:t>Cytidia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0"/>
        </w:rPr>
        <w:t>jCltidia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>Dacrymyces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DACRYMYCETACEAE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0"/>
          <w:w w:val="55"/>
          <w:position w:val="-2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0"/>
          <w:w w:val="55"/>
          <w:position w:val="-2"/>
        </w:rPr>
        <w:t>   </w:t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4"/>
          <w:w w:val="55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-2"/>
        </w:rPr>
        <w:t>Dacrimice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0"/>
        </w:rPr>
        <w:t>DACRlMICETACEA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Daedalea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1"/>
        </w:rPr>
        <w:t>CORIOLACEAE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2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-2"/>
        </w:rPr>
        <w:t>IDaedalea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CORIOLACEA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Daedaleopsis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CORIOLACEAE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Daedaleopsisu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CORIOLACEA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Daldinia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  <w:t>SPHAERIACEAE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0"/>
          <w:w w:val="55"/>
          <w:position w:val="5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0"/>
          <w:w w:val="55"/>
          <w:position w:val="5"/>
        </w:rPr>
        <w:t>   </w:t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4"/>
          <w:w w:val="55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Daldinia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5"/>
          <w:w w:val="81"/>
          <w:position w:val="1"/>
        </w:rPr>
        <w:t>S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22"/>
          <w:position w:val="1"/>
        </w:rPr>
        <w:t>...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74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FAERIACEA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Dasyscyphus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1"/>
        </w:rPr>
        <w:t>HYALOSCYPHACEAE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55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Dasi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9"/>
          <w:w w:val="82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8"/>
          <w:w w:val="69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11"/>
          <w:w w:val="83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6"/>
          <w:position w:val="0"/>
        </w:rPr>
        <w:t>F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5"/>
          <w:w w:val="86"/>
          <w:position w:val="0"/>
        </w:rPr>
        <w:t>u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27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99"/>
          <w:position w:val="2"/>
        </w:rPr>
        <w:t>dALOS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-57"/>
          <w:w w:val="99"/>
          <w:position w:val="2"/>
        </w:rPr>
        <w:t>S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153"/>
          <w:w w:val="133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-19"/>
          <w:w w:val="99"/>
          <w:position w:val="2"/>
        </w:rPr>
        <w:t>!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7"/>
          <w:position w:val="2"/>
        </w:rPr>
        <w:t>t:ACE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5"/>
          <w:w w:val="67"/>
          <w:position w:val="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53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5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Datron1a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55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Datronia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POLlPORACEA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De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1"/>
          <w:w w:val="82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ic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6"/>
          <w:w w:val="82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tula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14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MARASMIACEAE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1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Delicatula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4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1"/>
        </w:rPr>
        <w:t>MARASMIACE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6"/>
          <w:w w:val="84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63" w:lineRule="auto"/>
        <w:ind w:left="163" w:right="867" w:firstLine="-48"/>
        <w:jc w:val="left"/>
        <w:tabs>
          <w:tab w:pos="2780" w:val="left"/>
          <w:tab w:pos="2880" w:val="left"/>
          <w:tab w:pos="552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7"/>
          <w:szCs w:val="7"/>
          <w:spacing w:val="0"/>
          <w:w w:val="52"/>
        </w:rPr>
        <w:t>1</w:t>
      </w:r>
      <w:r>
        <w:rPr>
          <w:rFonts w:ascii="Times New Roman" w:hAnsi="Times New Roman" w:cs="Times New Roman" w:eastAsia="Times New Roman"/>
          <w:sz w:val="7"/>
          <w:szCs w:val="7"/>
          <w:spacing w:val="0"/>
          <w:w w:val="52"/>
        </w:rPr>
        <w:t>   </w:t>
      </w:r>
      <w:r>
        <w:rPr>
          <w:rFonts w:ascii="Times New Roman" w:hAnsi="Times New Roman" w:cs="Times New Roman" w:eastAsia="Times New Roman"/>
          <w:sz w:val="7"/>
          <w:szCs w:val="7"/>
          <w:spacing w:val="3"/>
          <w:w w:val="5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Dendrono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8"/>
          <w:w w:val="10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voorus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1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1"/>
        </w:rPr>
        <w:t>Dendrono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9"/>
          <w:w w:val="83"/>
          <w:position w:val="1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3"/>
          <w:w w:val="29"/>
          <w:position w:val="1"/>
        </w:rPr>
        <w:t>i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-36"/>
          <w:w w:val="120"/>
          <w:position w:val="1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1"/>
        </w:rPr>
        <w:t>noru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POLIPORACEA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Dermocybe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-71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1"/>
        </w:rPr>
        <w:t>CORTINARIACEAE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0"/>
        </w:rPr>
        <w:t>Dermoclbe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1"/>
        </w:rPr>
        <w:t>CORTINARIACEA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Dermoloma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0"/>
        </w:rPr>
        <w:t>DERMOLO!'!ATACEAE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0"/>
        </w:rPr>
        <w:t>Dermolôma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1"/>
        </w:rPr>
        <w:t>DERMOLOMATACEA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Diatrype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DIATRYPACEAE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1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Di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6"/>
          <w:w w:val="82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tripe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16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DIATRIPACEA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Diatrypella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808080"/>
          <w:spacing w:val="0"/>
          <w:w w:val="40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808080"/>
          <w:spacing w:val="50"/>
          <w:w w:val="4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0"/>
        </w:rPr>
        <w:t>DIATRYPACEAE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2"/>
          <w:w w:val="76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0"/>
        </w:rPr>
        <w:t>Diatfi..pella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6"/>
          <w:position w:val="1"/>
        </w:rPr>
        <w:t>DIAT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7"/>
          <w:w w:val="86"/>
          <w:position w:val="1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1"/>
        </w:rPr>
        <w:t>IPACEA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Dichomitus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1"/>
          <w:w w:val="100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omitu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1"/>
        </w:rPr>
        <w:t>POLI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99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1"/>
        </w:rPr>
        <w:t>PORACEA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1" w:after="0" w:line="151" w:lineRule="auto"/>
        <w:ind w:left="163" w:right="4191"/>
        <w:jc w:val="left"/>
        <w:tabs>
          <w:tab w:pos="55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Diderma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</w:rPr>
        <w:t>Diderma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oidlmium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2"/>
        </w:rPr>
        <w:t>Did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1"/>
          <w:w w:val="76"/>
          <w:position w:val="2"/>
        </w:rPr>
        <w:t>i</w:t>
      </w:r>
      <w:r>
        <w:rPr>
          <w:rFonts w:ascii="Courier New" w:hAnsi="Courier New" w:cs="Courier New" w:eastAsia="Courier New"/>
          <w:sz w:val="24"/>
          <w:szCs w:val="24"/>
          <w:color w:val="383838"/>
          <w:spacing w:val="25"/>
          <w:w w:val="41"/>
          <w:position w:val="2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2"/>
        </w:rPr>
        <w:t>miumu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52" w:lineRule="exact"/>
        <w:ind w:left="168" w:right="-20"/>
        <w:jc w:val="left"/>
        <w:tabs>
          <w:tab w:pos="2800" w:val="left"/>
          <w:tab w:pos="5520" w:val="left"/>
          <w:tab w:pos="82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</w:rPr>
        <w:t>Dip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3"/>
          <w:w w:val="8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omitoporus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</w:r>
      <w:r>
        <w:rPr>
          <w:rFonts w:ascii="Courier New" w:hAnsi="Courier New" w:cs="Courier New" w:eastAsia="Courier New"/>
          <w:sz w:val="24"/>
          <w:szCs w:val="24"/>
          <w:color w:val="999999"/>
          <w:spacing w:val="0"/>
          <w:w w:val="27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999999"/>
          <w:spacing w:val="-59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Diplomitoporu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3"/>
        </w:rPr>
        <w:t>POL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2"/>
          <w:w w:val="85"/>
          <w:position w:val="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3"/>
        </w:rPr>
        <w:t>PORACE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3"/>
          <w:w w:val="83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53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20" w:after="0" w:line="151" w:lineRule="auto"/>
        <w:ind w:left="168" w:right="245" w:firstLine="5"/>
        <w:jc w:val="left"/>
        <w:tabs>
          <w:tab w:pos="2880" w:val="left"/>
          <w:tab w:pos="3000" w:val="left"/>
          <w:tab w:pos="5520" w:val="left"/>
          <w:tab w:pos="8260" w:val="left"/>
          <w:tab w:pos="105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4"/>
        </w:rPr>
        <w:t>D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9"/>
          <w:w w:val="7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4"/>
        </w:rPr>
        <w:t>se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0"/>
          <w:w w:val="7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4"/>
        </w:rPr>
        <w:t>na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26"/>
          <w:w w:val="7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4"/>
        </w:rPr>
        <w:t>HELVELLACEAE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49"/>
          <w:w w:val="7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4"/>
        </w:rPr>
        <w:t>D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"/>
          <w:w w:val="7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4"/>
        </w:rPr>
        <w:t>s's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0"/>
          <w:w w:val="7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4"/>
        </w:rPr>
        <w:t>na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2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</w:r>
      <w:r>
        <w:rPr>
          <w:rFonts w:ascii="Courier New" w:hAnsi="Courier New" w:cs="Courier New" w:eastAsia="Courier New"/>
          <w:sz w:val="24"/>
          <w:szCs w:val="24"/>
          <w:color w:val="676767"/>
          <w:spacing w:val="0"/>
          <w:w w:val="36"/>
          <w:position w:val="1"/>
        </w:rPr>
        <w:t>-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9"/>
          <w:w w:val="36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1"/>
        </w:rPr>
        <w:t>ELVELLACEA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Disciotis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ORCHELLACEES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Dissiotisu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2"/>
        </w:rPr>
        <w:t>MORCHELLACE!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8"/>
          <w:w w:val="78"/>
          <w:position w:val="2"/>
        </w:rPr>
        <w:t>i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0"/>
          <w:w w:val="40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676767"/>
          <w:spacing w:val="0"/>
          <w:w w:val="1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0"/>
          <w:w w:val="100"/>
          <w:position w:val="2"/>
        </w:rPr>
      </w:r>
      <w:r>
        <w:rPr>
          <w:rFonts w:ascii="Arial" w:hAnsi="Arial" w:cs="Arial" w:eastAsia="Arial"/>
          <w:sz w:val="8"/>
          <w:szCs w:val="8"/>
          <w:color w:val="999999"/>
          <w:spacing w:val="0"/>
          <w:w w:val="136"/>
          <w:position w:val="4"/>
        </w:rPr>
        <w:t>i</w:t>
      </w:r>
      <w:r>
        <w:rPr>
          <w:rFonts w:ascii="Arial" w:hAnsi="Arial" w:cs="Arial" w:eastAsia="Arial"/>
          <w:sz w:val="8"/>
          <w:szCs w:val="8"/>
          <w:color w:val="999999"/>
          <w:spacing w:val="0"/>
          <w:w w:val="136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Ditiola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8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1"/>
        </w:rPr>
        <w:t>DACRYMYCETACEAE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96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Ditiola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DACRfMICETACB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15"/>
          <w:szCs w:val="15"/>
          <w:color w:val="AAAAAA"/>
          <w:spacing w:val="0"/>
          <w:w w:val="65"/>
          <w:position w:val="-8"/>
        </w:rPr>
        <w:t>'</w:t>
      </w:r>
      <w:r>
        <w:rPr>
          <w:rFonts w:ascii="Times New Roman" w:hAnsi="Times New Roman" w:cs="Times New Roman" w:eastAsia="Times New Roman"/>
          <w:sz w:val="15"/>
          <w:szCs w:val="15"/>
          <w:color w:val="AAAAAA"/>
          <w:spacing w:val="0"/>
          <w:w w:val="65"/>
          <w:position w:val="-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Drosophila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COPRINACEAE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6"/>
          <w:position w:val="0"/>
        </w:rPr>
        <w:t>Dros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"/>
          <w:w w:val="86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39"/>
          <w:w w:val="86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6"/>
          <w:position w:val="0"/>
        </w:rPr>
        <w:t>fila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22"/>
          <w:w w:val="86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COPRINACEA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9" w:after="0" w:line="155" w:lineRule="auto"/>
        <w:ind w:left="173" w:right="728"/>
        <w:jc w:val="left"/>
        <w:tabs>
          <w:tab w:pos="2880" w:val="left"/>
          <w:tab w:pos="5520" w:val="left"/>
          <w:tab w:pos="82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Dryodon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1"/>
        </w:rPr>
        <w:t>HERICIACEAE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0"/>
          <w:position w:val="0"/>
        </w:rPr>
        <w:t>Dri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97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odonu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27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ERICBCEA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Dryophila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STROPHARIACEAE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6"/>
          <w:w w:val="71"/>
          <w:position w:val="0"/>
        </w:rPr>
        <w:t>D</w:t>
      </w:r>
      <w:r>
        <w:rPr>
          <w:rFonts w:ascii="Courier New" w:hAnsi="Courier New" w:cs="Courier New" w:eastAsia="Courier New"/>
          <w:sz w:val="24"/>
          <w:szCs w:val="24"/>
          <w:color w:val="383838"/>
          <w:spacing w:val="0"/>
          <w:w w:val="54"/>
          <w:position w:val="0"/>
        </w:rPr>
        <w:t>rj</w:t>
      </w:r>
      <w:r>
        <w:rPr>
          <w:rFonts w:ascii="Courier New" w:hAnsi="Courier New" w:cs="Courier New" w:eastAsia="Courier New"/>
          <w:sz w:val="24"/>
          <w:szCs w:val="24"/>
          <w:color w:val="383838"/>
          <w:spacing w:val="-15"/>
          <w:w w:val="54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5"/>
          <w:w w:val="91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131"/>
          <w:w w:val="88"/>
          <w:position w:val="0"/>
        </w:rPr>
        <w:t>,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5"/>
          <w:w w:val="60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6"/>
          <w:position w:val="0"/>
        </w:rPr>
        <w:t>fi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0"/>
          <w:w w:val="86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8"/>
          <w:position w:val="2"/>
        </w:rPr>
        <w:t>STR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7"/>
          <w:w w:val="88"/>
          <w:position w:val="2"/>
        </w:rPr>
        <w:t>O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200"/>
          <w:position w:val="2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2"/>
        </w:rPr>
        <w:t>FARIACE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30"/>
          <w:w w:val="82"/>
          <w:position w:val="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40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4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Dumontinia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SCLEROTINIACEAE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Dumontinia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2"/>
        </w:rPr>
        <w:t>SCLEROTINIACE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2"/>
          <w:w w:val="84"/>
          <w:position w:val="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53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5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Elaphomyces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2"/>
        </w:rPr>
        <w:t>ELAPHOMYCETACEAE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9"/>
          <w:position w:val="0"/>
        </w:rPr>
        <w:t>El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2"/>
          <w:w w:val="79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0"/>
          <w:w w:val="38"/>
          <w:position w:val="0"/>
        </w:rPr>
        <w:t>"</w:t>
      </w:r>
      <w:r>
        <w:rPr>
          <w:rFonts w:ascii="Courier New" w:hAnsi="Courier New" w:cs="Courier New" w:eastAsia="Courier New"/>
          <w:sz w:val="24"/>
          <w:szCs w:val="24"/>
          <w:color w:val="676767"/>
          <w:spacing w:val="16"/>
          <w:w w:val="38"/>
          <w:position w:val="0"/>
        </w:rPr>
        <w:t>'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44"/>
          <w:position w:val="0"/>
        </w:rPr>
        <w:t>f.'orni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-103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7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76"/>
          <w:w w:val="87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60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3"/>
        </w:rPr>
        <w:t>EL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9"/>
          <w:w w:val="84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31"/>
          <w:w w:val="52"/>
          <w:position w:val="3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3"/>
        </w:rPr>
        <w:t>ltOMICETACEA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57" w:lineRule="exact"/>
        <w:ind w:left="2409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12"/>
          <w:szCs w:val="12"/>
          <w:color w:val="676767"/>
          <w:spacing w:val="5"/>
          <w:w w:val="31"/>
          <w:position w:val="-1"/>
        </w:rPr>
        <w:t>_</w:t>
      </w:r>
      <w:r>
        <w:rPr>
          <w:rFonts w:ascii="Times New Roman" w:hAnsi="Times New Roman" w:cs="Times New Roman" w:eastAsia="Times New Roman"/>
          <w:sz w:val="12"/>
          <w:szCs w:val="12"/>
          <w:color w:val="4F4F4F"/>
          <w:spacing w:val="0"/>
          <w:w w:val="62"/>
          <w:position w:val="-1"/>
        </w:rPr>
        <w:t>_</w:t>
      </w:r>
      <w:r>
        <w:rPr>
          <w:rFonts w:ascii="Times New Roman" w:hAnsi="Times New Roman" w:cs="Times New Roman" w:eastAsia="Times New Roman"/>
          <w:sz w:val="12"/>
          <w:szCs w:val="12"/>
          <w:color w:val="4F4F4F"/>
          <w:spacing w:val="-14"/>
          <w:w w:val="100"/>
          <w:position w:val="-1"/>
        </w:rPr>
        <w:t> </w:t>
      </w:r>
      <w:r>
        <w:rPr>
          <w:rFonts w:ascii="Arial" w:hAnsi="Arial" w:cs="Arial" w:eastAsia="Arial"/>
          <w:sz w:val="20"/>
          <w:szCs w:val="20"/>
          <w:color w:val="383838"/>
          <w:spacing w:val="0"/>
          <w:w w:val="73"/>
          <w:position w:val="-1"/>
        </w:rPr>
        <w:t>_,_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139" w:lineRule="exact"/>
        <w:ind w:right="86"/>
        <w:jc w:val="right"/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383838"/>
          <w:spacing w:val="0"/>
          <w:w w:val="242"/>
        </w:rPr>
        <w:t>'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</w:rPr>
      </w:r>
    </w:p>
    <w:p>
      <w:pPr>
        <w:spacing w:before="1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40" w:lineRule="auto"/>
        <w:ind w:right="419"/>
        <w:jc w:val="right"/>
        <w:tabs>
          <w:tab w:pos="160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232323"/>
          <w:spacing w:val="0"/>
          <w:w w:val="100"/>
          <w:i/>
        </w:rPr>
        <w:t>Pierre</w:t>
      </w:r>
      <w:r>
        <w:rPr>
          <w:rFonts w:ascii="Times New Roman" w:hAnsi="Times New Roman" w:cs="Times New Roman" w:eastAsia="Times New Roman"/>
          <w:sz w:val="16"/>
          <w:szCs w:val="16"/>
          <w:color w:val="232323"/>
          <w:spacing w:val="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232323"/>
          <w:spacing w:val="0"/>
          <w:w w:val="102"/>
          <w:i/>
        </w:rPr>
        <w:t>TREANTON</w:t>
      </w:r>
      <w:r>
        <w:rPr>
          <w:rFonts w:ascii="Times New Roman" w:hAnsi="Times New Roman" w:cs="Times New Roman" w:eastAsia="Times New Roman"/>
          <w:sz w:val="16"/>
          <w:szCs w:val="16"/>
          <w:color w:val="232323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6"/>
          <w:szCs w:val="16"/>
          <w:color w:val="232323"/>
          <w:spacing w:val="0"/>
          <w:w w:val="100"/>
          <w:i/>
        </w:rPr>
      </w:r>
      <w:r>
        <w:rPr>
          <w:rFonts w:ascii="Arial" w:hAnsi="Arial" w:cs="Arial" w:eastAsia="Arial"/>
          <w:sz w:val="22"/>
          <w:szCs w:val="22"/>
          <w:color w:val="111111"/>
          <w:spacing w:val="0"/>
          <w:w w:val="106"/>
          <w:i/>
        </w:rPr>
        <w:t>J;: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480" w:right="520"/>
        </w:sectPr>
      </w:pPr>
      <w:rPr/>
    </w:p>
    <w:p>
      <w:pPr>
        <w:spacing w:before="74" w:after="0" w:line="240" w:lineRule="auto"/>
        <w:ind w:left="2398" w:right="-20"/>
        <w:jc w:val="left"/>
        <w:rPr>
          <w:rFonts w:ascii="Arial" w:hAnsi="Arial" w:cs="Arial" w:eastAsia="Arial"/>
          <w:sz w:val="27"/>
          <w:szCs w:val="27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91.413971pt;margin-top:9.411725pt;width:7.51712pt;height:26pt;mso-position-horizontal-relative:page;mso-position-vertical-relative:paragraph;z-index:-4914" type="#_x0000_t202" filled="f" stroked="f">
            <v:textbox inset="0,0,0,0">
              <w:txbxContent>
                <w:p>
                  <w:pPr>
                    <w:spacing w:before="0" w:after="0" w:line="520" w:lineRule="exact"/>
                    <w:ind w:right="-118"/>
                    <w:jc w:val="left"/>
                    <w:rPr>
                      <w:rFonts w:ascii="Arial" w:hAnsi="Arial" w:cs="Arial" w:eastAsia="Arial"/>
                      <w:sz w:val="52"/>
                      <w:szCs w:val="52"/>
                    </w:rPr>
                  </w:pPr>
                  <w:rPr/>
                  <w:r>
                    <w:rPr>
                      <w:rFonts w:ascii="Arial" w:hAnsi="Arial" w:cs="Arial" w:eastAsia="Arial"/>
                      <w:sz w:val="52"/>
                      <w:szCs w:val="52"/>
                      <w:color w:val="131313"/>
                      <w:spacing w:val="0"/>
                      <w:w w:val="52"/>
                      <w:position w:val="-1"/>
                    </w:rPr>
                    <w:t>1</w:t>
                  </w:r>
                  <w:r>
                    <w:rPr>
                      <w:rFonts w:ascii="Arial" w:hAnsi="Arial" w:cs="Arial" w:eastAsia="Arial"/>
                      <w:sz w:val="52"/>
                      <w:szCs w:val="52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27"/>
          <w:szCs w:val="27"/>
          <w:color w:val="D1D1D1"/>
          <w:spacing w:val="4"/>
          <w:w w:val="71"/>
        </w:rPr>
        <w:t>.</w:t>
      </w:r>
      <w:r>
        <w:rPr>
          <w:rFonts w:ascii="Arial" w:hAnsi="Arial" w:cs="Arial" w:eastAsia="Arial"/>
          <w:sz w:val="27"/>
          <w:szCs w:val="27"/>
          <w:color w:val="494949"/>
          <w:spacing w:val="0"/>
          <w:w w:val="53"/>
        </w:rPr>
        <w:t>.</w:t>
      </w:r>
      <w:r>
        <w:rPr>
          <w:rFonts w:ascii="Arial" w:hAnsi="Arial" w:cs="Arial" w:eastAsia="Arial"/>
          <w:sz w:val="27"/>
          <w:szCs w:val="27"/>
          <w:color w:val="000000"/>
          <w:spacing w:val="0"/>
          <w:w w:val="100"/>
        </w:rPr>
      </w:r>
    </w:p>
    <w:p>
      <w:pPr>
        <w:spacing w:before="64" w:after="0" w:line="325" w:lineRule="exact"/>
        <w:ind w:left="5391" w:right="-20"/>
        <w:jc w:val="left"/>
        <w:tabs>
          <w:tab w:pos="10340" w:val="left"/>
        </w:tabs>
        <w:rPr>
          <w:rFonts w:ascii="Arial" w:hAnsi="Arial" w:cs="Arial" w:eastAsia="Arial"/>
          <w:sz w:val="33"/>
          <w:szCs w:val="33"/>
        </w:rPr>
      </w:pPr>
      <w:rPr/>
      <w:r>
        <w:rPr>
          <w:rFonts w:ascii="Arial" w:hAnsi="Arial" w:cs="Arial" w:eastAsia="Arial"/>
          <w:sz w:val="8"/>
          <w:szCs w:val="8"/>
          <w:color w:val="606060"/>
          <w:spacing w:val="0"/>
          <w:w w:val="68"/>
          <w:position w:val="3"/>
        </w:rPr>
        <w:t>1</w:t>
      </w:r>
      <w:r>
        <w:rPr>
          <w:rFonts w:ascii="Arial" w:hAnsi="Arial" w:cs="Arial" w:eastAsia="Arial"/>
          <w:sz w:val="8"/>
          <w:szCs w:val="8"/>
          <w:color w:val="606060"/>
          <w:spacing w:val="0"/>
          <w:w w:val="100"/>
          <w:position w:val="3"/>
        </w:rPr>
        <w:tab/>
      </w:r>
      <w:r>
        <w:rPr>
          <w:rFonts w:ascii="Arial" w:hAnsi="Arial" w:cs="Arial" w:eastAsia="Arial"/>
          <w:sz w:val="8"/>
          <w:szCs w:val="8"/>
          <w:color w:val="606060"/>
          <w:spacing w:val="0"/>
          <w:w w:val="100"/>
          <w:position w:val="3"/>
        </w:rPr>
      </w:r>
      <w:r>
        <w:rPr>
          <w:rFonts w:ascii="Arial" w:hAnsi="Arial" w:cs="Arial" w:eastAsia="Arial"/>
          <w:sz w:val="33"/>
          <w:szCs w:val="33"/>
          <w:color w:val="131313"/>
          <w:spacing w:val="-58"/>
          <w:w w:val="146"/>
          <w:position w:val="-5"/>
        </w:rPr>
        <w:t>!</w:t>
      </w:r>
      <w:r>
        <w:rPr>
          <w:rFonts w:ascii="Arial" w:hAnsi="Arial" w:cs="Arial" w:eastAsia="Arial"/>
          <w:sz w:val="33"/>
          <w:szCs w:val="33"/>
          <w:color w:val="333333"/>
          <w:spacing w:val="0"/>
          <w:w w:val="58"/>
          <w:position w:val="-5"/>
        </w:rPr>
        <w:t>·</w:t>
      </w:r>
      <w:r>
        <w:rPr>
          <w:rFonts w:ascii="Arial" w:hAnsi="Arial" w:cs="Arial" w:eastAsia="Arial"/>
          <w:sz w:val="33"/>
          <w:szCs w:val="33"/>
          <w:color w:val="000000"/>
          <w:spacing w:val="0"/>
          <w:w w:val="100"/>
          <w:position w:val="0"/>
        </w:rPr>
      </w:r>
    </w:p>
    <w:p>
      <w:pPr>
        <w:spacing w:before="59" w:after="0" w:line="157" w:lineRule="auto"/>
        <w:ind w:left="102" w:right="340"/>
        <w:jc w:val="left"/>
        <w:tabs>
          <w:tab w:pos="2760" w:val="left"/>
          <w:tab w:pos="5440" w:val="left"/>
          <w:tab w:pos="8160" w:val="left"/>
          <w:tab w:pos="103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543.328308pt;margin-top:9.040446pt;width:.1pt;height:196.682012pt;mso-position-horizontal-relative:page;mso-position-vertical-relative:paragraph;z-index:-4917" coordorigin="10867,181" coordsize="2,3934">
            <v:shape style="position:absolute;left:10867;top:181;width:2;height:3934" coordorigin="10867,181" coordsize="0,3934" path="m10867,4114l10867,181e" filled="f" stroked="t" strokeweight=".477337pt" strokecolor="#000000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>Encoelia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HELIOTIACEAE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Encoel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6"/>
          <w:w w:val="100"/>
          <w:position w:val="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27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-101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3"/>
        </w:rPr>
        <w:t>ELIOTIAŒA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3"/>
        </w:rPr>
      </w:r>
      <w:r>
        <w:rPr>
          <w:rFonts w:ascii="Arial" w:hAnsi="Arial" w:cs="Arial" w:eastAsia="Arial"/>
          <w:sz w:val="12"/>
          <w:szCs w:val="12"/>
          <w:color w:val="B3B3B3"/>
          <w:spacing w:val="-10"/>
          <w:w w:val="113"/>
          <w:position w:val="2"/>
        </w:rPr>
        <w:t>,</w:t>
      </w:r>
      <w:r>
        <w:rPr>
          <w:rFonts w:ascii="Arial" w:hAnsi="Arial" w:cs="Arial" w:eastAsia="Arial"/>
          <w:sz w:val="12"/>
          <w:szCs w:val="12"/>
          <w:color w:val="8E8E8E"/>
          <w:spacing w:val="0"/>
          <w:w w:val="159"/>
          <w:position w:val="2"/>
        </w:rPr>
        <w:t>.</w:t>
      </w:r>
      <w:r>
        <w:rPr>
          <w:rFonts w:ascii="Arial" w:hAnsi="Arial" w:cs="Arial" w:eastAsia="Arial"/>
          <w:sz w:val="12"/>
          <w:szCs w:val="12"/>
          <w:color w:val="8E8E8E"/>
          <w:spacing w:val="0"/>
          <w:w w:val="159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Endoptychum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1"/>
        </w:rPr>
        <w:t>SECOTIACEAE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0"/>
        </w:rPr>
        <w:t>Endopti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2"/>
          <w:w w:val="85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29"/>
          <w:w w:val="67"/>
          <w:position w:val="0"/>
        </w:rPr>
        <w:t>#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1"/>
          <w:position w:val="0"/>
        </w:rPr>
        <w:t>umlJ.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2"/>
          <w:position w:val="0"/>
        </w:rPr>
        <w:t>SECOTIACEA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Enteridium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Enteridiumu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73" w:lineRule="exact"/>
        <w:ind w:left="107" w:right="-20"/>
        <w:jc w:val="left"/>
        <w:tabs>
          <w:tab w:pos="2760" w:val="left"/>
          <w:tab w:pos="5440" w:val="left"/>
          <w:tab w:pos="81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Entoloma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3"/>
          <w:position w:val="1"/>
        </w:rPr>
        <w:t>ENTOLOMATACEAE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Entoloma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6"/>
          <w:position w:val="2"/>
        </w:rPr>
        <w:t>ENTOLOMATACF: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8"/>
          <w:w w:val="76"/>
          <w:position w:val="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76"/>
          <w:position w:val="2"/>
        </w:rPr>
        <w:t>'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9" w:after="0" w:line="152" w:lineRule="auto"/>
        <w:ind w:left="102" w:right="863"/>
        <w:jc w:val="left"/>
        <w:tabs>
          <w:tab w:pos="2680" w:val="left"/>
          <w:tab w:pos="5420" w:val="left"/>
          <w:tab w:pos="80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Exidia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TREMELLACEAE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E:sidia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TREMELLACEA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Exidiops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"/>
          <w:w w:val="100"/>
          <w:position w:val="-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-3"/>
        </w:rPr>
        <w:t>s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41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TREMELLACEAE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62"/>
          <w:w w:val="87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60"/>
          <w:position w:val="0"/>
        </w:rPr>
        <w:t>:s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10"/>
          <w:w w:val="60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8"/>
          <w:position w:val="0"/>
        </w:rPr>
        <w:t>diop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6"/>
          <w:w w:val="88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3"/>
          <w:w w:val="83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8"/>
          <w:position w:val="0"/>
        </w:rPr>
        <w:t>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TREMELLACEA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5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40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4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Faerberia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PLEUROTACEAE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Faerberia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1"/>
        </w:rPr>
        <w:t>P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"/>
          <w:w w:val="75"/>
          <w:position w:val="1"/>
        </w:rPr>
        <w:t>L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6"/>
          <w:w w:val="53"/>
          <w:position w:val="1"/>
        </w:rPr>
        <w:t>: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UROTACEA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F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4"/>
          <w:w w:val="100"/>
          <w:position w:val="-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vo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7"/>
          <w:w w:val="100"/>
          <w:position w:val="-2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1"/>
        </w:rPr>
        <w:t>Favol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0"/>
          <w:w w:val="86"/>
          <w:position w:val="1"/>
        </w:rPr>
        <w:t>u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40"/>
          <w:position w:val="1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69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POLfPORACEA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Fayodia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1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Faiodia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1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5"/>
          <w:w w:val="84"/>
          <w:position w:val="1"/>
        </w:rPr>
        <w:t>C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34"/>
          <w:position w:val="1"/>
        </w:rPr>
        <w:t>;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12"/>
          <w:w w:val="34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Femsjonia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DACRYMYCETACEAE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Femsjonia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DAC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8"/>
          <w:w w:val="81"/>
          <w:position w:val="0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2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0"/>
          <w:w w:val="72"/>
          <w:position w:val="0"/>
        </w:rPr>
        <w:t>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0"/>
        </w:rPr>
        <w:t>ICETACE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8"/>
          <w:w w:val="80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53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5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Fistulina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FISTULINACEAE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Fistulina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1"/>
        </w:rPr>
        <w:t>F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"/>
          <w:w w:val="81"/>
          <w:position w:val="1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STULINACE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2"/>
          <w:w w:val="82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0"/>
          <w:w w:val="66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0"/>
          <w:w w:val="66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Flammula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40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-68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78"/>
          <w:position w:val="0"/>
        </w:rPr>
        <w:t>&lt;;TROPHARIACEAE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Flammula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4"/>
          <w:position w:val="0"/>
        </w:rPr>
        <w:t>STR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-9"/>
          <w:w w:val="84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16"/>
          <w:w w:val="74"/>
          <w:position w:val="0"/>
        </w:rPr>
        <w:t>•</w:t>
      </w:r>
      <w:r>
        <w:rPr>
          <w:rFonts w:ascii="Arial" w:hAnsi="Arial" w:cs="Arial" w:eastAsia="Arial"/>
          <w:sz w:val="19"/>
          <w:szCs w:val="19"/>
          <w:color w:val="131313"/>
          <w:spacing w:val="0"/>
          <w:w w:val="149"/>
          <w:position w:val="0"/>
        </w:rPr>
        <w:t>f</w:t>
      </w:r>
      <w:r>
        <w:rPr>
          <w:rFonts w:ascii="Arial" w:hAnsi="Arial" w:cs="Arial" w:eastAsia="Arial"/>
          <w:sz w:val="19"/>
          <w:szCs w:val="19"/>
          <w:color w:val="131313"/>
          <w:spacing w:val="-16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ARIACE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7"/>
          <w:w w:val="81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0"/>
          <w:w w:val="40"/>
          <w:position w:val="0"/>
        </w:rPr>
        <w:t>: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0"/>
          <w:w w:val="4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Flammulaster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1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4"/>
          <w:position w:val="-1"/>
        </w:rPr>
        <w:t>CREPIDOTACEA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-58"/>
          <w:w w:val="84"/>
          <w:position w:val="-1"/>
        </w:rPr>
        <w:t>E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60"/>
          <w:position w:val="-1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13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100"/>
          <w:position w:val="-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Flammulasteru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CREPIDOTACE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6"/>
          <w:w w:val="82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4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Flammulina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1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2"/>
        </w:rPr>
        <w:t>DER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2"/>
        </w:rPr>
        <w:t>!OLOMATACEAE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Flammulina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7"/>
          <w:position w:val="3"/>
        </w:rPr>
        <w:t>DER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7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7"/>
          <w:position w:val="3"/>
        </w:rPr>
        <w:t>!OLOMATACEA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7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Floccularia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1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Floccularia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B3B3B3"/>
          <w:spacing w:val="0"/>
          <w:w w:val="60"/>
          <w:position w:val="1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B3B3B3"/>
          <w:spacing w:val="-64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5"/>
          <w:position w:val="1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64"/>
          <w:w w:val="95"/>
          <w:position w:val="1"/>
        </w:rPr>
        <w:t>C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Fomes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7"/>
          <w:position w:val="0"/>
        </w:rPr>
        <w:t>Forne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POLfPORACEA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Fomitopsis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1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FOMITOPSIDACEAE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Fomitopsisu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FOMITOPSIDACEA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Fuligo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  <w:t>Fuligo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" w:after="0" w:line="154" w:lineRule="auto"/>
        <w:ind w:left="107" w:right="1109" w:firstLine="5"/>
        <w:jc w:val="left"/>
        <w:tabs>
          <w:tab w:pos="2740" w:val="left"/>
          <w:tab w:pos="5420" w:val="left"/>
          <w:tab w:pos="81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Fun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6"/>
          <w:w w:val="100"/>
          <w:position w:val="-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lia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Fun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"/>
          <w:w w:val="100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lia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POLlPORACEA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Galactinia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PEZIZACEAE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Galattinia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PEZIZACEA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Galera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CORTINARIACEAE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Galera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CORTINARIACEA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84" w:lineRule="exact"/>
        <w:ind w:left="112" w:right="-20"/>
        <w:jc w:val="left"/>
        <w:tabs>
          <w:tab w:pos="2740" w:val="left"/>
          <w:tab w:pos="5440" w:val="left"/>
          <w:tab w:pos="8140" w:val="left"/>
          <w:tab w:pos="10360" w:val="left"/>
        </w:tabs>
        <w:rPr>
          <w:rFonts w:ascii="Arial" w:hAnsi="Arial" w:cs="Arial" w:eastAsia="Arial"/>
          <w:sz w:val="14"/>
          <w:szCs w:val="1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Gal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"/>
          <w:w w:val="100"/>
          <w:position w:val="-1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"/>
          <w:w w:val="100"/>
          <w:position w:val="-1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CORTINARIACEAE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Gal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8"/>
          <w:w w:val="100"/>
          <w:position w:val="2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"/>
          <w:w w:val="100"/>
          <w:position w:val="2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CORTINARIACEA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0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B3B3B3"/>
          <w:spacing w:val="0"/>
          <w:w w:val="27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3B3B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B3B3B3"/>
          <w:spacing w:val="0"/>
          <w:w w:val="100"/>
          <w:position w:val="3"/>
        </w:rPr>
      </w:r>
      <w:r>
        <w:rPr>
          <w:rFonts w:ascii="Arial" w:hAnsi="Arial" w:cs="Arial" w:eastAsia="Arial"/>
          <w:sz w:val="14"/>
          <w:szCs w:val="14"/>
          <w:color w:val="232323"/>
          <w:spacing w:val="0"/>
          <w:w w:val="52"/>
          <w:position w:val="-5"/>
        </w:rPr>
        <w:t>1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3" w:after="0" w:line="150" w:lineRule="auto"/>
        <w:ind w:left="107" w:right="979" w:firstLine="-5"/>
        <w:jc w:val="left"/>
        <w:tabs>
          <w:tab w:pos="2680" w:val="left"/>
          <w:tab w:pos="5420" w:val="left"/>
          <w:tab w:pos="81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Gamundia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40"/>
          <w:position w:val="0"/>
        </w:rPr>
        <w:t>: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100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CORTINARIACEAE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Gamundia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CORTINARIACE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9"/>
          <w:w w:val="82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40"/>
          <w:position w:val="1"/>
        </w:rPr>
        <w:t>: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4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Ganoderma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1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GANODERMATACEAE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Ganoderma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GANODERMATACEA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Gautiera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1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GAUTIERIACEAE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0"/>
        </w:rPr>
        <w:t>Gautie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"/>
          <w:w w:val="85"/>
          <w:position w:val="0"/>
        </w:rPr>
        <w:t>r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5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-119"/>
          <w:w w:val="85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GAUTIERIACE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3"/>
          <w:w w:val="82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40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4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Geaster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1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GEASTRACEAE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Geaster'J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GEASTRACEA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Geastrum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1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GEASTRACEAE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Geastrumu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GEASTRACEA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Geoglossum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1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GEOGLOSSACEAE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Geoglossumu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GEOGLOSSACEA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Geopetalum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1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PLEUROTACEAE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Geopetalumu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P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4"/>
          <w:w w:val="81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47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4"/>
          <w:w w:val="47"/>
          <w:position w:val="0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UROTACEA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Geophila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1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1"/>
        </w:rPr>
        <w:t>STROPHARIACEAE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0"/>
        </w:rPr>
        <w:t>Ge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9"/>
          <w:w w:val="85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-71"/>
          <w:w w:val="146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15"/>
          <w:w w:val="25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1"/>
          <w:position w:val="0"/>
        </w:rPr>
        <w:t>f:ila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4"/>
          <w:position w:val="1"/>
        </w:rPr>
        <w:t>STR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-43"/>
          <w:w w:val="84"/>
          <w:position w:val="1"/>
        </w:rPr>
        <w:t>O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-75"/>
          <w:w w:val="76"/>
          <w:position w:val="1"/>
        </w:rPr>
        <w:t>'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57"/>
          <w:w w:val="116"/>
          <w:position w:val="1"/>
        </w:rPr>
        <w:t>;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FARIACEA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84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B3B3B3"/>
          <w:spacing w:val="0"/>
          <w:w w:val="27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3B3B3"/>
          <w:spacing w:val="0"/>
          <w:w w:val="27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Geopora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B3B3B3"/>
          <w:spacing w:val="0"/>
          <w:w w:val="27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3B3B3"/>
          <w:spacing w:val="-88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PYRONEMATACEAE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Geopora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P1RONEMATACEA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Geoporella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1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HELVELLACEAE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Geoporella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ELVELLACEA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pgSz w:w="11900" w:h="16840"/>
          <w:pgMar w:top="400" w:bottom="280" w:left="480" w:right="560"/>
        </w:sectPr>
      </w:pPr>
      <w:rPr/>
    </w:p>
    <w:p>
      <w:pPr>
        <w:spacing w:before="0" w:after="0" w:line="132" w:lineRule="exact"/>
        <w:ind w:left="112" w:right="-78"/>
        <w:jc w:val="left"/>
        <w:tabs>
          <w:tab w:pos="27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>Geopyxis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-3"/>
        </w:rPr>
        <w:t>PYRONEMATACEAE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32" w:lineRule="exact"/>
        <w:ind w:right="-20"/>
        <w:jc w:val="left"/>
        <w:tabs>
          <w:tab w:pos="27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br w:type="column"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2"/>
        </w:rPr>
        <w:t>Geopissi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1"/>
          <w:w w:val="82"/>
          <w:position w:val="-2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82"/>
          <w:position w:val="-2"/>
        </w:rPr>
        <w:t>u.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1"/>
        </w:rPr>
        <w:t>PfRONEMATACEA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80" w:right="560"/>
          <w:cols w:num="2" w:equalWidth="0">
            <w:col w:w="4446" w:space="989"/>
            <w:col w:w="5425"/>
          </w:cols>
        </w:sectPr>
      </w:pPr>
      <w:rPr/>
    </w:p>
    <w:p>
      <w:pPr>
        <w:spacing w:before="0" w:after="0" w:line="86" w:lineRule="exact"/>
        <w:ind w:left="112" w:right="-20"/>
        <w:jc w:val="left"/>
        <w:tabs>
          <w:tab w:pos="2720" w:val="left"/>
          <w:tab w:pos="5420" w:val="left"/>
          <w:tab w:pos="81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5"/>
        </w:rPr>
        <w:t>Gerronema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3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2"/>
        </w:rPr>
        <w:t>Gerronema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-11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7"/>
          <w:w w:val="85"/>
          <w:position w:val="-11"/>
        </w:rPr>
        <w:t>C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0"/>
          <w:w w:val="32"/>
          <w:position w:val="-1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8"/>
          <w:w w:val="32"/>
          <w:position w:val="-1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-11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80" w:right="560"/>
        </w:sectPr>
      </w:pPr>
      <w:rPr/>
    </w:p>
    <w:p>
      <w:pPr>
        <w:spacing w:before="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192" w:lineRule="exact"/>
        <w:ind w:left="112" w:right="-79"/>
        <w:jc w:val="left"/>
        <w:tabs>
          <w:tab w:pos="27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7"/>
        </w:rPr>
        <w:t>Gloeocystidium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-5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92" w:lineRule="exact"/>
        <w:ind w:right="-20"/>
        <w:jc w:val="left"/>
        <w:tabs>
          <w:tab w:pos="420" w:val="left"/>
          <w:tab w:pos="31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br w:type="column"/>
      </w:r>
      <w:r>
        <w:rPr>
          <w:rFonts w:ascii="Arial" w:hAnsi="Arial" w:cs="Arial" w:eastAsia="Arial"/>
          <w:sz w:val="59"/>
          <w:szCs w:val="59"/>
          <w:color w:val="8E8E8E"/>
          <w:spacing w:val="0"/>
          <w:w w:val="55"/>
          <w:position w:val="-24"/>
        </w:rPr>
        <w:t>i</w:t>
      </w:r>
      <w:r>
        <w:rPr>
          <w:rFonts w:ascii="Arial" w:hAnsi="Arial" w:cs="Arial" w:eastAsia="Arial"/>
          <w:sz w:val="59"/>
          <w:szCs w:val="59"/>
          <w:color w:val="8E8E8E"/>
          <w:spacing w:val="0"/>
          <w:w w:val="100"/>
          <w:position w:val="-24"/>
        </w:rPr>
        <w:tab/>
      </w:r>
      <w:r>
        <w:rPr>
          <w:rFonts w:ascii="Arial" w:hAnsi="Arial" w:cs="Arial" w:eastAsia="Arial"/>
          <w:sz w:val="59"/>
          <w:szCs w:val="59"/>
          <w:color w:val="8E8E8E"/>
          <w:spacing w:val="0"/>
          <w:w w:val="100"/>
          <w:position w:val="-24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5"/>
        </w:rPr>
        <w:t>Gloeo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5"/>
          <w:w w:val="83"/>
          <w:position w:val="-5"/>
        </w:rPr>
        <w:t>d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5"/>
        </w:rPr>
        <w:t>stidiurnu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5"/>
          <w:w w:val="83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5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80" w:right="560"/>
          <w:cols w:num="2" w:equalWidth="0">
            <w:col w:w="4199" w:space="811"/>
            <w:col w:w="5850"/>
          </w:cols>
        </w:sectPr>
      </w:pPr>
      <w:rPr/>
    </w:p>
    <w:p>
      <w:pPr>
        <w:spacing w:before="57" w:after="0" w:line="152" w:lineRule="auto"/>
        <w:ind w:left="117" w:right="886"/>
        <w:jc w:val="left"/>
        <w:tabs>
          <w:tab w:pos="2720" w:val="left"/>
          <w:tab w:pos="5000" w:val="left"/>
          <w:tab w:pos="5400" w:val="left"/>
          <w:tab w:pos="5760" w:val="left"/>
          <w:tab w:pos="7740" w:val="left"/>
          <w:tab w:pos="80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2.864019pt;margin-top:25.124823pt;width:591.061973pt;height:764.952436pt;mso-position-horizontal-relative:page;mso-position-vertical-relative:page;z-index:-4918" coordorigin="57,502" coordsize="11821,15299">
            <v:group style="position:absolute;left:458;top:512;width:7523;height:2" coordorigin="458,512" coordsize="7523,2">
              <v:shape style="position:absolute;left:458;top:512;width:7523;height:2" coordorigin="458,512" coordsize="7523,0" path="m458,512l7981,512e" filled="f" stroked="t" strokeweight=".954673pt" strokecolor="#000000">
                <v:path arrowok="t"/>
              </v:shape>
            </v:group>
            <v:group style="position:absolute;left:7952;top:543;width:434;height:2" coordorigin="7952,543" coordsize="434,2">
              <v:shape style="position:absolute;left:7952;top:543;width:434;height:2" coordorigin="7952,543" coordsize="434,0" path="m7952,543l8387,543e" filled="f" stroked="t" strokeweight=".238668pt" strokecolor="#000000">
                <v:path arrowok="t"/>
              </v:shape>
            </v:group>
            <v:group style="position:absolute;left:8358;top:512;width:3065;height:2" coordorigin="8358,512" coordsize="3065,2">
              <v:shape style="position:absolute;left:8358;top:512;width:3065;height:2" coordorigin="8358,512" coordsize="3065,0" path="m8358,512l11423,512e" filled="f" stroked="t" strokeweight=".477337pt" strokecolor="#000000">
                <v:path arrowok="t"/>
              </v:shape>
            </v:group>
            <v:group style="position:absolute;left:489;top:541;width:2;height:7810" coordorigin="489,541" coordsize="2,7810">
              <v:shape style="position:absolute;left:489;top:541;width:2;height:7810" coordorigin="489,541" coordsize="0,7810" path="m489,8351l489,541e" filled="f" stroked="t" strokeweight=".477337pt" strokecolor="#000000">
                <v:path arrowok="t"/>
              </v:shape>
            </v:group>
            <v:group style="position:absolute;left:5573;top:550;width:2;height:11720" coordorigin="5573,550" coordsize="2,11720">
              <v:shape style="position:absolute;left:5573;top:550;width:2;height:11720" coordorigin="5573,550" coordsize="0,11720" path="m5573,12270l5573,550e" filled="f" stroked="t" strokeweight=".716005pt" strokecolor="#000000">
                <v:path arrowok="t"/>
              </v:shape>
            </v:group>
            <v:group style="position:absolute;left:494;top:8293;width:2;height:244" coordorigin="494,8293" coordsize="2,244">
              <v:shape style="position:absolute;left:494;top:8293;width:2;height:244" coordorigin="494,8293" coordsize="0,244" path="m494,8537l494,8293e" filled="f" stroked="t" strokeweight=".238668pt" strokecolor="#000000">
                <v:path arrowok="t"/>
              </v:shape>
            </v:group>
            <v:group style="position:absolute;left:5582;top:11562;width:2;height:2594" coordorigin="5582,11562" coordsize="2,2594">
              <v:shape style="position:absolute;left:5582;top:11562;width:2;height:2594" coordorigin="5582,11562" coordsize="0,2594" path="m5582,14155l5582,11562e" filled="f" stroked="t" strokeweight=".716005pt" strokecolor="#000000">
                <v:path arrowok="t"/>
              </v:shape>
            </v:group>
            <v:group style="position:absolute;left:5874;top:952;width:2;height:14112" coordorigin="5874,952" coordsize="2,14112">
              <v:shape style="position:absolute;left:5874;top:952;width:2;height:14112" coordorigin="5874,952" coordsize="0,14112" path="m5874,15065l5874,952e" filled="f" stroked="t" strokeweight=".477337pt" strokecolor="#000000">
                <v:path arrowok="t"/>
              </v:shape>
            </v:group>
            <v:group style="position:absolute;left:463;top:9265;width:2;height:6508" coordorigin="463,9265" coordsize="2,6508">
              <v:shape style="position:absolute;left:463;top:9265;width:2;height:6508" coordorigin="463,9265" coordsize="0,6508" path="m463,15773l463,9265e" filled="f" stroked="t" strokeweight=".954673pt" strokecolor="#000000">
                <v:path arrowok="t"/>
              </v:shape>
            </v:group>
            <v:group style="position:absolute;left:62;top:12588;width:3022;height:2" coordorigin="62,12588" coordsize="3022,2">
              <v:shape style="position:absolute;left:62;top:12588;width:3022;height:2" coordorigin="62,12588" coordsize="3022,0" path="m62,12588l3084,12588e" filled="f" stroked="t" strokeweight=".477337pt" strokecolor="#000000">
                <v:path arrowok="t"/>
              </v:shape>
            </v:group>
            <v:group style="position:absolute;left:539;top:12576;width:5351;height:2" coordorigin="539,12576" coordsize="5351,2">
              <v:shape style="position:absolute;left:539;top:12576;width:5351;height:2" coordorigin="539,12576" coordsize="5351,0" path="m539,12576l5890,12576e" filled="f" stroked="t" strokeweight=".477337pt" strokecolor="#000000">
                <v:path arrowok="t"/>
              </v:shape>
            </v:group>
            <v:group style="position:absolute;left:5599;top:12567;width:2788;height:2" coordorigin="5599,12567" coordsize="2788,2">
              <v:shape style="position:absolute;left:5599;top:12567;width:2788;height:2" coordorigin="5599,12567" coordsize="2788,0" path="m5599,12567l8387,12567e" filled="f" stroked="t" strokeweight=".716005pt" strokecolor="#000000">
                <v:path arrowok="t"/>
              </v:shape>
            </v:group>
            <v:group style="position:absolute;left:10883;top:5312;width:2;height:6427" coordorigin="10883,5312" coordsize="2,6427">
              <v:shape style="position:absolute;left:10883;top:5312;width:2;height:6427" coordorigin="10883,5312" coordsize="0,6427" path="m10883,11739l10883,5312e" filled="f" stroked="t" strokeweight=".477337pt" strokecolor="#000000">
                <v:path arrowok="t"/>
              </v:shape>
            </v:group>
            <v:group style="position:absolute;left:10902;top:9494;width:2;height:3039" coordorigin="10902,9494" coordsize="2,3039">
              <v:shape style="position:absolute;left:10902;top:9494;width:2;height:3039" coordorigin="10902,9494" coordsize="0,3039" path="m10902,12533l10902,9494e" filled="f" stroked="t" strokeweight=".477337pt" strokecolor="#000000">
                <v:path arrowok="t"/>
              </v:shape>
            </v:group>
            <v:group style="position:absolute;left:10914;top:10093;width:2;height:4202" coordorigin="10914,10093" coordsize="2,4202">
              <v:shape style="position:absolute;left:10914;top:10093;width:2;height:4202" coordorigin="10914,10093" coordsize="0,4202" path="m10914,14294l10914,10093e" filled="f" stroked="t" strokeweight=".477337pt" strokecolor="#000000">
                <v:path arrowok="t"/>
              </v:shape>
            </v:group>
            <v:group style="position:absolute;left:8330;top:12557;width:3542;height:2" coordorigin="8330,12557" coordsize="3542,2">
              <v:shape style="position:absolute;left:8330;top:12557;width:3542;height:2" coordorigin="8330,12557" coordsize="3542,0" path="m8330,12557l11871,12557e" filled="f" stroked="t" strokeweight=".716005pt" strokecolor="#000000">
                <v:path arrowok="t"/>
              </v:shape>
            </v:group>
            <v:group style="position:absolute;left:10859;top:12552;width:1012;height:2" coordorigin="10859,12552" coordsize="1012,2">
              <v:shape style="position:absolute;left:10859;top:12552;width:1012;height:2" coordorigin="10859,12552" coordsize="1012,0" path="m10859,12552l11871,12552e" filled="f" stroked="t" strokeweight=".477337pt" strokecolor="#000000">
                <v:path arrowok="t"/>
              </v:shape>
            </v:group>
            <v:group style="position:absolute;left:10921;top:13126;width:2;height:1857" coordorigin="10921,13126" coordsize="2,1857">
              <v:shape style="position:absolute;left:10921;top:13126;width:2;height:1857" coordorigin="10921,13126" coordsize="0,1857" path="m10921,14983l10921,13126e" filled="f" stroked="t" strokeweight=".238668pt" strokecolor="#000000">
                <v:path arrowok="t"/>
              </v:shape>
            </v:group>
            <v:group style="position:absolute;left:5590;top:10475;width:2;height:5307" coordorigin="5590,10475" coordsize="2,5307">
              <v:shape style="position:absolute;left:5590;top:10475;width:2;height:5307" coordorigin="5590,10475" coordsize="0,5307" path="m5590,15782l5590,10475e" filled="f" stroked="t" strokeweight=".716005pt" strokecolor="#000000">
                <v:path arrowok="t"/>
              </v:shape>
            </v:group>
            <v:group style="position:absolute;left:10893;top:14103;width:2;height:1670" coordorigin="10893,14103" coordsize="2,1670">
              <v:shape style="position:absolute;left:10893;top:14103;width:2;height:1670" coordorigin="10893,14103" coordsize="0,1670" path="m10893,15773l10893,14103e" filled="f" stroked="t" strokeweight=".477337pt" strokecolor="#000000">
                <v:path arrowok="t"/>
              </v:shape>
            </v:group>
            <v:group style="position:absolute;left:692;top:15797;width:2248;height:2" coordorigin="692,15797" coordsize="2248,2">
              <v:shape style="position:absolute;left:692;top:15797;width:2248;height:2" coordorigin="692,15797" coordsize="2248,0" path="m692,15797l2940,15797e" filled="f" stroked="t" strokeweight=".477337pt" strokecolor="#000000">
                <v:path arrowok="t"/>
              </v:shape>
            </v:group>
            <v:group style="position:absolute;left:3117;top:15787;width:2258;height:2" coordorigin="3117,15787" coordsize="2258,2">
              <v:shape style="position:absolute;left:3117;top:15787;width:2258;height:2" coordorigin="3117,15787" coordsize="2258,0" path="m3117,15787l5375,15787e" filled="f" stroked="t" strokeweight=".954673pt" strokecolor="#000000">
                <v:path arrowok="t"/>
              </v:shape>
            </v:group>
            <v:group style="position:absolute;left:3184;top:15775;width:5294;height:2" coordorigin="3184,15775" coordsize="5294,2">
              <v:shape style="position:absolute;left:3184;top:15775;width:5294;height:2" coordorigin="3184,15775" coordsize="5294,0" path="m3184,15775l8477,15775e" filled="f" stroked="t" strokeweight=".716005pt" strokecolor="#000000">
                <v:path arrowok="t"/>
              </v:shape>
            </v:group>
            <v:group style="position:absolute;left:7642;top:15758;width:826;height:2" coordorigin="7642,15758" coordsize="826,2">
              <v:shape style="position:absolute;left:7642;top:15758;width:826;height:2" coordorigin="7642,15758" coordsize="826,0" path="m7642,15758l8468,15758e" filled="f" stroked="t" strokeweight=".716005pt" strokecolor="#000000">
                <v:path arrowok="t"/>
              </v:shape>
            </v:group>
            <v:group style="position:absolute;left:8583;top:15751;width:2344;height:2" coordorigin="8583,15751" coordsize="2344,2">
              <v:shape style="position:absolute;left:8583;top:15751;width:2344;height:2" coordorigin="8583,15751" coordsize="2344,0" path="m8583,15751l10926,15751e" filled="f" stroked="t" strokeweight=".954673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4.702166pt;margin-top:40.366962pt;width:.1pt;height:12.681444pt;mso-position-horizontal-relative:page;mso-position-vertical-relative:paragraph;z-index:-4916" coordorigin="494,807" coordsize="2,254">
            <v:shape style="position:absolute;left:494;top:807;width:2;height:254" coordorigin="494,807" coordsize="0,254" path="m494,1061l494,807e" filled="f" stroked="t" strokeweight=".238668pt" strokecolor="#000000">
              <v:path arrowok="t"/>
            </v:shape>
          </v:group>
          <w10:wrap type="none"/>
        </w:pict>
      </w:r>
      <w:r>
        <w:rPr/>
        <w:pict>
          <v:group style="position:absolute;margin-left:24.702166pt;margin-top:58.790951pt;width:.1pt;height:3.349815pt;mso-position-horizontal-relative:page;mso-position-vertical-relative:paragraph;z-index:-4915" coordorigin="494,1176" coordsize="2,67">
            <v:shape style="position:absolute;left:494;top:1176;width:2;height:67" coordorigin="494,1176" coordsize="0,67" path="m494,1243l494,1176e" filled="f" stroked="t" strokeweight=".238668pt" strokecolor="#000000">
              <v:path arrowok="t"/>
            </v:shape>
          </v:group>
          <w10:wrap type="none"/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74.707184pt;margin-top:15.588116pt;width:3.43203pt;height:10.5pt;mso-position-horizontal-relative:page;mso-position-vertical-relative:paragraph;z-index:-4912" type="#_x0000_t202" filled="f" stroked="f">
            <v:textbox inset="0,0,0,0">
              <w:txbxContent>
                <w:p>
                  <w:pPr>
                    <w:spacing w:before="0" w:after="0" w:line="210" w:lineRule="exact"/>
                    <w:ind w:right="-71"/>
                    <w:jc w:val="left"/>
                    <w:rPr>
                      <w:rFonts w:ascii="Arial" w:hAnsi="Arial" w:cs="Arial" w:eastAsia="Arial"/>
                      <w:sz w:val="21"/>
                      <w:szCs w:val="21"/>
                    </w:rPr>
                  </w:pPr>
                  <w:rPr/>
                  <w:r>
                    <w:rPr>
                      <w:rFonts w:ascii="Arial" w:hAnsi="Arial" w:cs="Arial" w:eastAsia="Arial"/>
                      <w:sz w:val="21"/>
                      <w:szCs w:val="21"/>
                      <w:color w:val="8E8E8E"/>
                      <w:spacing w:val="0"/>
                      <w:w w:val="59"/>
                    </w:rPr>
                    <w:t>,.</w:t>
                  </w:r>
                  <w:r>
                    <w:rPr>
                      <w:rFonts w:ascii="Arial" w:hAnsi="Arial" w:cs="Arial" w:eastAsia="Arial"/>
                      <w:sz w:val="21"/>
                      <w:szCs w:val="21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95.948669pt;margin-top:179.745712pt;width:17.521023pt;height:16.5pt;mso-position-horizontal-relative:page;mso-position-vertical-relative:paragraph;z-index:-4907" type="#_x0000_t202" filled="f" stroked="f">
            <v:textbox inset="0,0,0,0">
              <w:txbxContent>
                <w:p>
                  <w:pPr>
                    <w:spacing w:before="0" w:after="0" w:line="330" w:lineRule="exact"/>
                    <w:ind w:right="-90"/>
                    <w:jc w:val="left"/>
                    <w:rPr>
                      <w:rFonts w:ascii="Times New Roman" w:hAnsi="Times New Roman" w:cs="Times New Roman" w:eastAsia="Times New Roman"/>
                      <w:sz w:val="33"/>
                      <w:szCs w:val="33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33"/>
                      <w:szCs w:val="33"/>
                      <w:color w:val="757575"/>
                      <w:spacing w:val="-12"/>
                      <w:w w:val="159"/>
                    </w:rPr>
                    <w:t>:</w:t>
                  </w:r>
                  <w:r>
                    <w:rPr>
                      <w:rFonts w:ascii="Times New Roman" w:hAnsi="Times New Roman" w:cs="Times New Roman" w:eastAsia="Times New Roman"/>
                      <w:sz w:val="33"/>
                      <w:szCs w:val="33"/>
                      <w:color w:val="131313"/>
                      <w:spacing w:val="0"/>
                      <w:w w:val="85"/>
                    </w:rPr>
                    <w:t>rn</w:t>
                  </w:r>
                  <w:r>
                    <w:rPr>
                      <w:rFonts w:ascii="Times New Roman" w:hAnsi="Times New Roman" w:cs="Times New Roman" w:eastAsia="Times New Roman"/>
                      <w:sz w:val="33"/>
                      <w:szCs w:val="33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Gloeophyllum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CORIOLACEAE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0"/>
        </w:rPr>
        <w:t>Gloe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"/>
          <w:w w:val="85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-79"/>
          <w:w w:val="82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B3B3B3"/>
          <w:spacing w:val="9"/>
          <w:w w:val="40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0"/>
          <w:position w:val="0"/>
        </w:rPr>
        <w:t>fi'l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"/>
          <w:w w:val="70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8"/>
          <w:position w:val="0"/>
        </w:rPr>
        <w:t>umu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CORIOLACE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6"/>
          <w:w w:val="82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B3B3B3"/>
          <w:spacing w:val="0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3B3B3"/>
          <w:spacing w:val="0"/>
          <w:w w:val="4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Gloeoporus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Arial" w:hAnsi="Arial" w:cs="Arial" w:eastAsia="Arial"/>
          <w:sz w:val="15"/>
          <w:szCs w:val="15"/>
          <w:color w:val="8E8E8E"/>
          <w:spacing w:val="0"/>
          <w:w w:val="100"/>
          <w:position w:val="9"/>
        </w:rPr>
        <w:t>i</w:t>
      </w:r>
      <w:r>
        <w:rPr>
          <w:rFonts w:ascii="Arial" w:hAnsi="Arial" w:cs="Arial" w:eastAsia="Arial"/>
          <w:sz w:val="15"/>
          <w:szCs w:val="15"/>
          <w:color w:val="8E8E8E"/>
          <w:spacing w:val="-39"/>
          <w:w w:val="100"/>
          <w:position w:val="9"/>
        </w:rPr>
        <w:t> </w:t>
      </w:r>
      <w:r>
        <w:rPr>
          <w:rFonts w:ascii="Arial" w:hAnsi="Arial" w:cs="Arial" w:eastAsia="Arial"/>
          <w:sz w:val="15"/>
          <w:szCs w:val="15"/>
          <w:color w:val="8E8E8E"/>
          <w:spacing w:val="0"/>
          <w:w w:val="100"/>
          <w:position w:val="9"/>
        </w:rPr>
        <w:tab/>
      </w:r>
      <w:r>
        <w:rPr>
          <w:rFonts w:ascii="Arial" w:hAnsi="Arial" w:cs="Arial" w:eastAsia="Arial"/>
          <w:sz w:val="15"/>
          <w:szCs w:val="15"/>
          <w:color w:val="8E8E8E"/>
          <w:spacing w:val="0"/>
          <w:w w:val="48"/>
          <w:position w:val="9"/>
        </w:rPr>
        <w:t> </w:t>
      </w:r>
      <w:r>
        <w:rPr>
          <w:rFonts w:ascii="Arial" w:hAnsi="Arial" w:cs="Arial" w:eastAsia="Arial"/>
          <w:sz w:val="15"/>
          <w:szCs w:val="15"/>
          <w:color w:val="8E8E8E"/>
          <w:spacing w:val="0"/>
          <w:w w:val="100"/>
          <w:position w:val="9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Gloeoporu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Gomphidius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GOMPHIDIACEAE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2"/>
        </w:rPr>
        <w:t>Go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"/>
          <w:w w:val="83"/>
          <w:position w:val="2"/>
        </w:rPr>
        <w:t>m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49"/>
          <w:w w:val="131"/>
          <w:position w:val="2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2"/>
        </w:rPr>
        <w:t>f'idiu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GO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79"/>
          <w:w w:val="82"/>
          <w:position w:val="3"/>
        </w:rPr>
        <w:t>M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-5"/>
          <w:w w:val="219"/>
          <w:position w:val="3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FIDIACEA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Gomphus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GOMPHACEAE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Go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6"/>
          <w:w w:val="82"/>
          <w:position w:val="1"/>
        </w:rPr>
        <w:t>m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47"/>
          <w:position w:val="1"/>
        </w:rPr>
        <w:t>: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96"/>
          <w:w w:val="47"/>
          <w:position w:val="1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2"/>
          <w:position w:val="1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5"/>
          <w:w w:val="92"/>
          <w:position w:val="1"/>
        </w:rPr>
        <w:t>u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14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66"/>
          <w:position w:val="1"/>
        </w:rPr>
        <w:t>: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69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GO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6"/>
          <w:w w:val="82"/>
          <w:position w:val="0"/>
        </w:rPr>
        <w:t>M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-30"/>
          <w:w w:val="159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FACE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3"/>
          <w:w w:val="82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0"/>
          <w:w w:val="27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0"/>
          <w:w w:val="27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7"/>
          <w:position w:val="0"/>
        </w:rPr>
        <w:t>Grandini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"/>
          <w:w w:val="87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0"/>
          <w:w w:val="60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494949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2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Grandinia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Greletia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  <w:t>PEZIZACEAE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Greletia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PEZIZACEA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Grifola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2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Grifola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16"/>
          <w:szCs w:val="16"/>
          <w:color w:val="A1A1A1"/>
          <w:spacing w:val="0"/>
          <w:w w:val="100"/>
          <w:position w:val="9"/>
        </w:rPr>
        <w:t>'</w:t>
      </w:r>
      <w:r>
        <w:rPr>
          <w:rFonts w:ascii="Times New Roman" w:hAnsi="Times New Roman" w:cs="Times New Roman" w:eastAsia="Times New Roman"/>
          <w:sz w:val="16"/>
          <w:szCs w:val="16"/>
          <w:color w:val="A1A1A1"/>
          <w:spacing w:val="0"/>
          <w:w w:val="100"/>
          <w:position w:val="9"/>
        </w:rPr>
        <w:tab/>
      </w:r>
      <w:r>
        <w:rPr>
          <w:rFonts w:ascii="Times New Roman" w:hAnsi="Times New Roman" w:cs="Times New Roman" w:eastAsia="Times New Roman"/>
          <w:sz w:val="16"/>
          <w:szCs w:val="16"/>
          <w:color w:val="A1A1A1"/>
          <w:spacing w:val="0"/>
          <w:w w:val="125"/>
          <w:position w:val="9"/>
        </w:rPr>
        <w:t>  </w:t>
      </w:r>
      <w:r>
        <w:rPr>
          <w:rFonts w:ascii="Times New Roman" w:hAnsi="Times New Roman" w:cs="Times New Roman" w:eastAsia="Times New Roman"/>
          <w:sz w:val="16"/>
          <w:szCs w:val="16"/>
          <w:color w:val="A1A1A1"/>
          <w:spacing w:val="0"/>
          <w:w w:val="100"/>
          <w:position w:val="9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4"/>
        </w:rPr>
        <w:t>POLlPORACEA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Guepinia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TREMELLACEAE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Guepinia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TREMELLACEA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Gymnopilus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  <w:t>CORTINARIACEAE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G!mnopilu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2"/>
          <w:position w:val="3"/>
        </w:rPr>
        <w:t>CORTINARIACEA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G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7"/>
          <w:w w:val="100"/>
          <w:position w:val="-3"/>
        </w:rPr>
        <w:t>y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radon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BOLETACEAE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Grrodonu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BVLETACE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3"/>
          <w:w w:val="82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40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4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Gyromitra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HELVELLACEAE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Ghomitra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606060"/>
          <w:spacing w:val="-1"/>
          <w:w w:val="199"/>
          <w:position w:val="2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ELVELLACEA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Gyrophana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  <w:t>CONIOPHORACEAE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3"/>
        </w:rPr>
        <w:t>Gir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4"/>
          <w:w w:val="84"/>
          <w:position w:val="3"/>
        </w:rPr>
        <w:t>o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-45"/>
          <w:w w:val="133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0"/>
          <w:position w:val="3"/>
        </w:rPr>
        <w:t>fana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CONI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5"/>
          <w:w w:val="83"/>
          <w:position w:val="3"/>
        </w:rPr>
        <w:t>O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4"/>
          <w:w w:val="74"/>
          <w:position w:val="3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FORACEA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3"/>
        </w:rPr>
        <w:t>Gyrophragmium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2"/>
        </w:rPr>
        <w:t>SECOTIACEAE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7"/>
          <w:position w:val="0"/>
        </w:rPr>
        <w:t>Gl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80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0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"/>
          <w:w w:val="84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42"/>
          <w:w w:val="119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2"/>
          <w:position w:val="0"/>
        </w:rPr>
        <w:t>f'raarniumu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2"/>
          <w:position w:val="1"/>
        </w:rPr>
        <w:t>SECOTIACEA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-94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4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Gyroporus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2"/>
        </w:rPr>
        <w:t>BOLETACEAE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0"/>
        </w:rPr>
        <w:t>Giropor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2"/>
          <w:w w:val="85"/>
          <w:position w:val="0"/>
        </w:rPr>
        <w:t>u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40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1"/>
          <w:position w:val="0"/>
        </w:rPr>
        <w:t>BULETACE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-7"/>
          <w:w w:val="81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60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6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0"/>
        </w:rPr>
        <w:t>Haematoste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7"/>
          <w:w w:val="86"/>
          <w:position w:val="0"/>
        </w:rPr>
        <w:t>r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8"/>
          <w:w w:val="74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3"/>
          <w:position w:val="0"/>
        </w:rPr>
        <w:t>urn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  <w:t>STEREACEAE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3"/>
          <w:position w:val="3"/>
        </w:rPr>
        <w:t>Aematostereurnu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69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3"/>
          <w:position w:val="3"/>
        </w:rPr>
        <w:t>STEREACEA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Hapalopilus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3"/>
          <w:position w:val="-2"/>
        </w:rPr>
        <w:t>BJERKANDERACEAE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606060"/>
          <w:spacing w:val="-6"/>
          <w:w w:val="106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0"/>
        </w:rPr>
        <w:t>Apalop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9"/>
          <w:w w:val="84"/>
          <w:position w:val="0"/>
        </w:rPr>
        <w:t>i</w:t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-15"/>
          <w:w w:val="141"/>
          <w:position w:val="0"/>
        </w:rPr>
        <w:t>1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7"/>
          <w:w w:val="84"/>
          <w:position w:val="0"/>
        </w:rPr>
        <w:t>u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40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31"/>
          <w:position w:val="0"/>
        </w:rPr>
        <w:t>'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43"/>
          <w:w w:val="31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2"/>
          <w:position w:val="0"/>
        </w:rPr>
        <w:t>BJERCANDERACEA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Haploporus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FOMITOPSIDACEAE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27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494949"/>
          <w:spacing w:val="-70"/>
          <w:w w:val="82"/>
          <w:position w:val="3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.Aploporu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Fm!ITOPSIDACEA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Hebeloma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  <w:t>CORTINARIACEAE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36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36"/>
          <w:w w:val="36"/>
          <w:position w:val="0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6"/>
          <w:position w:val="0"/>
        </w:rPr>
        <w:t>E.beloma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78"/>
          <w:position w:val="1"/>
        </w:rPr>
        <w:t>CO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10"/>
          <w:w w:val="78"/>
          <w:position w:val="1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TINARIACEA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Helotium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1"/>
        </w:rPr>
        <w:t>HELOTIACEAE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69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0"/>
        </w:rPr>
        <w:t>E.lotiumu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606060"/>
          <w:spacing w:val="10"/>
          <w:w w:val="82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2"/>
          <w:position w:val="0"/>
        </w:rPr>
        <w:t>ELOTIACE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-43"/>
          <w:w w:val="82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0"/>
          <w:w w:val="53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0"/>
          <w:w w:val="5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0"/>
        </w:rPr>
        <w:t>He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1"/>
          <w:w w:val="80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0"/>
        </w:rPr>
        <w:t>vel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9"/>
          <w:w w:val="80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0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-74"/>
          <w:w w:val="8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0"/>
          <w:position w:val="2"/>
        </w:rPr>
        <w:t>HEL\TL'LACEAE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2"/>
        </w:rPr>
        <w:tab/>
        <w:tab/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2"/>
        </w:rPr>
        <w:t>vel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3"/>
          <w:w w:val="80"/>
          <w:position w:val="2"/>
        </w:rPr>
        <w:t>l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0"/>
          <w:position w:val="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-95"/>
          <w:w w:val="8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606060"/>
          <w:spacing w:val="-38"/>
          <w:w w:val="133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4"/>
        </w:rPr>
        <w:t>EL\'ELLACEA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0"/>
        </w:rPr>
        <w:t>Hemimyce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0"/>
          <w:w w:val="84"/>
          <w:position w:val="0"/>
        </w:rPr>
        <w:t>n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84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-112"/>
          <w:w w:val="84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4"/>
          <w:position w:val="2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Emimicena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96"/>
          <w:position w:val="4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-59"/>
          <w:w w:val="96"/>
          <w:position w:val="4"/>
        </w:rPr>
        <w:t>C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47"/>
          <w:w w:val="97"/>
          <w:position w:val="4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QLOMATACEA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Hemipholio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7"/>
          <w:w w:val="82"/>
          <w:position w:val="0"/>
        </w:rPr>
        <w:t>t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82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-85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82"/>
          <w:position w:val="2"/>
        </w:rPr>
        <w:t>C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11"/>
          <w:w w:val="82"/>
          <w:position w:val="2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RTINARIACEAE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8"/>
          <w:w w:val="82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494949"/>
          <w:spacing w:val="-30"/>
          <w:w w:val="100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Emi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3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roliota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CORTINARIACEA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-3"/>
        </w:rPr>
        <w:t>Hemitrich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"/>
          <w:w w:val="85"/>
          <w:position w:val="-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85"/>
          <w:position w:val="-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-115"/>
          <w:w w:val="85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-3"/>
        </w:rPr>
        <w:tab/>
        <w:tab/>
        <w:tab/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606060"/>
          <w:spacing w:val="-64"/>
          <w:w w:val="74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-18"/>
          <w:w w:val="53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2"/>
          <w:position w:val="0"/>
        </w:rPr>
        <w:t>Em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8"/>
          <w:w w:val="92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0"/>
        </w:rPr>
        <w:t>tr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0"/>
          <w:w w:val="84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5"/>
          <w:position w:val="0"/>
        </w:rPr>
        <w:t>chia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2" w:after="0" w:line="150" w:lineRule="auto"/>
        <w:ind w:left="145" w:right="999" w:firstLine="5"/>
        <w:jc w:val="left"/>
        <w:tabs>
          <w:tab w:pos="2740" w:val="left"/>
          <w:tab w:pos="5400" w:val="left"/>
          <w:tab w:pos="812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11.702759pt;margin-top:32.603485pt;width:1.8183pt;height:11pt;mso-position-horizontal-relative:page;mso-position-vertical-relative:paragraph;z-index:-4913" type="#_x0000_t202" filled="f" stroked="f">
            <v:textbox inset="0,0,0,0">
              <w:txbxContent>
                <w:p>
                  <w:pPr>
                    <w:spacing w:before="0" w:after="0" w:line="220" w:lineRule="exact"/>
                    <w:ind w:right="-7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color w:val="A1A1A1"/>
                      <w:spacing w:val="0"/>
                      <w:w w:val="100"/>
                    </w:rPr>
                    <w:t>'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Hericium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HERICIACEAE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74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108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E!ric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1"/>
          <w:w w:val="81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umu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ERICIACEA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Heterobas1d1on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1"/>
        </w:rPr>
        <w:t>CORIOLACEAE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15"/>
          <w:szCs w:val="15"/>
          <w:color w:val="606060"/>
          <w:spacing w:val="0"/>
          <w:w w:val="100"/>
          <w:position w:val="0"/>
        </w:rPr>
        <w:t>•</w:t>
      </w:r>
      <w:r>
        <w:rPr>
          <w:rFonts w:ascii="Times New Roman" w:hAnsi="Times New Roman" w:cs="Times New Roman" w:eastAsia="Times New Roman"/>
          <w:sz w:val="15"/>
          <w:szCs w:val="15"/>
          <w:color w:val="606060"/>
          <w:spacing w:val="31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131313"/>
          <w:spacing w:val="0"/>
          <w:w w:val="132"/>
          <w:position w:val="0"/>
        </w:rPr>
        <w:t>t;</w:t>
      </w:r>
      <w:r>
        <w:rPr>
          <w:rFonts w:ascii="Times New Roman" w:hAnsi="Times New Roman" w:cs="Times New Roman" w:eastAsia="Times New Roman"/>
          <w:sz w:val="15"/>
          <w:szCs w:val="15"/>
          <w:color w:val="131313"/>
          <w:spacing w:val="-4"/>
          <w:w w:val="13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terobas1d1onu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CORIOLACEA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Heteropor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"/>
          <w:w w:val="100"/>
          <w:position w:val="0"/>
        </w:rPr>
        <w:t>u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3"/>
          <w:position w:val="1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36"/>
          <w:w w:val="83"/>
          <w:position w:val="3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3"/>
        </w:rPr>
        <w:t>teropor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9"/>
          <w:w w:val="86"/>
          <w:position w:val="3"/>
        </w:rPr>
        <w:t>u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27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1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POLlPORACEA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Hexagonia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-1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27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</w:r>
      <w:r>
        <w:rPr>
          <w:rFonts w:ascii="Courier New" w:hAnsi="Courier New" w:cs="Courier New" w:eastAsia="Courier New"/>
          <w:sz w:val="24"/>
          <w:szCs w:val="24"/>
          <w:color w:val="494949"/>
          <w:spacing w:val="0"/>
          <w:w w:val="85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0"/>
        </w:rPr>
        <w:t>Esagonia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5"/>
          <w:w w:val="85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0"/>
        </w:rPr>
        <w:t>POLl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6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PORACE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5"/>
          <w:w w:val="81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72"/>
          <w:w w:val="93"/>
          <w:position w:val="0"/>
        </w:rPr>
        <w:t>: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16"/>
          <w:position w:val="0"/>
        </w:rPr>
        <w:t>.'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16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Hirneola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3"/>
          <w:position w:val="2"/>
        </w:rPr>
        <w:t>AURICULARIACEAE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41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494949"/>
          <w:spacing w:val="-13"/>
          <w:w w:val="68"/>
          <w:position w:val="4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9"/>
          <w:position w:val="4"/>
        </w:rPr>
        <w:t>Irneola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AURICULARIACEA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38" w:after="0" w:line="108" w:lineRule="auto"/>
        <w:ind w:left="150" w:right="1305" w:firstLine="5"/>
        <w:jc w:val="left"/>
        <w:tabs>
          <w:tab w:pos="2760" w:val="left"/>
          <w:tab w:pos="5440" w:val="left"/>
          <w:tab w:pos="81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>Hirschioporus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2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494949"/>
          <w:spacing w:val="24"/>
          <w:w w:val="58"/>
          <w:position w:val="4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7"/>
          <w:position w:val="4"/>
        </w:rPr>
        <w:t>lrschiopor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3"/>
          <w:w w:val="87"/>
          <w:position w:val="4"/>
        </w:rPr>
        <w:t>u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27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100"/>
          <w:position w:val="4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POLfPORACE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6"/>
          <w:w w:val="82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0"/>
          <w:w w:val="40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0"/>
          <w:w w:val="4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3"/>
        </w:rPr>
        <w:t>Hohenbue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9"/>
          <w:w w:val="83"/>
          <w:position w:val="-3"/>
        </w:rPr>
        <w:t>h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8"/>
          <w:w w:val="83"/>
          <w:position w:val="-3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3"/>
        </w:rPr>
        <w:t>lia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6"/>
          <w:w w:val="8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3"/>
          <w:position w:val="-1"/>
        </w:rPr>
        <w:t>PLEUROTACEAE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3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28"/>
          <w:szCs w:val="28"/>
          <w:color w:val="606060"/>
          <w:spacing w:val="-16"/>
          <w:w w:val="128"/>
          <w:position w:val="0"/>
        </w:rPr>
        <w:t>,</w:t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17"/>
          <w:w w:val="107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45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18"/>
          <w:w w:val="45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0"/>
          <w:w w:val="83"/>
          <w:position w:val="0"/>
        </w:rPr>
        <w:t>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b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4"/>
          <w:w w:val="83"/>
          <w:position w:val="0"/>
        </w:rPr>
        <w:t>u</w:t>
      </w:r>
      <w:r>
        <w:rPr>
          <w:rFonts w:ascii="Courier New" w:hAnsi="Courier New" w:cs="Courier New" w:eastAsia="Courier New"/>
          <w:sz w:val="24"/>
          <w:szCs w:val="24"/>
          <w:color w:val="494949"/>
          <w:spacing w:val="11"/>
          <w:w w:val="82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11"/>
          <w:w w:val="90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2"/>
          <w:position w:val="0"/>
        </w:rPr>
        <w:t>elia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0"/>
        </w:rPr>
        <w:t>P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8"/>
          <w:w w:val="75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52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15"/>
          <w:w w:val="52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UROTACEA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38" w:after="0" w:line="146" w:lineRule="auto"/>
        <w:ind w:left="155" w:right="867" w:firstLine="-5"/>
        <w:jc w:val="left"/>
        <w:tabs>
          <w:tab w:pos="2740" w:val="left"/>
          <w:tab w:pos="5440" w:val="left"/>
          <w:tab w:pos="5660" w:val="left"/>
          <w:tab w:pos="80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97.380676pt;margin-top:41.833664pt;width:8.375092pt;height:15pt;mso-position-horizontal-relative:page;mso-position-vertical-relative:paragraph;z-index:-4911" type="#_x0000_t202" filled="f" stroked="f">
            <v:textbox inset="0,0,0,0">
              <w:txbxContent>
                <w:p>
                  <w:pPr>
                    <w:spacing w:before="0" w:after="0" w:line="300" w:lineRule="exact"/>
                    <w:ind w:right="-85"/>
                    <w:jc w:val="left"/>
                    <w:rPr>
                      <w:rFonts w:ascii="Times New Roman" w:hAnsi="Times New Roman" w:cs="Times New Roman" w:eastAsia="Times New Roman"/>
                      <w:sz w:val="30"/>
                      <w:szCs w:val="30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30"/>
                      <w:szCs w:val="30"/>
                      <w:color w:val="757575"/>
                      <w:spacing w:val="7"/>
                      <w:w w:val="118"/>
                    </w:rPr>
                    <w:t>.</w:t>
                  </w:r>
                  <w:r>
                    <w:rPr>
                      <w:rFonts w:ascii="Times New Roman" w:hAnsi="Times New Roman" w:cs="Times New Roman" w:eastAsia="Times New Roman"/>
                      <w:sz w:val="30"/>
                      <w:szCs w:val="30"/>
                      <w:color w:val="131313"/>
                      <w:spacing w:val="0"/>
                      <w:w w:val="72"/>
                    </w:rPr>
                    <w:t>r</w:t>
                  </w:r>
                  <w:r>
                    <w:rPr>
                      <w:rFonts w:ascii="Times New Roman" w:hAnsi="Times New Roman" w:cs="Times New Roman" w:eastAsia="Times New Roman"/>
                      <w:sz w:val="30"/>
                      <w:szCs w:val="30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97.141998pt;margin-top:60.496918pt;width:8.624843pt;height:15pt;mso-position-horizontal-relative:page;mso-position-vertical-relative:paragraph;z-index:-4910" type="#_x0000_t202" filled="f" stroked="f">
            <v:textbox inset="0,0,0,0">
              <w:txbxContent>
                <w:p>
                  <w:pPr>
                    <w:spacing w:before="0" w:after="0" w:line="300" w:lineRule="exact"/>
                    <w:ind w:right="-85"/>
                    <w:jc w:val="left"/>
                    <w:rPr>
                      <w:rFonts w:ascii="Times New Roman" w:hAnsi="Times New Roman" w:cs="Times New Roman" w:eastAsia="Times New Roman"/>
                      <w:sz w:val="30"/>
                      <w:szCs w:val="30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30"/>
                      <w:szCs w:val="30"/>
                      <w:color w:val="8E8E8E"/>
                      <w:spacing w:val="-4"/>
                      <w:w w:val="133"/>
                    </w:rPr>
                    <w:t>.</w:t>
                  </w:r>
                  <w:r>
                    <w:rPr>
                      <w:rFonts w:ascii="Times New Roman" w:hAnsi="Times New Roman" w:cs="Times New Roman" w:eastAsia="Times New Roman"/>
                      <w:sz w:val="30"/>
                      <w:szCs w:val="30"/>
                      <w:color w:val="131313"/>
                      <w:spacing w:val="0"/>
                      <w:w w:val="77"/>
                    </w:rPr>
                    <w:t>r</w:t>
                  </w:r>
                  <w:r>
                    <w:rPr>
                      <w:rFonts w:ascii="Times New Roman" w:hAnsi="Times New Roman" w:cs="Times New Roman" w:eastAsia="Times New Roman"/>
                      <w:sz w:val="30"/>
                      <w:szCs w:val="30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96.664673pt;margin-top:70.230881pt;width:8.799877pt;height:14.5pt;mso-position-horizontal-relative:page;mso-position-vertical-relative:paragraph;z-index:-4909" type="#_x0000_t202" filled="f" stroked="f">
            <v:textbox inset="0,0,0,0">
              <w:txbxContent>
                <w:p>
                  <w:pPr>
                    <w:spacing w:before="0" w:after="0" w:line="290" w:lineRule="exact"/>
                    <w:ind w:right="-84"/>
                    <w:jc w:val="left"/>
                    <w:rPr>
                      <w:rFonts w:ascii="Times New Roman" w:hAnsi="Times New Roman" w:cs="Times New Roman" w:eastAsia="Times New Roman"/>
                      <w:sz w:val="29"/>
                      <w:szCs w:val="29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29"/>
                      <w:szCs w:val="29"/>
                      <w:color w:val="8E8E8E"/>
                      <w:spacing w:val="-7"/>
                      <w:w w:val="168"/>
                    </w:rPr>
                    <w:t>.</w:t>
                  </w:r>
                  <w:r>
                    <w:rPr>
                      <w:rFonts w:ascii="Times New Roman" w:hAnsi="Times New Roman" w:cs="Times New Roman" w:eastAsia="Times New Roman"/>
                      <w:sz w:val="29"/>
                      <w:szCs w:val="29"/>
                      <w:color w:val="131313"/>
                      <w:spacing w:val="0"/>
                      <w:w w:val="79"/>
                    </w:rPr>
                    <w:t>r</w:t>
                  </w:r>
                  <w:r>
                    <w:rPr>
                      <w:rFonts w:ascii="Times New Roman" w:hAnsi="Times New Roman" w:cs="Times New Roman" w:eastAsia="Times New Roman"/>
                      <w:sz w:val="29"/>
                      <w:szCs w:val="29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92.845978pt;margin-top:79.554108pt;width:2.36835pt;height:15pt;mso-position-horizontal-relative:page;mso-position-vertical-relative:paragraph;z-index:-4908" type="#_x0000_t202" filled="f" stroked="f">
            <v:textbox inset="0,0,0,0">
              <w:txbxContent>
                <w:p>
                  <w:pPr>
                    <w:spacing w:before="0" w:after="0" w:line="300" w:lineRule="exact"/>
                    <w:ind w:right="-85"/>
                    <w:jc w:val="left"/>
                    <w:rPr>
                      <w:rFonts w:ascii="Arial" w:hAnsi="Arial" w:cs="Arial" w:eastAsia="Arial"/>
                      <w:sz w:val="30"/>
                      <w:szCs w:val="30"/>
                    </w:rPr>
                  </w:pPr>
                  <w:rPr/>
                  <w:r>
                    <w:rPr>
                      <w:rFonts w:ascii="Arial" w:hAnsi="Arial" w:cs="Arial" w:eastAsia="Arial"/>
                      <w:sz w:val="30"/>
                      <w:szCs w:val="30"/>
                      <w:color w:val="606060"/>
                      <w:spacing w:val="0"/>
                      <w:w w:val="57"/>
                    </w:rPr>
                    <w:t>t</w:t>
                  </w:r>
                  <w:r>
                    <w:rPr>
                      <w:rFonts w:ascii="Arial" w:hAnsi="Arial" w:cs="Arial" w:eastAsia="Arial"/>
                      <w:sz w:val="30"/>
                      <w:szCs w:val="30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</w:rPr>
        <w:t>Hum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8"/>
          <w:w w:val="8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</w:rPr>
        <w:t>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PYRONEMATACEAE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606060"/>
          <w:spacing w:val="-38"/>
          <w:w w:val="100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umaria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PlRONEMATACEA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Hydnangium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1"/>
        </w:rPr>
        <w:t>HYD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1"/>
        </w:rPr>
        <w:t>ANGIACEAE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-52"/>
          <w:w w:val="146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1"/>
          <w:position w:val="0"/>
        </w:rPr>
        <w:t>Idnangiumu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B3B3B3"/>
          <w:spacing w:val="0"/>
          <w:w w:val="60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B3B3B3"/>
          <w:spacing w:val="-76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26"/>
          <w:w w:val="85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5"/>
          <w:position w:val="0"/>
        </w:rPr>
        <w:t>lD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7"/>
          <w:w w:val="85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5"/>
          <w:position w:val="0"/>
        </w:rPr>
        <w:t>ANGIACEA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5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Hydnellum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BANKERACEAE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-23"/>
          <w:w w:val="87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8"/>
          <w:w w:val="87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7"/>
          <w:position w:val="0"/>
        </w:rPr>
        <w:t>dnellumu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16"/>
          <w:w w:val="87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1"/>
        </w:rPr>
        <w:t>BANCH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2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1"/>
        </w:rPr>
        <w:t>ERACEA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Hydnotria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1"/>
        </w:rPr>
        <w:t>HELVELLACEAE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-9"/>
          <w:w w:val="68"/>
          <w:position w:val="0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1"/>
          <w:w w:val="84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34"/>
          <w:w w:val="79"/>
          <w:position w:val="0"/>
        </w:rPr>
        <w:t>'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29"/>
          <w:position w:val="0"/>
        </w:rPr>
        <w:t>,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-79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0"/>
        </w:rPr>
        <w:t>dnotria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25"/>
          <w:w w:val="82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ELVELLACEA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Hydnum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6"/>
          <w:position w:val="0"/>
        </w:rPr>
        <w:t>HYD:\_:&gt;.CE.:&gt;.E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-7"/>
          <w:w w:val="56"/>
          <w:position w:val="1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6"/>
          <w:position w:val="1"/>
        </w:rPr>
        <w:t>I,dnurnu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58"/>
          <w:w w:val="56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36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1"/>
          <w:w w:val="36"/>
          <w:position w:val="1"/>
        </w:rPr>
        <w:t>,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74"/>
          <w:position w:val="1"/>
        </w:rPr>
        <w:t>'fD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-37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74"/>
          <w:position w:val="1"/>
        </w:rPr>
        <w:t>ACEA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74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Hydropus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dropu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4"/>
        </w:rPr>
        <w:t>TR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6"/>
          <w:w w:val="84"/>
          <w:position w:val="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85"/>
          <w:position w:val="4"/>
        </w:rPr>
        <w:t>C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-8"/>
          <w:w w:val="85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Hygrocy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5"/>
          <w:w w:val="100"/>
          <w:position w:val="-2"/>
        </w:rPr>
        <w:t>b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-2"/>
        </w:rPr>
        <w:t>e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0"/>
        </w:rPr>
        <w:t>l!YGROPHORACEAE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13"/>
          <w:w w:val="44"/>
          <w:position w:val="0"/>
        </w:rPr>
        <w:t>t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9"/>
          <w:position w:val="0"/>
        </w:rPr>
        <w:t>Îgrocibe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40"/>
          <w:position w:val="1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-84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B3B3B3"/>
          <w:spacing w:val="-57"/>
          <w:w w:val="61"/>
          <w:position w:val="1"/>
        </w:rPr>
        <w:t>'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9"/>
          <w:w w:val="74"/>
          <w:position w:val="1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85"/>
          <w:position w:val="1"/>
        </w:rPr>
        <w:t>1GR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4"/>
          <w:w w:val="85"/>
          <w:position w:val="1"/>
        </w:rPr>
        <w:t>O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4"/>
          <w:w w:val="78"/>
          <w:position w:val="1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1"/>
        </w:rPr>
        <w:t>FORACEA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8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B3B3B3"/>
          <w:spacing w:val="0"/>
          <w:w w:val="27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3B3B3"/>
          <w:spacing w:val="0"/>
          <w:w w:val="27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0"/>
        </w:rPr>
        <w:t>Hygrophoro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"/>
          <w:w w:val="84"/>
          <w:position w:val="0"/>
        </w:rPr>
        <w:t>p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9"/>
          <w:w w:val="84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8"/>
          <w:w w:val="84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84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-116"/>
          <w:w w:val="84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PAXILLACEAE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3"/>
        </w:rPr>
        <w:t>gr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7"/>
          <w:w w:val="85"/>
          <w:position w:val="3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3"/>
        </w:rPr>
        <w:t>roro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"/>
          <w:w w:val="85"/>
          <w:position w:val="3"/>
        </w:rPr>
        <w:t>p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11"/>
          <w:w w:val="85"/>
          <w:position w:val="3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7"/>
          <w:w w:val="85"/>
          <w:position w:val="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5"/>
          <w:w w:val="85"/>
          <w:position w:val="3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3"/>
        </w:rPr>
        <w:t>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14"/>
          <w:w w:val="85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6"/>
          <w:w w:val="74"/>
          <w:position w:val="3"/>
        </w:rPr>
        <w:t>P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47"/>
          <w:position w:val="3"/>
        </w:rPr>
        <w:t>A'S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17"/>
          <w:w w:val="47"/>
          <w:position w:val="3"/>
        </w:rPr>
        <w:t>g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3"/>
        </w:rPr>
        <w:t>tLLACEA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Hygrophor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7"/>
          <w:w w:val="100"/>
          <w:position w:val="0"/>
        </w:rPr>
        <w:t>u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2"/>
        </w:rPr>
        <w:t>IIYGROPHORACEAE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gr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74"/>
          <w:w w:val="100"/>
          <w:position w:val="3"/>
        </w:rPr>
        <w:t>o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12"/>
          <w:w w:val="100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Foru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34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11"/>
          <w:w w:val="34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-25"/>
          <w:w w:val="119"/>
          <w:position w:val="3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3"/>
        </w:rPr>
        <w:t>GR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0"/>
          <w:w w:val="85"/>
          <w:position w:val="3"/>
        </w:rPr>
        <w:t>O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2"/>
          <w:w w:val="99"/>
          <w:position w:val="3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2"/>
          <w:position w:val="3"/>
        </w:rPr>
        <w:t>FORA,CEA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16" w:lineRule="exact"/>
        <w:ind w:left="169" w:right="-20"/>
        <w:jc w:val="left"/>
        <w:tabs>
          <w:tab w:pos="2760" w:val="left"/>
          <w:tab w:pos="5460" w:val="left"/>
          <w:tab w:pos="81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2"/>
        </w:rPr>
        <w:t>H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8"/>
          <w:w w:val="75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2"/>
        </w:rPr>
        <w:t>·gro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75"/>
          <w:position w:val="5"/>
        </w:rPr>
        <w:t>HYGROPHORACEAE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53"/>
          <w:w w:val="75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5"/>
        </w:rPr>
        <w:tab/>
      </w:r>
      <w:r>
        <w:rPr>
          <w:rFonts w:ascii="Courier New" w:hAnsi="Courier New" w:cs="Courier New" w:eastAsia="Courier New"/>
          <w:sz w:val="24"/>
          <w:szCs w:val="24"/>
          <w:color w:val="232323"/>
          <w:spacing w:val="0"/>
          <w:w w:val="100"/>
          <w:position w:val="5"/>
        </w:rPr>
      </w:r>
      <w:r>
        <w:rPr>
          <w:rFonts w:ascii="Courier New" w:hAnsi="Courier New" w:cs="Courier New" w:eastAsia="Courier New"/>
          <w:sz w:val="24"/>
          <w:szCs w:val="24"/>
          <w:color w:val="606060"/>
          <w:spacing w:val="-119"/>
          <w:w w:val="68"/>
          <w:position w:val="5"/>
        </w:rPr>
        <w:t>,</w:t>
      </w:r>
      <w:r>
        <w:rPr>
          <w:rFonts w:ascii="Courier New" w:hAnsi="Courier New" w:cs="Courier New" w:eastAsia="Courier New"/>
          <w:sz w:val="24"/>
          <w:szCs w:val="24"/>
          <w:color w:val="B3B3B3"/>
          <w:spacing w:val="22"/>
          <w:w w:val="27"/>
          <w:position w:val="5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62"/>
          <w:w w:val="90"/>
          <w:position w:val="5"/>
        </w:rPr>
        <w:t>I</w:t>
      </w:r>
      <w:r>
        <w:rPr>
          <w:rFonts w:ascii="Courier New" w:hAnsi="Courier New" w:cs="Courier New" w:eastAsia="Courier New"/>
          <w:sz w:val="24"/>
          <w:szCs w:val="24"/>
          <w:color w:val="B3B3B3"/>
          <w:spacing w:val="0"/>
          <w:w w:val="40"/>
          <w:position w:val="5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3B3B3"/>
          <w:spacing w:val="-105"/>
          <w:w w:val="100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5"/>
        </w:rPr>
        <w:t>gro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2"/>
          <w:w w:val="74"/>
          <w:position w:val="5"/>
        </w:rPr>
        <w:t>t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5"/>
        </w:rPr>
        <w:t>i-ama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6"/>
          <w:w w:val="74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5"/>
        </w:rPr>
      </w:r>
      <w:r>
        <w:rPr>
          <w:rFonts w:ascii="Arial" w:hAnsi="Arial" w:cs="Arial" w:eastAsia="Arial"/>
          <w:sz w:val="21"/>
          <w:szCs w:val="21"/>
          <w:color w:val="757575"/>
          <w:spacing w:val="0"/>
          <w:w w:val="72"/>
          <w:position w:val="7"/>
        </w:rPr>
        <w:t>..</w:t>
      </w:r>
      <w:r>
        <w:rPr>
          <w:rFonts w:ascii="Arial" w:hAnsi="Arial" w:cs="Arial" w:eastAsia="Arial"/>
          <w:sz w:val="21"/>
          <w:szCs w:val="21"/>
          <w:color w:val="757575"/>
          <w:spacing w:val="-27"/>
          <w:w w:val="100"/>
          <w:position w:val="7"/>
        </w:rPr>
        <w:t> </w:t>
      </w:r>
      <w:r>
        <w:rPr>
          <w:rFonts w:ascii="Arial" w:hAnsi="Arial" w:cs="Arial" w:eastAsia="Arial"/>
          <w:sz w:val="21"/>
          <w:szCs w:val="21"/>
          <w:color w:val="494949"/>
          <w:spacing w:val="0"/>
          <w:w w:val="65"/>
          <w:position w:val="7"/>
        </w:rPr>
        <w:t>'li</w:t>
      </w:r>
      <w:r>
        <w:rPr>
          <w:rFonts w:ascii="Arial" w:hAnsi="Arial" w:cs="Arial" w:eastAsia="Arial"/>
          <w:sz w:val="21"/>
          <w:szCs w:val="21"/>
          <w:color w:val="494949"/>
          <w:spacing w:val="-36"/>
          <w:w w:val="100"/>
          <w:position w:val="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77"/>
          <w:position w:val="7"/>
        </w:rPr>
        <w:t>G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14"/>
          <w:w w:val="77"/>
          <w:position w:val="7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8"/>
          <w:w w:val="88"/>
          <w:position w:val="7"/>
        </w:rPr>
        <w:t>O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50"/>
          <w:position w:val="7"/>
        </w:rPr>
        <w:t>d.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31"/>
          <w:w w:val="50"/>
          <w:position w:val="7"/>
        </w:rPr>
        <w:t>!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7"/>
        </w:rPr>
        <w:t>QR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6"/>
          <w:w w:val="81"/>
          <w:position w:val="7"/>
        </w:rPr>
        <w:t>A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45"/>
          <w:position w:val="7"/>
        </w:rPr>
        <w:t>-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6"/>
          <w:w w:val="45"/>
          <w:position w:val="7"/>
        </w:rPr>
        <w:t>: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7"/>
        </w:rPr>
        <w:t>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right="88"/>
        <w:jc w:val="right"/>
        <w:tabs>
          <w:tab w:pos="148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232323"/>
          <w:spacing w:val="0"/>
          <w:w w:val="100"/>
          <w:i/>
        </w:rPr>
        <w:t>Pierre</w:t>
      </w:r>
      <w:r>
        <w:rPr>
          <w:rFonts w:ascii="Times New Roman" w:hAnsi="Times New Roman" w:cs="Times New Roman" w:eastAsia="Times New Roman"/>
          <w:sz w:val="16"/>
          <w:szCs w:val="16"/>
          <w:color w:val="232323"/>
          <w:spacing w:val="-5"/>
          <w:w w:val="100"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100"/>
          <w:i/>
        </w:rPr>
        <w:t>TR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-79"/>
          <w:w w:val="100"/>
          <w:i/>
        </w:rPr>
        <w:t>F</w:t>
      </w:r>
      <w:r>
        <w:rPr>
          <w:rFonts w:ascii="Times New Roman" w:hAnsi="Times New Roman" w:cs="Times New Roman" w:eastAsia="Times New Roman"/>
          <w:sz w:val="16"/>
          <w:szCs w:val="16"/>
          <w:color w:val="333333"/>
          <w:spacing w:val="0"/>
          <w:w w:val="98"/>
          <w:i/>
        </w:rPr>
        <w:t>'./JNTON</w:t>
      </w:r>
      <w:r>
        <w:rPr>
          <w:rFonts w:ascii="Times New Roman" w:hAnsi="Times New Roman" w:cs="Times New Roman" w:eastAsia="Times New Roman"/>
          <w:sz w:val="16"/>
          <w:szCs w:val="16"/>
          <w:color w:val="333333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6"/>
          <w:szCs w:val="16"/>
          <w:color w:val="333333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2"/>
          <w:szCs w:val="22"/>
          <w:color w:val="232323"/>
          <w:spacing w:val="-1"/>
          <w:w w:val="109"/>
        </w:rPr>
        <w:t>3</w:t>
      </w:r>
      <w:r>
        <w:rPr>
          <w:rFonts w:ascii="Times New Roman" w:hAnsi="Times New Roman" w:cs="Times New Roman" w:eastAsia="Times New Roman"/>
          <w:sz w:val="22"/>
          <w:szCs w:val="22"/>
          <w:color w:val="232323"/>
          <w:spacing w:val="0"/>
          <w:w w:val="104"/>
        </w:rPr>
        <w:t>3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480" w:right="560"/>
        </w:sectPr>
      </w:pPr>
      <w:rPr/>
    </w:p>
    <w:p>
      <w:pPr>
        <w:spacing w:before="61" w:after="0" w:line="417" w:lineRule="exact"/>
        <w:ind w:left="5334" w:right="5478"/>
        <w:jc w:val="center"/>
        <w:rPr>
          <w:rFonts w:ascii="Arial" w:hAnsi="Arial" w:cs="Arial" w:eastAsia="Arial"/>
          <w:sz w:val="37"/>
          <w:szCs w:val="37"/>
        </w:rPr>
      </w:pPr>
      <w:rPr/>
      <w:r>
        <w:rPr/>
        <w:pict>
          <v:group style="position:absolute;margin-left:26.034208pt;margin-top:5.749987pt;width:516.187351pt;height:.1pt;mso-position-horizontal-relative:page;mso-position-vertical-relative:paragraph;z-index:-4906" coordorigin="521,115" coordsize="10324,2">
            <v:shape style="position:absolute;left:521;top:115;width:10324;height:2" coordorigin="521,115" coordsize="10324,0" path="m521,115l10844,115e" filled="f" stroked="t" strokeweight=".946698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37"/>
          <w:szCs w:val="37"/>
          <w:color w:val="606060"/>
          <w:spacing w:val="-46"/>
          <w:w w:val="102"/>
          <w:position w:val="-1"/>
        </w:rPr>
        <w:t>·</w:t>
      </w:r>
      <w:r>
        <w:rPr>
          <w:rFonts w:ascii="Arial" w:hAnsi="Arial" w:cs="Arial" w:eastAsia="Arial"/>
          <w:sz w:val="37"/>
          <w:szCs w:val="37"/>
          <w:color w:val="131313"/>
          <w:spacing w:val="0"/>
          <w:w w:val="77"/>
          <w:position w:val="-1"/>
        </w:rPr>
        <w:t>'</w:t>
      </w:r>
      <w:r>
        <w:rPr>
          <w:rFonts w:ascii="Arial" w:hAnsi="Arial" w:cs="Arial" w:eastAsia="Arial"/>
          <w:sz w:val="37"/>
          <w:szCs w:val="37"/>
          <w:color w:val="000000"/>
          <w:spacing w:val="0"/>
          <w:w w:val="100"/>
          <w:position w:val="0"/>
        </w:rPr>
      </w:r>
    </w:p>
    <w:p>
      <w:pPr>
        <w:spacing w:before="6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jc w:val="left"/>
        <w:spacing w:after="0"/>
        <w:sectPr>
          <w:pgSz w:w="11900" w:h="16840"/>
          <w:pgMar w:top="440" w:bottom="280" w:left="440" w:right="400"/>
        </w:sectPr>
      </w:pPr>
      <w:rPr/>
    </w:p>
    <w:p>
      <w:pPr>
        <w:spacing w:before="87" w:after="0" w:line="181" w:lineRule="exact"/>
        <w:ind w:left="218" w:right="-76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23.194113pt;margin-top:-5.196842pt;width:.1pt;height:200.135823pt;mso-position-horizontal-relative:page;mso-position-vertical-relative:paragraph;z-index:-4905" coordorigin="464,-104" coordsize="2,4003">
            <v:shape style="position:absolute;left:464;top:-104;width:2;height:4003" coordorigin="464,-104" coordsize="0,4003" path="m464,3899l464,-104e" filled="f" stroked="t" strokeweight=".236675pt" strokecolor="#000000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-6"/>
        </w:rPr>
        <w:t>Hymenochaete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49" w:after="0" w:line="83" w:lineRule="exact"/>
        <w:ind w:right="-20"/>
        <w:jc w:val="right"/>
        <w:rPr>
          <w:rFonts w:ascii="Arial" w:hAnsi="Arial" w:cs="Arial" w:eastAsia="Arial"/>
          <w:sz w:val="8"/>
          <w:szCs w:val="8"/>
        </w:rPr>
      </w:pPr>
      <w:rPr/>
      <w:r>
        <w:rPr/>
        <w:br w:type="column"/>
      </w:r>
      <w:r>
        <w:rPr>
          <w:rFonts w:ascii="Arial" w:hAnsi="Arial" w:cs="Arial" w:eastAsia="Arial"/>
          <w:sz w:val="8"/>
          <w:szCs w:val="8"/>
          <w:color w:val="BDBDBD"/>
          <w:spacing w:val="0"/>
          <w:w w:val="90"/>
          <w:position w:val="-1"/>
        </w:rPr>
        <w:t>1</w:t>
      </w:r>
      <w:r>
        <w:rPr>
          <w:rFonts w:ascii="Arial" w:hAnsi="Arial" w:cs="Arial" w:eastAsia="Arial"/>
          <w:sz w:val="8"/>
          <w:szCs w:val="8"/>
          <w:color w:val="000000"/>
          <w:spacing w:val="0"/>
          <w:w w:val="100"/>
          <w:position w:val="0"/>
        </w:rPr>
      </w:r>
    </w:p>
    <w:p>
      <w:pPr>
        <w:spacing w:before="0" w:after="0" w:line="134" w:lineRule="exact"/>
        <w:ind w:right="-20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-6"/>
        </w:rPr>
        <w:t>HYMENOCHAETACEAE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72" w:after="0" w:line="195" w:lineRule="exact"/>
        <w:ind w:right="-76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/>
        <w:br w:type="column"/>
      </w:r>
      <w:r>
        <w:rPr>
          <w:rFonts w:ascii="Courier New" w:hAnsi="Courier New" w:cs="Courier New" w:eastAsia="Courier New"/>
          <w:sz w:val="24"/>
          <w:szCs w:val="24"/>
          <w:color w:val="4F4F4F"/>
          <w:spacing w:val="-27"/>
          <w:w w:val="77"/>
          <w:position w:val="-4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84"/>
          <w:w w:val="89"/>
          <w:position w:val="-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59"/>
          <w:position w:val="-4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-101"/>
          <w:w w:val="100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4"/>
        </w:rPr>
        <w:t>menochaete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44" w:after="0" w:line="224" w:lineRule="exact"/>
        <w:ind w:right="-20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/>
        <w:br w:type="column"/>
      </w:r>
      <w:r>
        <w:rPr>
          <w:rFonts w:ascii="Courier New" w:hAnsi="Courier New" w:cs="Courier New" w:eastAsia="Courier New"/>
          <w:sz w:val="24"/>
          <w:szCs w:val="24"/>
          <w:color w:val="606060"/>
          <w:w w:val="35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606060"/>
          <w:w w:val="35"/>
          <w:emboss/>
          <w:position w:val="-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606060"/>
          <w:w w:val="35"/>
          <w:emboss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606060"/>
          <w:w w:val="35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606060"/>
          <w:spacing w:val="21"/>
          <w:w w:val="35"/>
          <w:position w:val="-2"/>
        </w:rPr>
        <w:t>,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25"/>
          <w:w w:val="9"/>
          <w:position w:val="-2"/>
        </w:rPr>
        <w:t>-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-2"/>
        </w:rPr>
        <w:t>tMENOCHAETACEA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00"/>
          <w:cols w:num="4" w:equalWidth="0">
            <w:col w:w="1670" w:space="1222"/>
            <w:col w:w="2199" w:space="419"/>
            <w:col w:w="1465" w:space="1195"/>
            <w:col w:w="2890"/>
          </w:cols>
        </w:sectPr>
      </w:pPr>
      <w:rPr/>
    </w:p>
    <w:p>
      <w:pPr>
        <w:spacing w:before="84" w:after="0" w:line="138" w:lineRule="auto"/>
        <w:ind w:left="223" w:right="1019"/>
        <w:jc w:val="left"/>
        <w:tabs>
          <w:tab w:pos="2880" w:val="left"/>
          <w:tab w:pos="5500" w:val="left"/>
          <w:tab w:pos="81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Hymenogaster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HYMENOGASTRACEAE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777777"/>
          <w:spacing w:val="-6"/>
          <w:w w:val="81"/>
          <w:position w:val="2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9"/>
          <w:position w:val="2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6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menoga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6"/>
          <w:w w:val="82"/>
          <w:position w:val="2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t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"/>
          <w:w w:val="82"/>
          <w:position w:val="2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ru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3"/>
          <w:w w:val="82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606060"/>
          <w:spacing w:val="-20"/>
          <w:w w:val="118"/>
          <w:position w:val="5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5"/>
        </w:rPr>
        <w:t>tMENOGASTRACE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67"/>
          <w:w w:val="80"/>
          <w:position w:val="5"/>
        </w:rPr>
        <w:t>A</w:t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59"/>
          <w:position w:val="5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59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2"/>
        </w:rPr>
        <w:t>Hymenoscyphus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4"/>
        </w:rPr>
        <w:t>HELOTIACEAE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777777"/>
          <w:spacing w:val="-60"/>
          <w:w w:val="106"/>
          <w:position w:val="0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9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1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0"/>
        </w:rPr>
        <w:t>menos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6"/>
          <w:w w:val="85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-79"/>
          <w:w w:val="66"/>
          <w:position w:val="0"/>
        </w:rPr>
        <w:t>: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49"/>
          <w:w w:val="160"/>
          <w:position w:val="0"/>
        </w:rPr>
        <w:t>;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33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0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0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2"/>
          <w:w w:val="84"/>
          <w:position w:val="0"/>
        </w:rPr>
        <w:t>u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0"/>
          <w:w w:val="39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BDBDBD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8C8C8C"/>
          <w:spacing w:val="-97"/>
          <w:w w:val="118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13"/>
          <w:w w:val="48"/>
          <w:position w:val="1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ELOTIACEA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Hyphoderma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2"/>
          <w:szCs w:val="22"/>
          <w:color w:val="242424"/>
          <w:spacing w:val="0"/>
          <w:w w:val="199"/>
          <w:position w:val="2"/>
        </w:rPr>
        <w:t>I</w:t>
      </w:r>
      <w:r>
        <w:rPr>
          <w:rFonts w:ascii="Times New Roman" w:hAnsi="Times New Roman" w:cs="Times New Roman" w:eastAsia="Times New Roman"/>
          <w:sz w:val="22"/>
          <w:szCs w:val="22"/>
          <w:color w:val="242424"/>
          <w:spacing w:val="4"/>
          <w:w w:val="199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2"/>
        </w:rPr>
        <w:t>foderma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Hyphodontia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-3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777777"/>
          <w:spacing w:val="-55"/>
          <w:w w:val="145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42"/>
          <w:position w:val="0"/>
        </w:rPr>
        <w:t>J..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32"/>
          <w:w w:val="42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20"/>
          <w:w w:val="26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0"/>
        </w:rPr>
        <w:t>fodontia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CORTICIACE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6"/>
          <w:w w:val="82"/>
          <w:position w:val="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39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39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Hypholoma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STROPHARIACEAE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Arial" w:hAnsi="Arial" w:cs="Arial" w:eastAsia="Arial"/>
          <w:sz w:val="26"/>
          <w:szCs w:val="26"/>
          <w:color w:val="131313"/>
          <w:spacing w:val="0"/>
          <w:w w:val="100"/>
          <w:position w:val="4"/>
        </w:rPr>
        <w:t>r</w:t>
      </w:r>
      <w:r>
        <w:rPr>
          <w:rFonts w:ascii="Arial" w:hAnsi="Arial" w:cs="Arial" w:eastAsia="Arial"/>
          <w:sz w:val="26"/>
          <w:szCs w:val="26"/>
          <w:color w:val="131313"/>
          <w:spacing w:val="1"/>
          <w:w w:val="100"/>
          <w:position w:val="4"/>
        </w:rPr>
        <w:t> </w:t>
      </w:r>
      <w:r>
        <w:rPr>
          <w:rFonts w:ascii="Arial" w:hAnsi="Arial" w:cs="Arial" w:eastAsia="Arial"/>
          <w:sz w:val="26"/>
          <w:szCs w:val="26"/>
          <w:color w:val="777777"/>
          <w:spacing w:val="-8"/>
          <w:w w:val="182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4"/>
          <w:position w:val="4"/>
        </w:rPr>
        <w:t>:F'oloma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5"/>
        </w:rPr>
        <w:t>STR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6"/>
          <w:w w:val="84"/>
          <w:position w:val="5"/>
        </w:rPr>
        <w:t>O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22"/>
          <w:w w:val="56"/>
          <w:position w:val="5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5"/>
        </w:rPr>
        <w:t>FARIACEA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Hypochnicium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9"/>
          <w:position w:val="2"/>
        </w:rPr>
        <w:t>1i&gt;o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49"/>
          <w:w w:val="79"/>
          <w:position w:val="2"/>
        </w:rPr>
        <w:t>c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21"/>
          <w:position w:val="2"/>
        </w:rPr>
        <w:t>...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28"/>
          <w:w w:val="21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5"/>
          <w:position w:val="2"/>
        </w:rPr>
        <w:t>nicium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CORTICIACE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2"/>
          <w:w w:val="82"/>
          <w:position w:val="6"/>
        </w:rPr>
        <w:t>A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0"/>
          <w:w w:val="76"/>
          <w:position w:val="6"/>
        </w:rPr>
        <w:t>'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00"/>
        </w:sectPr>
      </w:pPr>
      <w:rPr/>
    </w:p>
    <w:p>
      <w:pPr>
        <w:spacing w:before="0" w:after="0" w:line="81" w:lineRule="exact"/>
        <w:ind w:left="227" w:right="-78"/>
        <w:jc w:val="left"/>
        <w:tabs>
          <w:tab w:pos="28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7"/>
        </w:rPr>
        <w:t>Hypocrea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-8"/>
        </w:rPr>
        <w:t>HYPOCREACEAE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81" w:lineRule="exact"/>
        <w:ind w:right="-20"/>
        <w:jc w:val="left"/>
        <w:tabs>
          <w:tab w:pos="26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br w:type="column"/>
      </w:r>
      <w:r>
        <w:rPr>
          <w:rFonts w:ascii="Courier New" w:hAnsi="Courier New" w:cs="Courier New" w:eastAsia="Courier New"/>
          <w:sz w:val="24"/>
          <w:szCs w:val="24"/>
          <w:color w:val="8C8C8C"/>
          <w:spacing w:val="-127"/>
          <w:w w:val="105"/>
          <w:position w:val="-5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0"/>
          <w:w w:val="9"/>
          <w:position w:val="-5"/>
        </w:rPr>
        <w:t>-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-53"/>
          <w:w w:val="100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5"/>
          <w:position w:val="-5"/>
        </w:rPr>
        <w:t>T-pocrea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5"/>
        </w:rPr>
      </w:r>
      <w:r>
        <w:rPr>
          <w:rFonts w:ascii="Courier New" w:hAnsi="Courier New" w:cs="Courier New" w:eastAsia="Courier New"/>
          <w:sz w:val="24"/>
          <w:szCs w:val="24"/>
          <w:color w:val="606060"/>
          <w:spacing w:val="13"/>
          <w:w w:val="47"/>
          <w:position w:val="-3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3"/>
        </w:rPr>
        <w:t>lPOCREACEA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00"/>
          <w:cols w:num="2" w:equalWidth="0">
            <w:col w:w="4293" w:space="1199"/>
            <w:col w:w="5568"/>
          </w:cols>
        </w:sectPr>
      </w:pPr>
      <w:rPr/>
    </w:p>
    <w:p>
      <w:pPr>
        <w:spacing w:before="83" w:after="0" w:line="140" w:lineRule="auto"/>
        <w:ind w:left="208" w:right="1162" w:firstLine="14"/>
        <w:jc w:val="left"/>
        <w:tabs>
          <w:tab w:pos="2760" w:val="left"/>
          <w:tab w:pos="2840" w:val="left"/>
          <w:tab w:pos="5480" w:val="left"/>
          <w:tab w:pos="8000" w:val="left"/>
          <w:tab w:pos="83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30.747803pt;margin-top:24.919188pt;width:9.79473pt;height:16.5pt;mso-position-horizontal-relative:page;mso-position-vertical-relative:paragraph;z-index:-4900" type="#_x0000_t202" filled="f" stroked="f">
            <v:textbox inset="0,0,0,0">
              <w:txbxContent>
                <w:p>
                  <w:pPr>
                    <w:spacing w:before="0" w:after="0" w:line="330" w:lineRule="exact"/>
                    <w:ind w:right="-90"/>
                    <w:jc w:val="left"/>
                    <w:rPr>
                      <w:rFonts w:ascii="Times New Roman" w:hAnsi="Times New Roman" w:cs="Times New Roman" w:eastAsia="Times New Roman"/>
                      <w:sz w:val="33"/>
                      <w:szCs w:val="33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33"/>
                      <w:szCs w:val="33"/>
                      <w:color w:val="242424"/>
                      <w:spacing w:val="0"/>
                      <w:w w:val="134"/>
                    </w:rPr>
                    <w:t>a</w:t>
                  </w:r>
                  <w:r>
                    <w:rPr>
                      <w:rFonts w:ascii="Times New Roman" w:hAnsi="Times New Roman" w:cs="Times New Roman" w:eastAsia="Times New Roman"/>
                      <w:sz w:val="33"/>
                      <w:szCs w:val="33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Hypomyces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27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NECTRIACEAE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8"/>
          <w:szCs w:val="28"/>
          <w:color w:val="4F4F4F"/>
          <w:spacing w:val="4"/>
          <w:w w:val="141"/>
          <w:position w:val="3"/>
        </w:rPr>
        <w:t>.</w:t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0"/>
          <w:w w:val="81"/>
          <w:position w:val="3"/>
        </w:rPr>
        <w:t>r</w:t>
      </w:r>
      <w:r>
        <w:rPr>
          <w:rFonts w:ascii="Times New Roman" w:hAnsi="Times New Roman" w:cs="Times New Roman" w:eastAsia="Times New Roman"/>
          <w:sz w:val="28"/>
          <w:szCs w:val="28"/>
          <w:color w:val="131313"/>
          <w:spacing w:val="-21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7"/>
          <w:position w:val="3"/>
        </w:rPr>
        <w:t>pom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75"/>
          <w:w w:val="77"/>
          <w:position w:val="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25"/>
          <w:w w:val="59"/>
          <w:position w:val="3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3"/>
        </w:rPr>
        <w:t>c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5"/>
          <w:w w:val="85"/>
          <w:position w:val="3"/>
        </w:rPr>
        <w:t>e</w:t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39"/>
          <w:position w:val="3"/>
        </w:rPr>
        <w:t>:</w:t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39"/>
          <w:position w:val="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39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9"/>
          <w:w w:val="39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6"/>
        </w:rPr>
        <w:t>NET.TRIACEA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6"/>
          <w:w w:val="10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39"/>
          <w:position w:val="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39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Hypotarzetta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PEZIZACEAE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9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39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35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30"/>
          <w:w w:val="35"/>
          <w:position w:val="3"/>
        </w:rPr>
        <w:t>,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4"/>
          <w:position w:val="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106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potarzetta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5"/>
        </w:rPr>
        <w:t>PEZIZACEA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Hypoxylon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XYLARIACEAE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777777"/>
          <w:spacing w:val="-53"/>
          <w:w w:val="145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1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7"/>
          <w:position w:val="3"/>
        </w:rPr>
        <w:t>pos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2"/>
          <w:position w:val="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"/>
          <w:w w:val="52"/>
          <w:position w:val="3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3"/>
        </w:rPr>
        <w:t>onu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7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5"/>
        </w:rPr>
        <w:t>SïLARIACEA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Hysterangium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59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8C8C8C"/>
          <w:spacing w:val="9"/>
          <w:w w:val="5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HYSTERANGIACEAE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777777"/>
          <w:spacing w:val="0"/>
          <w:w w:val="29"/>
          <w:position w:val="3"/>
        </w:rPr>
        <w:t>.i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-105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5"/>
          <w:w w:val="82"/>
          <w:position w:val="3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sterangiumu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0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STERANGIACEA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Inocybe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CORTINARIACEAE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9"/>
          <w:position w:val="3"/>
        </w:rPr>
        <w:t>Inod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0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3"/>
        </w:rPr>
        <w:t>be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5"/>
        </w:rPr>
        <w:t>èORTINARIACEA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  <w:t>Inonotus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46"/>
          <w:position w:val="0"/>
        </w:rPr>
        <w:t>'</w:t>
      </w:r>
      <w:r>
        <w:rPr>
          <w:rFonts w:ascii="Courier New" w:hAnsi="Courier New" w:cs="Courier New" w:eastAsia="Courier New"/>
          <w:sz w:val="24"/>
          <w:szCs w:val="24"/>
          <w:color w:val="8C8C8C"/>
          <w:spacing w:val="-62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HYMENOCHAETACEAE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Inonotu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5"/>
        </w:rPr>
        <w:t>lMENOCHAETACE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4"/>
          <w:w w:val="80"/>
          <w:position w:val="5"/>
        </w:rPr>
        <w:t>A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59"/>
          <w:position w:val="5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59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Irpex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9"/>
          <w:position w:val="0"/>
        </w:rPr>
        <w:t>-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9"/>
          <w:position w:val="0"/>
        </w:rPr>
        <w:t>      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7"/>
          <w:w w:val="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8"/>
          <w:position w:val="0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60"/>
          <w:w w:val="78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3"/>
        </w:rPr>
        <w:t>Irpess.u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4"/>
          <w:w w:val="10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26"/>
          <w:position w:val="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26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1"/>
        </w:rPr>
        <w:t>Ischnoderrna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9"/>
          <w:position w:val="0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79"/>
          <w:w w:val="7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Is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2"/>
          <w:w w:val="83"/>
          <w:position w:val="3"/>
        </w:rPr>
        <w:t>c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11"/>
          <w:w w:val="26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1"/>
          <w:w w:val="81"/>
          <w:position w:val="3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noderma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POL!PORACEA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Ithyphallus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0"/>
        </w:rPr>
        <w:t>PHALL.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0"/>
        </w:rPr>
        <w:t>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26"/>
          <w:position w:val="3"/>
        </w:rPr>
        <w:t>r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2"/>
          <w:w w:val="126"/>
          <w:position w:val="3"/>
        </w:rPr>
        <w:t>t</w:t>
      </w:r>
      <w:r>
        <w:rPr>
          <w:rFonts w:ascii="Times New Roman" w:hAnsi="Times New Roman" w:cs="Times New Roman" w:eastAsia="Times New Roman"/>
          <w:sz w:val="26"/>
          <w:szCs w:val="26"/>
          <w:color w:val="777777"/>
          <w:spacing w:val="0"/>
          <w:w w:val="42"/>
          <w:position w:val="3"/>
        </w:rPr>
        <w:t>:</w:t>
      </w:r>
      <w:r>
        <w:rPr>
          <w:rFonts w:ascii="Times New Roman" w:hAnsi="Times New Roman" w:cs="Times New Roman" w:eastAsia="Times New Roman"/>
          <w:sz w:val="26"/>
          <w:szCs w:val="26"/>
          <w:color w:val="777777"/>
          <w:spacing w:val="-48"/>
          <w:w w:val="42"/>
          <w:position w:val="3"/>
        </w:rPr>
        <w:t>o</w:t>
      </w:r>
      <w:r>
        <w:rPr>
          <w:rFonts w:ascii="Times New Roman" w:hAnsi="Times New Roman" w:cs="Times New Roman" w:eastAsia="Times New Roman"/>
          <w:sz w:val="26"/>
          <w:szCs w:val="26"/>
          <w:color w:val="9E9E9E"/>
          <w:spacing w:val="15"/>
          <w:w w:val="71"/>
          <w:position w:val="3"/>
        </w:rPr>
        <w:t>·</w:t>
      </w:r>
      <w:r>
        <w:rPr>
          <w:rFonts w:ascii="Times New Roman" w:hAnsi="Times New Roman" w:cs="Times New Roman" w:eastAsia="Times New Roman"/>
          <w:sz w:val="26"/>
          <w:szCs w:val="26"/>
          <w:color w:val="242424"/>
          <w:spacing w:val="0"/>
          <w:w w:val="125"/>
          <w:position w:val="3"/>
        </w:rPr>
        <w:t>L</w:t>
      </w:r>
      <w:r>
        <w:rPr>
          <w:rFonts w:ascii="Times New Roman" w:hAnsi="Times New Roman" w:cs="Times New Roman" w:eastAsia="Times New Roman"/>
          <w:sz w:val="26"/>
          <w:szCs w:val="26"/>
          <w:color w:val="242424"/>
          <w:spacing w:val="-32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rallu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7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32"/>
          <w:position w:val="7"/>
        </w:rPr>
        <w:t>o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26"/>
          <w:w w:val="32"/>
          <w:position w:val="7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7"/>
        </w:rPr>
        <w:t>RALLACEA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73"/>
          <w:w w:val="100"/>
          <w:position w:val="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-17"/>
          <w:w w:val="14"/>
          <w:position w:val="7"/>
        </w:rPr>
        <w:t>-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10"/>
          <w:position w:val="7"/>
        </w:rPr>
        <w:t>_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10"/>
          <w:position w:val="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Junghuhnia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3"/>
        </w:rPr>
        <w:t>Jun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2"/>
          <w:w w:val="85"/>
          <w:position w:val="3"/>
        </w:rPr>
        <w:t>g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43"/>
          <w:position w:val="3"/>
        </w:rPr>
        <w:t>J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97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"/>
          <w:w w:val="79"/>
          <w:position w:val="3"/>
        </w:rPr>
        <w:t>u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50"/>
          <w:w w:val="135"/>
          <w:position w:val="3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nia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POL!PORACEA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Krombholziella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3"/>
        </w:rPr>
        <w:t>BOLETACEAE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67"/>
          <w:position w:val="0"/>
        </w:rPr>
        <w:t>&lt;!rom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12"/>
          <w:w w:val="67"/>
          <w:position w:val="0"/>
        </w:rPr>
        <w:t>b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0"/>
          <w:w w:val="32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35"/>
          <w:w w:val="32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olziella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2"/>
        </w:rPr>
        <w:t>BULETACEAE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Kuehneromyces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-3"/>
        </w:rPr>
        <w:t>STROPHARIACEAE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47"/>
          <w:position w:val="0"/>
        </w:rPr>
        <w:t>&lt;:.u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48"/>
          <w:w w:val="47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-95"/>
          <w:w w:val="53"/>
          <w:position w:val="0"/>
        </w:rPr>
        <w:t>;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33"/>
          <w:position w:val="0"/>
        </w:rPr>
        <w:t>.,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108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0"/>
        </w:rPr>
        <w:t>nerom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78"/>
          <w:w w:val="79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35"/>
          <w:w w:val="59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1"/>
          <w:w w:val="80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39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8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2"/>
        </w:rPr>
        <w:t>STR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3"/>
          <w:w w:val="84"/>
          <w:position w:val="2"/>
        </w:rPr>
        <w:t>O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-29"/>
          <w:w w:val="77"/>
          <w:position w:val="2"/>
        </w:rPr>
        <w:t>,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2"/>
        </w:rPr>
        <w:t>FARIACEA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35" w:lineRule="exact"/>
        <w:ind w:left="114" w:right="-20"/>
        <w:jc w:val="left"/>
        <w:tabs>
          <w:tab w:pos="2860" w:val="left"/>
          <w:tab w:pos="5500" w:val="left"/>
          <w:tab w:pos="8040" w:val="left"/>
          <w:tab w:pos="10380" w:val="left"/>
        </w:tabs>
        <w:rPr>
          <w:rFonts w:ascii="Arial" w:hAnsi="Arial" w:cs="Arial" w:eastAsia="Arial"/>
          <w:sz w:val="13"/>
          <w:szCs w:val="13"/>
        </w:rPr>
      </w:pPr>
      <w:rPr/>
      <w:r>
        <w:rPr/>
        <w:pict>
          <v:group style="position:absolute;margin-left:543.404907pt;margin-top:-184.309311pt;width:.1pt;height:162.967741pt;mso-position-horizontal-relative:page;mso-position-vertical-relative:paragraph;z-index:-4903" coordorigin="10868,-3686" coordsize="2,3259">
            <v:shape style="position:absolute;left:10868;top:-3686;width:2;height:3259" coordorigin="10868,-3686" coordsize="0,3259" path="m10868,-427l10868,-3686e" filled="f" stroked="t" strokeweight=".236675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2"/>
          <w:szCs w:val="12"/>
          <w:color w:val="131313"/>
          <w:spacing w:val="0"/>
          <w:w w:val="45"/>
          <w:position w:val="-6"/>
        </w:rPr>
        <w:t>1</w:t>
      </w:r>
      <w:r>
        <w:rPr>
          <w:rFonts w:ascii="Arial" w:hAnsi="Arial" w:cs="Arial" w:eastAsia="Arial"/>
          <w:sz w:val="12"/>
          <w:szCs w:val="12"/>
          <w:color w:val="131313"/>
          <w:spacing w:val="0"/>
          <w:w w:val="45"/>
          <w:position w:val="-6"/>
        </w:rPr>
        <w:t>    </w:t>
      </w:r>
      <w:r>
        <w:rPr>
          <w:rFonts w:ascii="Arial" w:hAnsi="Arial" w:cs="Arial" w:eastAsia="Arial"/>
          <w:sz w:val="12"/>
          <w:szCs w:val="12"/>
          <w:color w:val="131313"/>
          <w:spacing w:val="4"/>
          <w:w w:val="45"/>
          <w:position w:val="-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6"/>
        </w:rPr>
        <w:t>Laccaria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7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Laccaria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2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0"/>
          <w:w w:val="39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-68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39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39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-87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0"/>
          <w:position w:val="0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"/>
          <w:w w:val="90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26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4"/>
          <w:w w:val="26"/>
          <w:position w:val="0"/>
        </w:rPr>
        <w:t>: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0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Arial" w:hAnsi="Arial" w:cs="Arial" w:eastAsia="Arial"/>
          <w:sz w:val="13"/>
          <w:szCs w:val="13"/>
          <w:color w:val="131313"/>
          <w:spacing w:val="0"/>
          <w:w w:val="55"/>
          <w:position w:val="-11"/>
        </w:rPr>
        <w:t>1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0" w:after="0" w:line="260" w:lineRule="exact"/>
        <w:ind w:left="114" w:right="-20"/>
        <w:jc w:val="left"/>
        <w:tabs>
          <w:tab w:pos="2860" w:val="left"/>
          <w:tab w:pos="5500" w:val="left"/>
          <w:tab w:pos="8140" w:val="left"/>
          <w:tab w:pos="10380" w:val="left"/>
        </w:tabs>
        <w:rPr>
          <w:rFonts w:ascii="Times New Roman" w:hAnsi="Times New Roman" w:cs="Times New Roman" w:eastAsia="Times New Roman"/>
          <w:sz w:val="14"/>
          <w:szCs w:val="14"/>
        </w:rPr>
      </w:pPr>
      <w:rPr/>
      <w:r>
        <w:rPr>
          <w:rFonts w:ascii="Times New Roman" w:hAnsi="Times New Roman" w:cs="Times New Roman" w:eastAsia="Times New Roman"/>
          <w:sz w:val="11"/>
          <w:szCs w:val="11"/>
          <w:color w:val="131313"/>
          <w:spacing w:val="0"/>
          <w:w w:val="49"/>
          <w:position w:val="-5"/>
        </w:rPr>
        <w:t>1</w:t>
      </w:r>
      <w:r>
        <w:rPr>
          <w:rFonts w:ascii="Times New Roman" w:hAnsi="Times New Roman" w:cs="Times New Roman" w:eastAsia="Times New Roman"/>
          <w:sz w:val="11"/>
          <w:szCs w:val="11"/>
          <w:color w:val="131313"/>
          <w:spacing w:val="0"/>
          <w:w w:val="49"/>
          <w:position w:val="-5"/>
        </w:rPr>
        <w:t>     </w:t>
      </w:r>
      <w:r>
        <w:rPr>
          <w:rFonts w:ascii="Times New Roman" w:hAnsi="Times New Roman" w:cs="Times New Roman" w:eastAsia="Times New Roman"/>
          <w:sz w:val="11"/>
          <w:szCs w:val="11"/>
          <w:color w:val="131313"/>
          <w:spacing w:val="1"/>
          <w:w w:val="49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>Lachnea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3"/>
        </w:rPr>
        <w:t>PYRONEMATACEAE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5"/>
          <w:w w:val="81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86"/>
          <w:w w:val="145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8"/>
          <w:w w:val="53"/>
          <w:position w:val="0"/>
        </w:rPr>
        <w:t>: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nea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10"/>
          <w:w w:val="78"/>
          <w:position w:val="3"/>
        </w:rPr>
        <w:t>P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3"/>
        </w:rPr>
        <w:t>tRONEMATACEA.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8"/>
          <w:w w:val="78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14"/>
          <w:szCs w:val="14"/>
          <w:color w:val="242424"/>
          <w:spacing w:val="0"/>
          <w:w w:val="52"/>
          <w:position w:val="-5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31" w:lineRule="exact"/>
        <w:ind w:left="223" w:right="-20"/>
        <w:jc w:val="left"/>
        <w:tabs>
          <w:tab w:pos="2860" w:val="left"/>
          <w:tab w:pos="5500" w:val="left"/>
          <w:tab w:pos="81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>Lachnellula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-6"/>
        </w:rPr>
        <w:t>HYALOSCYPHACEAE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3"/>
        </w:rPr>
        <w:t>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1"/>
          <w:w w:val="82"/>
          <w:position w:val="-3"/>
        </w:rPr>
        <w:t>c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-48"/>
          <w:w w:val="37"/>
          <w:position w:val="-3"/>
        </w:rPr>
        <w:t>&lt;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68"/>
          <w:position w:val="-3"/>
        </w:rPr>
        <w:t>.n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4"/>
          <w:w w:val="68"/>
          <w:position w:val="-3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9"/>
          <w:position w:val="-3"/>
        </w:rPr>
        <w:t>1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8"/>
          <w:w w:val="89"/>
          <w:position w:val="-3"/>
        </w:rPr>
        <w:t>1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3"/>
        </w:rPr>
        <w:t>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3"/>
          <w:w w:val="82"/>
          <w:position w:val="-3"/>
        </w:rPr>
        <w:t>l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9"/>
          <w:position w:val="-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BDBDBD"/>
          <w:spacing w:val="34"/>
          <w:w w:val="39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23"/>
          <w:w w:val="56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0"/>
        </w:rPr>
        <w:t>iALOSS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1"/>
          <w:w w:val="80"/>
          <w:position w:val="0"/>
        </w:rPr>
        <w:t>t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0"/>
        </w:rPr>
        <w:t>RACEA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46" w:lineRule="exact"/>
        <w:ind w:left="227" w:right="-20"/>
        <w:jc w:val="left"/>
        <w:tabs>
          <w:tab w:pos="2760" w:val="left"/>
          <w:tab w:pos="5500" w:val="left"/>
          <w:tab w:pos="8140" w:val="left"/>
          <w:tab w:pos="10380" w:val="left"/>
        </w:tabs>
        <w:rPr>
          <w:rFonts w:ascii="Times New Roman" w:hAnsi="Times New Roman" w:cs="Times New Roman" w:eastAsia="Times New Roman"/>
          <w:sz w:val="13"/>
          <w:szCs w:val="13"/>
        </w:rPr>
      </w:pPr>
      <w:rPr/>
      <w:r>
        <w:rPr/>
        <w:pict>
          <v:group style="position:absolute;margin-left:23.194113pt;margin-top:.718225pt;width:.1pt;height:39.550651pt;mso-position-horizontal-relative:page;mso-position-vertical-relative:paragraph;z-index:-4902" coordorigin="464,14" coordsize="2,791">
            <v:shape style="position:absolute;left:464;top:14;width:2;height:791" coordorigin="464,14" coordsize="0,791" path="m464,805l464,14e" filled="f" stroked="t" strokeweight=".236675pt" strokecolor="#000000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Lachnum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26"/>
          <w:position w:val="-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26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C8C8C"/>
          <w:spacing w:val="33"/>
          <w:w w:val="26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3"/>
        </w:rPr>
        <w:t>HYALOSCYPHACEAE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0"/>
          <w:w w:val="81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50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103"/>
          <w:w w:val="50"/>
          <w:position w:val="0"/>
        </w:rPr>
        <w:t>: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0"/>
        </w:rPr>
        <w:t>numu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Arial" w:hAnsi="Arial" w:cs="Arial" w:eastAsia="Arial"/>
          <w:sz w:val="21"/>
          <w:szCs w:val="21"/>
          <w:color w:val="BDBDBD"/>
          <w:spacing w:val="-33"/>
          <w:w w:val="68"/>
          <w:position w:val="2"/>
        </w:rPr>
        <w:t>·</w:t>
      </w:r>
      <w:r>
        <w:rPr>
          <w:rFonts w:ascii="Arial" w:hAnsi="Arial" w:cs="Arial" w:eastAsia="Arial"/>
          <w:sz w:val="21"/>
          <w:szCs w:val="21"/>
          <w:color w:val="606060"/>
          <w:spacing w:val="0"/>
          <w:w w:val="270"/>
          <w:position w:val="2"/>
        </w:rPr>
        <w:t>·</w:t>
      </w:r>
      <w:r>
        <w:rPr>
          <w:rFonts w:ascii="Arial" w:hAnsi="Arial" w:cs="Arial" w:eastAsia="Arial"/>
          <w:sz w:val="21"/>
          <w:szCs w:val="21"/>
          <w:color w:val="606060"/>
          <w:spacing w:val="-17"/>
          <w:w w:val="100"/>
          <w:position w:val="2"/>
        </w:rPr>
        <w:t> </w:t>
      </w:r>
      <w:r>
        <w:rPr>
          <w:rFonts w:ascii="Arial" w:hAnsi="Arial" w:cs="Arial" w:eastAsia="Arial"/>
          <w:sz w:val="21"/>
          <w:szCs w:val="21"/>
          <w:color w:val="131313"/>
          <w:spacing w:val="-14"/>
          <w:w w:val="256"/>
          <w:position w:val="2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ALOS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"/>
          <w:w w:val="82"/>
          <w:position w:val="2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"/>
          <w:w w:val="63"/>
          <w:position w:val="2"/>
        </w:rPr>
        <w:t>I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31"/>
          <w:w w:val="131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2"/>
        </w:rPr>
        <w:t>FACEA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13"/>
          <w:szCs w:val="13"/>
          <w:color w:val="242424"/>
          <w:spacing w:val="0"/>
          <w:w w:val="56"/>
          <w:position w:val="-7"/>
        </w:rPr>
        <w:t>1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27" w:after="0" w:line="139" w:lineRule="auto"/>
        <w:ind w:left="227" w:right="1129"/>
        <w:jc w:val="left"/>
        <w:tabs>
          <w:tab w:pos="2500" w:val="left"/>
          <w:tab w:pos="2760" w:val="left"/>
          <w:tab w:pos="2860" w:val="left"/>
          <w:tab w:pos="5500" w:val="left"/>
          <w:tab w:pos="81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Lacrymaria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15"/>
          <w:szCs w:val="15"/>
          <w:color w:val="ACACAC"/>
          <w:spacing w:val="0"/>
          <w:w w:val="64"/>
          <w:position w:val="-3"/>
        </w:rPr>
        <w:t>'</w:t>
      </w:r>
      <w:r>
        <w:rPr>
          <w:rFonts w:ascii="Times New Roman" w:hAnsi="Times New Roman" w:cs="Times New Roman" w:eastAsia="Times New Roman"/>
          <w:sz w:val="15"/>
          <w:szCs w:val="15"/>
          <w:color w:val="ACACAC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15"/>
          <w:szCs w:val="15"/>
          <w:color w:val="ACACAC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39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41"/>
          <w:w w:val="3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COPRINACEAE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Lae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5"/>
          <w:w w:val="82"/>
          <w:position w:val="3"/>
        </w:rPr>
        <w:t>r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120"/>
          <w:w w:val="79"/>
          <w:position w:val="3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33"/>
          <w:position w:val="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1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maria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COPRINACEA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Lactarius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RUSSULACEAE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3"/>
        </w:rPr>
        <w:t>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8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ttariu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RUSSULACEA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Laetiporus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BJERKANDERACEAE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-57"/>
          <w:w w:val="82"/>
          <w:position w:val="3"/>
        </w:rPr>
        <w:t>L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29"/>
          <w:position w:val="3"/>
        </w:rPr>
        <w:t>..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32"/>
          <w:w w:val="29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3"/>
        </w:rPr>
        <w:t>etipor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3"/>
          <w:w w:val="83"/>
          <w:position w:val="3"/>
        </w:rPr>
        <w:t>u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0"/>
          <w:w w:val="26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BDBDBD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6"/>
        </w:rPr>
        <w:t>BJERCANDERACEA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1"/>
          <w:w w:val="10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26"/>
          <w:position w:val="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9" w:after="0" w:line="134" w:lineRule="auto"/>
        <w:ind w:left="79" w:right="1461"/>
        <w:jc w:val="center"/>
        <w:tabs>
          <w:tab w:pos="2600" w:val="left"/>
          <w:tab w:pos="5340" w:val="left"/>
          <w:tab w:pos="5460" w:val="left"/>
          <w:tab w:pos="7970" w:val="left"/>
          <w:tab w:pos="80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Arial" w:hAnsi="Arial" w:cs="Arial" w:eastAsia="Arial"/>
          <w:sz w:val="17"/>
          <w:szCs w:val="17"/>
          <w:color w:val="131313"/>
          <w:spacing w:val="0"/>
          <w:w w:val="53"/>
          <w:position w:val="-2"/>
        </w:rPr>
        <w:t>1</w:t>
      </w:r>
      <w:r>
        <w:rPr>
          <w:rFonts w:ascii="Arial" w:hAnsi="Arial" w:cs="Arial" w:eastAsia="Arial"/>
          <w:sz w:val="17"/>
          <w:szCs w:val="17"/>
          <w:color w:val="131313"/>
          <w:spacing w:val="0"/>
          <w:w w:val="53"/>
          <w:position w:val="-2"/>
        </w:rPr>
        <w:t> </w:t>
      </w:r>
      <w:r>
        <w:rPr>
          <w:rFonts w:ascii="Arial" w:hAnsi="Arial" w:cs="Arial" w:eastAsia="Arial"/>
          <w:sz w:val="17"/>
          <w:szCs w:val="17"/>
          <w:color w:val="131313"/>
          <w:spacing w:val="18"/>
          <w:w w:val="5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-2"/>
        </w:rPr>
        <w:t>Lang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rmannia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39"/>
          <w:position w:val="0"/>
        </w:rPr>
        <w:t>: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36"/>
          <w:w w:val="3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LYCOPERDACEAE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Langermannia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LlCOPERDACEA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Lanz1a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777777"/>
          <w:spacing w:val="0"/>
          <w:w w:val="39"/>
          <w:position w:val="0"/>
        </w:rPr>
        <w:t>: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33"/>
          <w:w w:val="3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HELOTIACEAE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8"/>
          <w:w w:val="82"/>
          <w:position w:val="3"/>
        </w:rPr>
        <w:t>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zia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7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606060"/>
          <w:spacing w:val="-12"/>
          <w:w w:val="90"/>
          <w:position w:val="6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6"/>
        </w:rPr>
        <w:t>ELOTIACE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9"/>
          <w:w w:val="83"/>
          <w:position w:val="6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7"/>
          <w:w w:val="29"/>
          <w:position w:val="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C8C8C"/>
          <w:spacing w:val="-123"/>
          <w:w w:val="59"/>
          <w:position w:val="6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29"/>
          <w:position w:val="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29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Laricifomes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59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63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2"/>
        </w:rPr>
        <w:t>Laricifome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5"/>
        </w:rPr>
        <w:t>POLlPORACEA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67" w:lineRule="exact"/>
        <w:ind w:left="66" w:right="1324"/>
        <w:jc w:val="center"/>
        <w:tabs>
          <w:tab w:pos="2720" w:val="left"/>
          <w:tab w:pos="5440" w:val="left"/>
          <w:tab w:pos="80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Arial" w:hAnsi="Arial" w:cs="Arial" w:eastAsia="Arial"/>
          <w:sz w:val="14"/>
          <w:szCs w:val="14"/>
          <w:color w:val="242424"/>
          <w:spacing w:val="0"/>
          <w:w w:val="51"/>
          <w:position w:val="-1"/>
        </w:rPr>
        <w:t>1</w:t>
      </w:r>
      <w:r>
        <w:rPr>
          <w:rFonts w:ascii="Arial" w:hAnsi="Arial" w:cs="Arial" w:eastAsia="Arial"/>
          <w:sz w:val="14"/>
          <w:szCs w:val="14"/>
          <w:color w:val="242424"/>
          <w:spacing w:val="0"/>
          <w:w w:val="51"/>
          <w:position w:val="-1"/>
        </w:rPr>
        <w:t>  </w:t>
      </w:r>
      <w:r>
        <w:rPr>
          <w:rFonts w:ascii="Arial" w:hAnsi="Arial" w:cs="Arial" w:eastAsia="Arial"/>
          <w:sz w:val="14"/>
          <w:szCs w:val="14"/>
          <w:color w:val="242424"/>
          <w:spacing w:val="14"/>
          <w:w w:val="51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Lasiosphaera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59"/>
          <w:position w:val="-2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8C8C8C"/>
          <w:spacing w:val="2"/>
          <w:w w:val="59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2"/>
        </w:rPr>
        <w:t>LYCOPERDACEAE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Lasio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8"/>
          <w:w w:val="83"/>
          <w:position w:val="1"/>
        </w:rPr>
        <w:t>s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-11"/>
          <w:w w:val="106"/>
          <w:position w:val="1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1"/>
        </w:rPr>
        <w:t>Ëaera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5"/>
        </w:rPr>
        <w:t>Ll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1"/>
          <w:w w:val="100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COPERDACEA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0"/>
          <w:w w:val="100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0"/>
          <w:w w:val="39"/>
          <w:position w:val="5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95" w:lineRule="exact"/>
        <w:ind w:left="67" w:right="1537"/>
        <w:jc w:val="center"/>
        <w:tabs>
          <w:tab w:pos="2820" w:val="left"/>
          <w:tab w:pos="5440" w:val="left"/>
          <w:tab w:pos="7720" w:val="left"/>
          <w:tab w:pos="80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Arial" w:hAnsi="Arial" w:cs="Arial" w:eastAsia="Arial"/>
          <w:sz w:val="12"/>
          <w:szCs w:val="12"/>
          <w:color w:val="242424"/>
          <w:spacing w:val="0"/>
          <w:w w:val="72"/>
          <w:position w:val="-2"/>
        </w:rPr>
        <w:t>1</w:t>
      </w:r>
      <w:r>
        <w:rPr>
          <w:rFonts w:ascii="Arial" w:hAnsi="Arial" w:cs="Arial" w:eastAsia="Arial"/>
          <w:sz w:val="12"/>
          <w:szCs w:val="12"/>
          <w:color w:val="242424"/>
          <w:spacing w:val="0"/>
          <w:w w:val="72"/>
          <w:position w:val="-2"/>
        </w:rPr>
        <w:t> </w:t>
      </w:r>
      <w:r>
        <w:rPr>
          <w:rFonts w:ascii="Arial" w:hAnsi="Arial" w:cs="Arial" w:eastAsia="Arial"/>
          <w:sz w:val="12"/>
          <w:szCs w:val="12"/>
          <w:color w:val="242424"/>
          <w:spacing w:val="18"/>
          <w:w w:val="72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2"/>
          <w:position w:val="-2"/>
        </w:rPr>
        <w:t>LasiC?sphaeria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7"/>
          <w:w w:val="72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2"/>
          <w:position w:val="-2"/>
        </w:rPr>
        <w:t>SORDARIACEAE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69"/>
          <w:w w:val="72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0"/>
          <w:position w:val="1"/>
        </w:rPr>
        <w:t>LasiC?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5"/>
          <w:w w:val="70"/>
          <w:position w:val="1"/>
        </w:rPr>
        <w:t>S</w:t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29"/>
          <w:position w:val="1"/>
        </w:rPr>
        <w:t>,</w:t>
      </w:r>
      <w:r>
        <w:rPr>
          <w:rFonts w:ascii="Courier New" w:hAnsi="Courier New" w:cs="Courier New" w:eastAsia="Courier New"/>
          <w:sz w:val="24"/>
          <w:szCs w:val="24"/>
          <w:color w:val="8C8C8C"/>
          <w:spacing w:val="23"/>
          <w:w w:val="29"/>
          <w:position w:val="1"/>
        </w:rPr>
        <w:t>w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2"/>
          <w:position w:val="1"/>
        </w:rPr>
        <w:t>f-aeria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16"/>
          <w:szCs w:val="16"/>
          <w:color w:val="ACACAC"/>
          <w:spacing w:val="0"/>
          <w:w w:val="100"/>
          <w:position w:val="-1"/>
        </w:rPr>
        <w:t>'</w:t>
      </w:r>
      <w:r>
        <w:rPr>
          <w:rFonts w:ascii="Times New Roman" w:hAnsi="Times New Roman" w:cs="Times New Roman" w:eastAsia="Times New Roman"/>
          <w:sz w:val="16"/>
          <w:szCs w:val="16"/>
          <w:color w:val="ACACAC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16"/>
          <w:szCs w:val="16"/>
          <w:color w:val="ACACAC"/>
          <w:spacing w:val="0"/>
          <w:w w:val="100"/>
          <w:position w:val="-1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4"/>
        </w:rPr>
        <w:t>SORDARIACE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38"/>
          <w:w w:val="82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39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36" w:after="0" w:line="131" w:lineRule="auto"/>
        <w:ind w:left="223" w:right="1653" w:firstLine="-118"/>
        <w:jc w:val="left"/>
        <w:tabs>
          <w:tab w:pos="2860" w:val="left"/>
          <w:tab w:pos="5480" w:val="left"/>
          <w:tab w:pos="81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23.194113pt;margin-top:17.946421pt;width:.1pt;height:58.849462pt;mso-position-horizontal-relative:page;mso-position-vertical-relative:paragraph;z-index:-4901" coordorigin="464,359" coordsize="2,1177">
            <v:shape style="position:absolute;left:464;top:359;width:2;height:1177" coordorigin="464,359" coordsize="0,1177" path="m464,1536l464,359e" filled="f" stroked="t" strokeweight=".236675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52"/>
        </w:rPr>
        <w:t>j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52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4"/>
          <w:w w:val="5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</w:rPr>
        <w:t>Lecc1num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7"/>
          <w:w w:val="8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</w:rPr>
        <w:t>BOLETACEAE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Lecc1num!J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BVLETACEA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Lentinellus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PLEUROTACEAE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Lentinellu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4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8"/>
          <w:position w:val="6"/>
        </w:rPr>
        <w:t>PT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2"/>
          <w:w w:val="10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6"/>
        </w:rPr>
        <w:t>UROTAÇEA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68" w:lineRule="exact"/>
        <w:ind w:left="62" w:right="1550"/>
        <w:jc w:val="center"/>
        <w:tabs>
          <w:tab w:pos="2820" w:val="left"/>
          <w:tab w:pos="5440" w:val="left"/>
          <w:tab w:pos="80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5"/>
          <w:i/>
        </w:rPr>
        <w:t>: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0"/>
          <w:w w:val="45"/>
          <w:i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>Lentinus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-2"/>
        </w:rPr>
        <w:t>PLEUROTACEAE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2"/>
        </w:rPr>
        <w:t>Lentin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9"/>
          <w:w w:val="83"/>
          <w:position w:val="2"/>
        </w:rPr>
        <w:t>u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39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4"/>
          <w:position w:val="4"/>
        </w:rPr>
        <w:t>P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6"/>
          <w:w w:val="64"/>
          <w:position w:val="4"/>
        </w:rPr>
        <w:t>T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45"/>
          <w:w w:val="81"/>
          <w:position w:val="4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16"/>
          <w:w w:val="39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UROTACEA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8" w:after="0" w:line="157" w:lineRule="auto"/>
        <w:ind w:left="227" w:right="1682" w:firstLine="-5"/>
        <w:jc w:val="left"/>
        <w:tabs>
          <w:tab w:pos="2860" w:val="left"/>
          <w:tab w:pos="5480" w:val="left"/>
          <w:tab w:pos="81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Lenzites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5"/>
          <w:position w:val="0"/>
        </w:rPr>
        <w:t>CORIOL.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5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5"/>
          <w:position w:val="0"/>
        </w:rPr>
        <w:t>CEAE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Lenz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8"/>
          <w:w w:val="82"/>
          <w:position w:val="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4"/>
        </w:rPr>
        <w:t>t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6"/>
          <w:w w:val="79"/>
          <w:position w:val="4"/>
        </w:rPr>
        <w:t>e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44"/>
          <w:position w:val="4"/>
        </w:rPr>
        <w:t>;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100"/>
          <w:position w:val="4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CORIOLACEA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Leocarpus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Leocarp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7"/>
          <w:w w:val="83"/>
          <w:position w:val="0"/>
        </w:rPr>
        <w:t>u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26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7" w:after="0" w:line="143" w:lineRule="auto"/>
        <w:ind w:left="232" w:right="1068" w:firstLine="-5"/>
        <w:jc w:val="left"/>
        <w:tabs>
          <w:tab w:pos="2760" w:val="left"/>
          <w:tab w:pos="2860" w:val="left"/>
          <w:tab w:pos="5480" w:val="left"/>
          <w:tab w:pos="81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Leotia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LEOTIACEAE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3"/>
        </w:rPr>
        <w:t>Leotia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8"/>
          <w:w w:val="81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7"/>
        </w:rPr>
        <w:t>LEOTIACE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4"/>
          <w:w w:val="82"/>
          <w:position w:val="7"/>
        </w:rPr>
        <w:t>A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0"/>
          <w:w w:val="24"/>
          <w:position w:val="7"/>
        </w:rPr>
        <w:t>-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0"/>
          <w:w w:val="24"/>
          <w:position w:val="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Lep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iota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17"/>
          <w:w w:val="8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BDBDBD"/>
          <w:spacing w:val="0"/>
          <w:w w:val="26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0"/>
          <w:w w:val="26"/>
          <w:position w:val="0"/>
        </w:rPr>
        <w:t>  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6"/>
          <w:w w:val="26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0"/>
        </w:rPr>
        <w:t>AGARIC.:\CEAE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3"/>
        </w:rPr>
        <w:t>Lepiota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8"/>
          <w:w w:val="75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5"/>
          <w:position w:val="5"/>
        </w:rPr>
        <w:t>AG-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5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5"/>
          <w:position w:val="5"/>
        </w:rPr>
        <w:t>RICACEA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5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Lepista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19"/>
          <w:position w:val="0"/>
        </w:rPr>
        <w:t>,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19"/>
          <w:position w:val="0"/>
        </w:rPr>
        <w:t>  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13"/>
          <w:w w:val="1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TRICHOLDMATACEAE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4"/>
          <w:w w:val="81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3"/>
        </w:rPr>
        <w:t>Lepista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6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7"/>
          <w:w w:val="85"/>
          <w:position w:val="6"/>
        </w:rPr>
        <w:t>C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37"/>
          <w:position w:val="6"/>
        </w:rPr>
        <w:t>..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105"/>
          <w:w w:val="10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6"/>
        </w:rPr>
        <w:t>OLOMATACE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61"/>
          <w:w w:val="80"/>
          <w:position w:val="6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59"/>
          <w:position w:val="6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3" w:after="0" w:line="138" w:lineRule="auto"/>
        <w:ind w:left="232" w:right="1096" w:firstLine="-123"/>
        <w:jc w:val="left"/>
        <w:tabs>
          <w:tab w:pos="1680" w:val="left"/>
          <w:tab w:pos="2760" w:val="left"/>
          <w:tab w:pos="2840" w:val="left"/>
          <w:tab w:pos="5480" w:val="left"/>
          <w:tab w:pos="7000" w:val="left"/>
          <w:tab w:pos="81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50"/>
        </w:rPr>
        <w:t>1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50"/>
        </w:rPr>
        <w:t>  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16"/>
          <w:w w:val="5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</w:rPr>
        <w:t>Leptoglossum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ab/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</w:rPr>
        <w:t>PLEUROTACEAE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3"/>
        </w:rPr>
        <w:t>Leptoglossumv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8"/>
          <w:w w:val="81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6"/>
        </w:rPr>
        <w:t>P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2"/>
          <w:w w:val="69"/>
          <w:position w:val="6"/>
        </w:rPr>
        <w:t>I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47"/>
          <w:w w:val="131"/>
          <w:position w:val="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13"/>
          <w:w w:val="20"/>
          <w:position w:val="6"/>
        </w:rPr>
        <w:t>_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UROTACEA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Leptopodia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89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HELVELLACEAE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Leptopodia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4"/>
          <w:w w:val="82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ELVELLACEA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Leptoporus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89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BJERKANDERACEAE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Le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9"/>
          <w:w w:val="82"/>
          <w:position w:val="3"/>
        </w:rPr>
        <w:t>p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topo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ru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BJERCANDERACEA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Leucoagaricus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4"/>
          <w:position w:val="0"/>
        </w:rPr>
        <w:t>AGARICi\CEAE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4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"/>
          <w:w w:val="78"/>
          <w:position w:val="4"/>
        </w:rPr>
        <w:t>e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-34"/>
          <w:w w:val="118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4"/>
        </w:rPr>
        <w:t>coagaric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9"/>
          <w:w w:val="83"/>
          <w:position w:val="4"/>
        </w:rPr>
        <w:t>u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0"/>
          <w:w w:val="59"/>
          <w:position w:val="4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777777"/>
          <w:spacing w:val="0"/>
          <w:w w:val="13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0"/>
          <w:w w:val="100"/>
          <w:position w:val="4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6"/>
        </w:rPr>
        <w:t>AGARICACEA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2"/>
        </w:rPr>
        <w:t>Leucocoprinus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4"/>
        </w:rPr>
        <w:t>AGARIOCEAE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"/>
          <w:w w:val="80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46"/>
          <w:w w:val="118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cocoprin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6"/>
          <w:w w:val="83"/>
          <w:position w:val="0"/>
        </w:rPr>
        <w:t>u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26"/>
          <w:position w:val="0"/>
        </w:rPr>
        <w:t>..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AGARICACEA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0"/>
        </w:rPr>
        <w:t>Leucocorti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rius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39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32"/>
          <w:w w:val="3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1"/>
          <w:position w:val="0"/>
        </w:rPr>
        <w:t>DERMOLO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1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1"/>
          <w:position w:val="0"/>
        </w:rPr>
        <w:t>ATACEAE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3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6"/>
          <w:w w:val="78"/>
          <w:position w:val="3"/>
        </w:rPr>
        <w:t>e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52"/>
          <w:w w:val="145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4"/>
          <w:position w:val="3"/>
        </w:rPr>
        <w:t>cocortinari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30"/>
          <w:w w:val="84"/>
          <w:position w:val="3"/>
        </w:rPr>
        <w:t>u</w:t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39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1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C8C8C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DERMOLOMATACEA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Leucogyrolhana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8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0"/>
        </w:rPr>
        <w:t>CONIOPHORACEAE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4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80"/>
          <w:w w:val="78"/>
          <w:position w:val="4"/>
        </w:rPr>
        <w:t>e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9"/>
          <w:w w:val="59"/>
          <w:position w:val="4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4"/>
        </w:rPr>
        <w:t>co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3"/>
          <w:w w:val="81"/>
          <w:position w:val="4"/>
        </w:rPr>
        <w:t>g</w:t>
      </w:r>
      <w:r>
        <w:rPr>
          <w:rFonts w:ascii="Arial" w:hAnsi="Arial" w:cs="Arial" w:eastAsia="Arial"/>
          <w:sz w:val="23"/>
          <w:szCs w:val="23"/>
          <w:color w:val="131313"/>
          <w:spacing w:val="-3"/>
          <w:w w:val="210"/>
          <w:position w:val="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1"/>
          <w:position w:val="4"/>
        </w:rPr>
        <w:t>ro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19"/>
          <w:w w:val="81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4"/>
        </w:rPr>
        <w:t>fana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3"/>
          <w:position w:val="6"/>
        </w:rPr>
        <w:t>CONIO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36"/>
          <w:w w:val="106"/>
          <w:position w:val="6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1"/>
          <w:position w:val="6"/>
        </w:rPr>
        <w:t>FORACEA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1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3"/>
        </w:rPr>
        <w:t>Leucopaxi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6"/>
          <w:w w:val="82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3"/>
        </w:rPr>
        <w:t>lus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4"/>
        </w:rPr>
        <w:t>TRICHOLO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4"/>
        </w:rPr>
        <w:t>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88"/>
          <w:w w:val="78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-39"/>
          <w:w w:val="59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-13"/>
          <w:w w:val="29"/>
          <w:position w:val="0"/>
        </w:rPr>
        <w:t>,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8"/>
          <w:w w:val="67"/>
          <w:position w:val="0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0"/>
        </w:rPr>
        <w:t>copàs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7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0"/>
        </w:rPr>
        <w:t>ill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2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6"/>
          <w:w w:val="85"/>
          <w:position w:val="2"/>
        </w:rPr>
        <w:t>C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97"/>
          <w:w w:val="90"/>
          <w:position w:val="2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28"/>
          <w:w w:val="39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2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Leucoporus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4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0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6"/>
          <w:position w:val="5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4"/>
          <w:w w:val="76"/>
          <w:position w:val="5"/>
        </w:rPr>
        <w:t>e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0"/>
          <w:w w:val="43"/>
          <w:position w:val="5"/>
        </w:rPr>
        <w:t>: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-16"/>
          <w:w w:val="43"/>
          <w:position w:val="5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5"/>
        </w:rPr>
        <w:t>copor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5"/>
          <w:w w:val="83"/>
          <w:position w:val="5"/>
        </w:rPr>
        <w:t>u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39"/>
          <w:position w:val="5"/>
        </w:rPr>
        <w:t>: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100"/>
          <w:position w:val="5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100"/>
          <w:position w:val="5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POLtPORACEA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2"/>
          <w:position w:val="1"/>
        </w:rPr>
        <w:t>Limacella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9"/>
          <w:w w:val="7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2"/>
          <w:position w:val="0"/>
        </w:rPr>
        <w:t>AMANIT.iCEAE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69"/>
          <w:w w:val="7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2"/>
          <w:position w:val="4"/>
        </w:rPr>
        <w:t>Limacella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6"/>
          <w:w w:val="72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25"/>
          <w:szCs w:val="25"/>
          <w:color w:val="9E9E9E"/>
          <w:spacing w:val="0"/>
          <w:w w:val="72"/>
          <w:position w:val="3"/>
        </w:rPr>
        <w:t>-</w:t>
      </w:r>
      <w:r>
        <w:rPr>
          <w:rFonts w:ascii="Times New Roman" w:hAnsi="Times New Roman" w:cs="Times New Roman" w:eastAsia="Times New Roman"/>
          <w:sz w:val="25"/>
          <w:szCs w:val="25"/>
          <w:color w:val="9E9E9E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9E9E9E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AMANITACEA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3"/>
        </w:rPr>
        <w:t>Lycogala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7"/>
          <w:w w:val="82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  <w:tab/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Ljcogala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26" w:after="0" w:line="137" w:lineRule="auto"/>
        <w:ind w:left="237" w:right="995" w:firstLine="5"/>
        <w:jc w:val="left"/>
        <w:tabs>
          <w:tab w:pos="2760" w:val="left"/>
          <w:tab w:pos="2860" w:val="left"/>
          <w:tab w:pos="5480" w:val="left"/>
          <w:tab w:pos="80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Lycoperdon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4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0"/>
        </w:rPr>
        <w:t>LYCOPERDACEAE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3"/>
        </w:rPr>
        <w:t>Lfcoperdonu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102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55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LlCOPERDACEA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1"/>
        </w:rPr>
        <w:t>Lyomyces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107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0"/>
        </w:rPr>
        <w:t>CORTICL\CEAC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4"/>
          <w:position w:val="4"/>
        </w:rPr>
        <w:t>Li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83"/>
          <w:w w:val="10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1"/>
          <w:position w:val="4"/>
        </w:rPr>
        <w:t>o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76"/>
          <w:w w:val="81"/>
          <w:position w:val="4"/>
        </w:rPr>
        <w:t>m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58"/>
          <w:w w:val="99"/>
          <w:position w:val="4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4"/>
        </w:rPr>
        <w:t>tce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</w:r>
      <w:r>
        <w:rPr>
          <w:rFonts w:ascii="Courier New" w:hAnsi="Courier New" w:cs="Courier New" w:eastAsia="Courier New"/>
          <w:sz w:val="24"/>
          <w:szCs w:val="24"/>
          <w:color w:val="BDBDBD"/>
          <w:spacing w:val="0"/>
          <w:w w:val="26"/>
          <w:position w:val="7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-71"/>
          <w:w w:val="100"/>
          <w:position w:val="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7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95"/>
          <w:w w:val="100"/>
          <w:position w:val="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39"/>
          <w:position w:val="7"/>
        </w:rPr>
        <w:t>.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39"/>
          <w:position w:val="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3"/>
          <w:position w:val="1"/>
        </w:rPr>
        <w:t>Lyophyllum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39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35"/>
          <w:w w:val="3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0"/>
        </w:rPr>
        <w:t>TRICHOLO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0"/>
        </w:rPr>
        <w:t>ATACEAE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3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5"/>
          <w:w w:val="100"/>
          <w:position w:val="3"/>
        </w:rPr>
        <w:t> </w:t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57"/>
          <w:position w:val="3"/>
        </w:rPr>
        <w:t>f</w:t>
      </w:r>
      <w:r>
        <w:rPr>
          <w:rFonts w:ascii="Arial" w:hAnsi="Arial" w:cs="Arial" w:eastAsia="Arial"/>
          <w:sz w:val="22"/>
          <w:szCs w:val="22"/>
          <w:color w:val="131313"/>
          <w:spacing w:val="12"/>
          <w:w w:val="57"/>
          <w:position w:val="3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242424"/>
          <w:spacing w:val="0"/>
          <w:w w:val="87"/>
          <w:position w:val="3"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color w:val="242424"/>
          <w:spacing w:val="-10"/>
          <w:w w:val="87"/>
          <w:position w:val="3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777777"/>
          <w:spacing w:val="0"/>
          <w:w w:val="163"/>
          <w:position w:val="3"/>
        </w:rPr>
        <w:t>J</w:t>
      </w:r>
      <w:r>
        <w:rPr>
          <w:rFonts w:ascii="Times New Roman" w:hAnsi="Times New Roman" w:cs="Times New Roman" w:eastAsia="Times New Roman"/>
          <w:sz w:val="16"/>
          <w:szCs w:val="16"/>
          <w:color w:val="777777"/>
          <w:spacing w:val="-26"/>
          <w:w w:val="100"/>
          <w:position w:val="3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134"/>
          <w:position w:val="3"/>
        </w:rPr>
        <w:t>f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31"/>
          <w:w w:val="134"/>
          <w:position w:val="3"/>
        </w:rPr>
        <w:t> </w:t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17"/>
          <w:position w:val="3"/>
        </w:rPr>
        <w:t>i</w:t>
      </w:r>
      <w:r>
        <w:rPr>
          <w:rFonts w:ascii="Arial" w:hAnsi="Arial" w:cs="Arial" w:eastAsia="Arial"/>
          <w:sz w:val="23"/>
          <w:szCs w:val="23"/>
          <w:color w:val="131313"/>
          <w:spacing w:val="-40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3"/>
        </w:rPr>
        <w:t>llumtJ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1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6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"/>
          <w:w w:val="100"/>
          <w:position w:val="6"/>
        </w:rPr>
        <w:t>C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6"/>
        </w:rPr>
        <w:t>OLOMATACE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  <w:t>Lvsurus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7"/>
          <w:position w:val="0"/>
        </w:rPr>
        <w:t>CLATHR.;CL\E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7"/>
          <w:position w:val="3"/>
        </w:rPr>
        <w:t>Lisuru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76"/>
          <w:w w:val="77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1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4"/>
          <w:position w:val="6"/>
        </w:rPr>
        <w:t>CLA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40"/>
          <w:w w:val="84"/>
          <w:position w:val="6"/>
        </w:rPr>
        <w:t>T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-26"/>
          <w:w w:val="145"/>
          <w:position w:val="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6"/>
        </w:rPr>
        <w:t>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1"/>
        </w:rPr>
        <w:t>Macrocystidia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99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0"/>
        </w:rPr>
        <w:t>ACROCYSTIDIACEAE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0"/>
          <w:position w:val="3"/>
        </w:rPr>
        <w:t>Macroc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83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1"/>
          <w:position w:val="3"/>
        </w:rPr>
        <w:t>istidia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41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6"/>
        </w:rPr>
        <w:t>MACROCISTIDIACEA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71" w:lineRule="exact"/>
        <w:ind w:left="307" w:right="1675"/>
        <w:jc w:val="center"/>
        <w:tabs>
          <w:tab w:pos="2820" w:val="left"/>
          <w:tab w:pos="5540" w:val="left"/>
          <w:tab w:pos="80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69"/>
          <w:position w:val="-1"/>
        </w:rPr>
        <w:t>1acrolepiota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56"/>
          <w:w w:val="69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69"/>
          <w:position w:val="-2"/>
        </w:rPr>
        <w:t>AGARIC.:\CEAE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69"/>
          <w:position w:val="2"/>
        </w:rPr>
        <w:t>!ac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4"/>
        </w:rPr>
        <w:t>AGARICACEA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5" w:after="0" w:line="150" w:lineRule="auto"/>
        <w:ind w:left="242" w:right="1538" w:firstLine="106"/>
        <w:jc w:val="left"/>
        <w:tabs>
          <w:tab w:pos="2860" w:val="left"/>
          <w:tab w:pos="5420" w:val="left"/>
          <w:tab w:pos="8140" w:val="left"/>
        </w:tabs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9"/>
          <w:position w:val="1"/>
        </w:rPr>
        <w:t>1acropodia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9"/>
          <w:position w:val="0"/>
        </w:rPr>
        <w:t>HELVELLACEAE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79"/>
          <w:w w:val="7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97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52"/>
          <w:position w:val="4"/>
        </w:rPr>
        <w:t>1a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4"/>
        </w:rPr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52"/>
          <w:position w:val="6"/>
        </w:rPr>
        <w:t>o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103"/>
          <w:w w:val="10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ELVELLÂCEA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1"/>
        </w:rPr>
        <w:t>Macroscyphus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101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HELVELU.CEAE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1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3"/>
          <w:position w:val="4"/>
        </w:rPr>
        <w:t>Macros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6"/>
          <w:w w:val="83"/>
          <w:position w:val="4"/>
        </w:rPr>
        <w:t>s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-30"/>
          <w:w w:val="131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57"/>
          <w:position w:val="4"/>
        </w:rPr>
        <w:t>iP'u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4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ELVELLACEA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 </w:t>
      </w:r>
      <w:r>
        <w:rPr>
          <w:rFonts w:ascii="Arial" w:hAnsi="Arial" w:cs="Arial" w:eastAsia="Arial"/>
          <w:sz w:val="10"/>
          <w:szCs w:val="10"/>
          <w:color w:val="242424"/>
          <w:spacing w:val="0"/>
          <w:w w:val="174"/>
          <w:position w:val="1"/>
        </w:rPr>
        <w:t>l'</w:t>
      </w:r>
      <w:r>
        <w:rPr>
          <w:rFonts w:ascii="Arial" w:hAnsi="Arial" w:cs="Arial" w:eastAsia="Arial"/>
          <w:sz w:val="10"/>
          <w:szCs w:val="10"/>
          <w:color w:val="242424"/>
          <w:spacing w:val="-1"/>
          <w:w w:val="174"/>
          <w:position w:val="1"/>
        </w:rPr>
        <w:t>!</w:t>
      </w:r>
      <w:r>
        <w:rPr>
          <w:rFonts w:ascii="Times New Roman" w:hAnsi="Times New Roman" w:cs="Times New Roman" w:eastAsia="Times New Roman"/>
          <w:sz w:val="11"/>
          <w:szCs w:val="11"/>
          <w:color w:val="242424"/>
          <w:spacing w:val="0"/>
          <w:w w:val="87"/>
          <w:position w:val="1"/>
        </w:rPr>
        <w:t>Cl</w:t>
      </w:r>
      <w:r>
        <w:rPr>
          <w:rFonts w:ascii="Times New Roman" w:hAnsi="Times New Roman" w:cs="Times New Roman" w:eastAsia="Times New Roman"/>
          <w:sz w:val="11"/>
          <w:szCs w:val="11"/>
          <w:color w:val="242424"/>
          <w:spacing w:val="5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1"/>
          <w:szCs w:val="11"/>
          <w:color w:val="242424"/>
          <w:spacing w:val="0"/>
          <w:w w:val="194"/>
          <w:position w:val="1"/>
        </w:rPr>
        <w:t>Cl</w:t>
      </w:r>
      <w:r>
        <w:rPr>
          <w:rFonts w:ascii="Times New Roman" w:hAnsi="Times New Roman" w:cs="Times New Roman" w:eastAsia="Times New Roman"/>
          <w:sz w:val="11"/>
          <w:szCs w:val="11"/>
          <w:color w:val="242424"/>
          <w:spacing w:val="-16"/>
          <w:w w:val="194"/>
          <w:position w:val="1"/>
        </w:rPr>
        <w:t> </w:t>
      </w:r>
      <w:r>
        <w:rPr>
          <w:rFonts w:ascii="Times New Roman" w:hAnsi="Times New Roman" w:cs="Times New Roman" w:eastAsia="Times New Roman"/>
          <w:sz w:val="11"/>
          <w:szCs w:val="11"/>
          <w:color w:val="242424"/>
          <w:spacing w:val="0"/>
          <w:w w:val="100"/>
          <w:position w:val="1"/>
        </w:rPr>
        <w:t>V</w:t>
      </w:r>
      <w:r>
        <w:rPr>
          <w:rFonts w:ascii="Times New Roman" w:hAnsi="Times New Roman" w:cs="Times New Roman" w:eastAsia="Times New Roman"/>
          <w:sz w:val="11"/>
          <w:szCs w:val="11"/>
          <w:color w:val="242424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1"/>
          <w:szCs w:val="11"/>
          <w:color w:val="242424"/>
          <w:spacing w:val="4"/>
          <w:w w:val="100"/>
          <w:position w:val="1"/>
        </w:rPr>
        <w:t> </w:t>
      </w:r>
      <w:r>
        <w:rPr>
          <w:rFonts w:ascii="Arial" w:hAnsi="Arial" w:cs="Arial" w:eastAsia="Arial"/>
          <w:sz w:val="13"/>
          <w:szCs w:val="13"/>
          <w:color w:val="242424"/>
          <w:spacing w:val="0"/>
          <w:w w:val="152"/>
          <w:position w:val="1"/>
        </w:rPr>
        <w:t>L.l!JllùTO</w:t>
      </w:r>
      <w:r>
        <w:rPr>
          <w:rFonts w:ascii="Arial" w:hAnsi="Arial" w:cs="Arial" w:eastAsia="Arial"/>
          <w:sz w:val="13"/>
          <w:szCs w:val="13"/>
          <w:color w:val="242424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13"/>
          <w:szCs w:val="13"/>
          <w:color w:val="242424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17"/>
          <w:szCs w:val="17"/>
          <w:color w:val="242424"/>
          <w:spacing w:val="0"/>
          <w:w w:val="107"/>
          <w:position w:val="0"/>
        </w:rPr>
        <w:t>LL:A\'ARFICEAE</w:t>
      </w:r>
      <w:r>
        <w:rPr>
          <w:rFonts w:ascii="Times New Roman" w:hAnsi="Times New Roman" w:cs="Times New Roman" w:eastAsia="Times New Roman"/>
          <w:sz w:val="17"/>
          <w:szCs w:val="17"/>
          <w:color w:val="242424"/>
          <w:spacing w:val="0"/>
          <w:w w:val="100"/>
          <w:position w:val="0"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242424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8"/>
          <w:position w:val="4"/>
        </w:rPr>
        <w:t>IPiacro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7"/>
          <w:w w:val="68"/>
          <w:position w:val="4"/>
        </w:rPr>
        <w:t>(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"/>
          <w:w w:val="48"/>
          <w:position w:val="4"/>
        </w:rPr>
        <w:t>,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34"/>
          <w:w w:val="118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1"/>
          <w:position w:val="4"/>
        </w:rPr>
        <w:t>rula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17"/>
          <w:szCs w:val="17"/>
          <w:color w:val="242424"/>
          <w:spacing w:val="0"/>
          <w:w w:val="131"/>
          <w:position w:val="6"/>
        </w:rPr>
        <w:t>ll:A</w:t>
      </w:r>
      <w:r>
        <w:rPr>
          <w:rFonts w:ascii="Times New Roman" w:hAnsi="Times New Roman" w:cs="Times New Roman" w:eastAsia="Times New Roman"/>
          <w:sz w:val="17"/>
          <w:szCs w:val="17"/>
          <w:color w:val="242424"/>
          <w:spacing w:val="-19"/>
          <w:w w:val="131"/>
          <w:position w:val="6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position w:val="6"/>
        </w:rPr>
        <w:t>\'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-13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242424"/>
          <w:spacing w:val="0"/>
          <w:w w:val="110"/>
          <w:position w:val="6"/>
        </w:rPr>
        <w:t>AlUACt.A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11" w:after="0" w:line="144" w:lineRule="auto"/>
        <w:ind w:left="246" w:right="1513" w:firstLine="84"/>
        <w:jc w:val="left"/>
        <w:tabs>
          <w:tab w:pos="2860" w:val="left"/>
          <w:tab w:pos="5480" w:val="left"/>
          <w:tab w:pos="814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59"/>
          <w:position w:val="1"/>
        </w:rPr>
        <w:t>!a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9"/>
          <w:position w:val="0"/>
        </w:rPr>
        <w:t>MARAS;1L.'..CEAE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62"/>
          <w:w w:val="5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Narasmiellu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2"/>
          <w:w w:val="82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MARASHIACEA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  <w:t>Maraswius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0"/>
        </w:rPr>
        <w:t>ARAS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5"/>
          <w:w w:val="78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0"/>
        </w:rPr>
        <w:t>1IACEAE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Arial" w:hAnsi="Arial" w:cs="Arial" w:eastAsia="Arial"/>
          <w:sz w:val="18"/>
          <w:szCs w:val="18"/>
          <w:color w:val="242424"/>
          <w:spacing w:val="0"/>
          <w:w w:val="78"/>
          <w:i/>
          <w:position w:val="4"/>
        </w:rPr>
        <w:t>Ma</w:t>
      </w:r>
      <w:r>
        <w:rPr>
          <w:rFonts w:ascii="Arial" w:hAnsi="Arial" w:cs="Arial" w:eastAsia="Arial"/>
          <w:sz w:val="18"/>
          <w:szCs w:val="18"/>
          <w:color w:val="242424"/>
          <w:spacing w:val="36"/>
          <w:w w:val="78"/>
          <w:i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8"/>
          <w:position w:val="4"/>
        </w:rPr>
        <w:t>rasrn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23"/>
          <w:w w:val="78"/>
          <w:position w:val="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8"/>
          <w:position w:val="4"/>
        </w:rPr>
        <w:t>u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4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4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6"/>
        </w:rPr>
        <w:t>ARASMIACEA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70" w:lineRule="exact"/>
        <w:ind w:left="251" w:right="-20"/>
        <w:jc w:val="left"/>
        <w:tabs>
          <w:tab w:pos="2880" w:val="left"/>
          <w:tab w:pos="5480" w:val="left"/>
          <w:tab w:pos="81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40"/>
        </w:rPr>
        <w:t>1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1"/>
          <w:position w:val="-2"/>
        </w:rPr>
        <w:t>PEZIZACL\E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1"/>
          <w:position w:val="3"/>
        </w:rPr>
        <w:t>Narcelleinia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99"/>
          <w:w w:val="81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5"/>
        </w:rPr>
        <w:t>PEZIZACE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20"/>
          <w:w w:val="82"/>
          <w:position w:val="5"/>
        </w:rPr>
        <w:t>A</w:t>
      </w:r>
      <w:r>
        <w:rPr>
          <w:rFonts w:ascii="Courier New" w:hAnsi="Courier New" w:cs="Courier New" w:eastAsia="Courier New"/>
          <w:sz w:val="24"/>
          <w:szCs w:val="24"/>
          <w:color w:val="BDBDBD"/>
          <w:spacing w:val="0"/>
          <w:w w:val="59"/>
          <w:position w:val="5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90" w:lineRule="exact"/>
        <w:ind w:left="246" w:right="-20"/>
        <w:jc w:val="left"/>
        <w:tabs>
          <w:tab w:pos="2880" w:val="left"/>
          <w:tab w:pos="5480" w:val="left"/>
          <w:tab w:pos="81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1"/>
        </w:rPr>
        <w:t>Maublancomvces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3"/>
        </w:rPr>
        <w:t>HELVELL\CEAE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1"/>
        </w:rPr>
        <w:t>Maublancomice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99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4F4F4F"/>
          <w:spacing w:val="0"/>
          <w:w w:val="73"/>
          <w:position w:val="3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-98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ELVELLACEA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69" w:lineRule="exact"/>
        <w:ind w:left="246" w:right="-20"/>
        <w:jc w:val="left"/>
        <w:tabs>
          <w:tab w:pos="2960" w:val="left"/>
          <w:tab w:pos="5500" w:val="left"/>
          <w:tab w:pos="81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3"/>
          <w:position w:val="-4"/>
        </w:rPr>
        <w:t>Melacollybia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68"/>
          <w:w w:val="73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3"/>
          <w:position w:val="-4"/>
        </w:rPr>
        <w:t>ARASMIACE.l'I.E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1"/>
          <w:position w:val="-2"/>
        </w:rPr>
        <w:t>Melacol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35"/>
          <w:w w:val="81"/>
          <w:position w:val="-2"/>
        </w:rPr>
        <w:t>l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-142"/>
          <w:w w:val="91"/>
          <w:position w:val="-2"/>
        </w:rPr>
        <w:t>'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28"/>
          <w:position w:val="-2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73"/>
          <w:w w:val="100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8"/>
          <w:position w:val="-2"/>
        </w:rPr>
        <w:t>bla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2"/>
        </w:rPr>
        <w:t>}!ARASMIACEA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79" w:lineRule="exact"/>
        <w:ind w:left="246" w:right="-20"/>
        <w:jc w:val="left"/>
        <w:tabs>
          <w:tab w:pos="2860" w:val="left"/>
          <w:tab w:pos="5500" w:val="left"/>
          <w:tab w:pos="81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-3"/>
        </w:rPr>
        <w:t>Me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5"/>
          <w:w w:val="80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0"/>
          <w:position w:val="-3"/>
        </w:rPr>
        <w:t>anolaster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76"/>
          <w:w w:val="80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-3"/>
        </w:rPr>
        <w:t>MELANOGASTERACEAE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1"/>
          <w:w w:val="80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-1"/>
        </w:rPr>
        <w:t>Me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"/>
          <w:w w:val="80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1"/>
        </w:rPr>
        <w:t>anolasteru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4"/>
        </w:rPr>
        <w:t>MELANOGASTERACEA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4"/>
          <w:w w:val="10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0"/>
          <w:w w:val="26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22" w:after="0" w:line="134" w:lineRule="auto"/>
        <w:ind w:left="246" w:right="1108"/>
        <w:jc w:val="left"/>
        <w:tabs>
          <w:tab w:pos="2860" w:val="left"/>
          <w:tab w:pos="5480" w:val="left"/>
          <w:tab w:pos="81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1"/>
        </w:rPr>
        <w:t>Melano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23"/>
          <w:w w:val="8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1"/>
        </w:rPr>
        <w:t>euca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TRICHOLO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Melano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"/>
          <w:w w:val="8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45"/>
          <w:position w:val="3"/>
        </w:rPr>
        <w:t>et..tca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7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2"/>
          <w:w w:val="85"/>
          <w:position w:val="7"/>
        </w:rPr>
        <w:t>C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7"/>
        </w:rPr>
        <w:t>OLOMATACE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5"/>
          <w:w w:val="81"/>
          <w:position w:val="7"/>
        </w:rPr>
        <w:t>A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39"/>
          <w:position w:val="7"/>
        </w:rPr>
        <w:t>.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39"/>
          <w:position w:val="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Melanophylluw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4F4F4F"/>
          <w:spacing w:val="-125"/>
          <w:w w:val="79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64"/>
          <w:position w:val="0"/>
        </w:rPr>
        <w:t>:'\GARICACE.\E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1"/>
          <w:position w:val="3"/>
        </w:rPr>
        <w:t>Melan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20"/>
          <w:w w:val="81"/>
          <w:position w:val="3"/>
        </w:rPr>
        <w:t>o</w:t>
      </w:r>
      <w:r>
        <w:rPr>
          <w:rFonts w:ascii="Courier New" w:hAnsi="Courier New" w:cs="Courier New" w:eastAsia="Courier New"/>
          <w:sz w:val="24"/>
          <w:szCs w:val="24"/>
          <w:color w:val="606060"/>
          <w:spacing w:val="0"/>
          <w:w w:val="45"/>
          <w:position w:val="3"/>
        </w:rPr>
        <w:t>c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24"/>
          <w:position w:val="3"/>
        </w:rPr>
        <w:t>l':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81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69"/>
          <w:position w:val="3"/>
        </w:rPr>
        <w:t>fllurnu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AGARICACEA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72"/>
          <w:w w:val="10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24"/>
          <w:position w:val="6"/>
        </w:rPr>
        <w:t>-</w:t>
      </w:r>
      <w:r>
        <w:rPr>
          <w:rFonts w:ascii="Courier New" w:hAnsi="Courier New" w:cs="Courier New" w:eastAsia="Courier New"/>
          <w:sz w:val="24"/>
          <w:szCs w:val="24"/>
          <w:color w:val="9E9E9E"/>
          <w:spacing w:val="0"/>
          <w:w w:val="24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3"/>
          <w:position w:val="0"/>
        </w:rPr>
        <w:t>Melanoi?US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3"/>
          <w:position w:val="2"/>
        </w:rPr>
        <w:t>Melanoru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3"/>
          <w:position w:val="6"/>
        </w:rPr>
        <w:t>POLlPORACEA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03" w:lineRule="exact"/>
        <w:ind w:left="246" w:right="-20"/>
        <w:jc w:val="left"/>
        <w:tabs>
          <w:tab w:pos="2880" w:val="left"/>
          <w:tab w:pos="5500" w:val="left"/>
          <w:tab w:pos="8140" w:val="left"/>
          <w:tab w:pos="10380" w:val="left"/>
        </w:tabs>
        <w:rPr>
          <w:rFonts w:ascii="Arial" w:hAnsi="Arial" w:cs="Arial" w:eastAsia="Arial"/>
          <w:sz w:val="11"/>
          <w:szCs w:val="11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1.274841pt;margin-top:2.817323pt;width:1.020745pt;height:5.5pt;mso-position-horizontal-relative:page;mso-position-vertical-relative:paragraph;z-index:-4899" type="#_x0000_t202" filled="f" stroked="f">
            <v:textbox inset="0,0,0,0">
              <w:txbxContent>
                <w:p>
                  <w:pPr>
                    <w:spacing w:before="0" w:after="0" w:line="110" w:lineRule="exact"/>
                    <w:ind w:right="-57"/>
                    <w:jc w:val="left"/>
                    <w:rPr>
                      <w:rFonts w:ascii="Arial" w:hAnsi="Arial" w:cs="Arial" w:eastAsia="Arial"/>
                      <w:sz w:val="11"/>
                      <w:szCs w:val="11"/>
                    </w:rPr>
                  </w:pPr>
                  <w:rPr/>
                  <w:r>
                    <w:rPr>
                      <w:rFonts w:ascii="Arial" w:hAnsi="Arial" w:cs="Arial" w:eastAsia="Arial"/>
                      <w:sz w:val="11"/>
                      <w:szCs w:val="11"/>
                      <w:color w:val="9E9E9E"/>
                      <w:spacing w:val="0"/>
                      <w:w w:val="67"/>
                    </w:rPr>
                    <w:t>]</w:t>
                  </w:r>
                  <w:r>
                    <w:rPr>
                      <w:rFonts w:ascii="Arial" w:hAnsi="Arial" w:cs="Arial" w:eastAsia="Arial"/>
                      <w:sz w:val="11"/>
                      <w:szCs w:val="11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5"/>
          <w:position w:val="-6"/>
        </w:rPr>
        <w:t>MelastlZa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4"/>
          <w:w w:val="75"/>
          <w:position w:val="-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5"/>
          <w:position w:val="-7"/>
        </w:rPr>
        <w:t>PEZIZACE.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14"/>
          <w:w w:val="75"/>
          <w:position w:val="-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5"/>
          <w:position w:val="-7"/>
        </w:rPr>
        <w:t>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5"/>
          <w:position w:val="-3"/>
        </w:rPr>
        <w:t>Melast1za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30"/>
          <w:w w:val="75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5"/>
          <w:position w:val="-1"/>
        </w:rPr>
        <w:t>PEZIZACEA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17"/>
          <w:w w:val="75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1"/>
        </w:rPr>
      </w:r>
      <w:r>
        <w:rPr>
          <w:rFonts w:ascii="Arial" w:hAnsi="Arial" w:cs="Arial" w:eastAsia="Arial"/>
          <w:sz w:val="11"/>
          <w:szCs w:val="11"/>
          <w:color w:val="BDBDBD"/>
          <w:spacing w:val="0"/>
          <w:w w:val="129"/>
          <w:position w:val="8"/>
        </w:rPr>
        <w:t>:</w:t>
      </w:r>
      <w:r>
        <w:rPr>
          <w:rFonts w:ascii="Arial" w:hAnsi="Arial" w:cs="Arial" w:eastAsia="Arial"/>
          <w:sz w:val="11"/>
          <w:szCs w:val="11"/>
          <w:color w:val="000000"/>
          <w:spacing w:val="0"/>
          <w:w w:val="100"/>
          <w:position w:val="0"/>
        </w:rPr>
      </w:r>
    </w:p>
    <w:p>
      <w:pPr>
        <w:spacing w:before="0" w:after="0" w:line="248" w:lineRule="exact"/>
        <w:ind w:left="352" w:right="-20"/>
        <w:jc w:val="left"/>
        <w:tabs>
          <w:tab w:pos="2880" w:val="left"/>
          <w:tab w:pos="5580" w:val="left"/>
          <w:tab w:pos="81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3"/>
          <w:position w:val="-3"/>
        </w:rPr>
        <w:t>1elogramrna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3"/>
          <w:position w:val="-4"/>
        </w:rPr>
        <w:t>DIAPORTHACEAE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45"/>
          <w:w w:val="73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3"/>
          <w:position w:val="-1"/>
        </w:rPr>
        <w:t>!elogramrna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2"/>
        </w:rPr>
        <w:t>DIAPOR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6"/>
          <w:w w:val="83"/>
          <w:position w:val="2"/>
        </w:rPr>
        <w:t>T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0"/>
          <w:w w:val="32"/>
          <w:position w:val="2"/>
        </w:rPr>
        <w:t>j,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-90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2"/>
        </w:rPr>
        <w:t>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19" w:lineRule="exact"/>
        <w:ind w:left="335" w:right="-20"/>
        <w:jc w:val="left"/>
        <w:tabs>
          <w:tab w:pos="2880" w:val="left"/>
          <w:tab w:pos="5560" w:val="left"/>
          <w:tab w:pos="8160" w:val="left"/>
          <w:tab w:pos="10380" w:val="left"/>
        </w:tabs>
        <w:rPr>
          <w:rFonts w:ascii="Arial" w:hAnsi="Arial" w:cs="Arial" w:eastAsia="Arial"/>
          <w:sz w:val="13"/>
          <w:szCs w:val="13"/>
        </w:rPr>
      </w:pPr>
      <w:rPr/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58"/>
          <w:position w:val="-8"/>
        </w:rPr>
        <w:t>le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8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1"/>
          <w:position w:val="-8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8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54"/>
          <w:position w:val="-5"/>
        </w:rPr>
        <w:t>le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9"/>
          <w:position w:val="-2"/>
        </w:rPr>
        <w:t>POL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47"/>
          <w:w w:val="79"/>
          <w:position w:val="-2"/>
        </w:rPr>
        <w:t>!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9"/>
          <w:position w:val="-2"/>
        </w:rPr>
        <w:t>P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12"/>
          <w:w w:val="79"/>
          <w:position w:val="-2"/>
        </w:rPr>
        <w:t>O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9"/>
          <w:position w:val="-2"/>
        </w:rPr>
        <w:t>RACE.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107"/>
          <w:w w:val="79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2"/>
        </w:rPr>
      </w:r>
      <w:r>
        <w:rPr>
          <w:rFonts w:ascii="Arial" w:hAnsi="Arial" w:cs="Arial" w:eastAsia="Arial"/>
          <w:sz w:val="13"/>
          <w:szCs w:val="13"/>
          <w:color w:val="8C8C8C"/>
          <w:spacing w:val="0"/>
          <w:w w:val="103"/>
          <w:position w:val="-2"/>
        </w:rPr>
        <w:t>;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00"/>
        </w:sectPr>
      </w:pPr>
      <w:rPr/>
    </w:p>
    <w:p>
      <w:pPr>
        <w:spacing w:before="43" w:after="0" w:line="157" w:lineRule="exact"/>
        <w:ind w:left="336" w:right="-77"/>
        <w:jc w:val="left"/>
        <w:tabs>
          <w:tab w:pos="28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56"/>
          <w:position w:val="-7"/>
        </w:rPr>
        <w:t>1e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1"/>
          <w:position w:val="-7"/>
        </w:rPr>
        <w:t>CREPIDOTACEAE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ind w:right="-20"/>
        <w:jc w:val="left"/>
        <w:tabs>
          <w:tab w:pos="2560" w:val="left"/>
          <w:tab w:pos="4800" w:val="left"/>
        </w:tabs>
        <w:rPr>
          <w:rFonts w:ascii="Arial" w:hAnsi="Arial" w:cs="Arial" w:eastAsia="Arial"/>
          <w:sz w:val="21"/>
          <w:szCs w:val="21"/>
        </w:rPr>
      </w:pPr>
      <w:rPr/>
      <w:r>
        <w:rPr/>
        <w:br w:type="column"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53"/>
          <w:position w:val="-5"/>
        </w:rPr>
        <w:t>le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2"/>
          <w:position w:val="-2"/>
        </w:rPr>
        <w:t>CREPIDOTACEA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-85"/>
          <w:w w:val="100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39"/>
          <w:position w:val="-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100"/>
          <w:position w:val="-2"/>
        </w:rPr>
      </w:r>
      <w:r>
        <w:rPr>
          <w:rFonts w:ascii="Arial" w:hAnsi="Arial" w:cs="Arial" w:eastAsia="Arial"/>
          <w:sz w:val="21"/>
          <w:szCs w:val="21"/>
          <w:color w:val="8C8C8C"/>
          <w:spacing w:val="0"/>
          <w:w w:val="77"/>
          <w:position w:val="-2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00"/>
          <w:cols w:num="2" w:equalWidth="0">
            <w:col w:w="4400" w:space="1182"/>
            <w:col w:w="5478"/>
          </w:cols>
        </w:sectPr>
      </w:pPr>
      <w:rPr/>
    </w:p>
    <w:p>
      <w:pPr>
        <w:spacing w:before="0" w:after="0" w:line="76" w:lineRule="exact"/>
        <w:ind w:left="251" w:right="-20"/>
        <w:jc w:val="left"/>
        <w:tabs>
          <w:tab w:pos="2880" w:val="left"/>
          <w:tab w:pos="5500" w:val="left"/>
          <w:tab w:pos="8140" w:val="left"/>
          <w:tab w:pos="103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3"/>
          <w:position w:val="-17"/>
        </w:rPr>
        <w:t>!'1eru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26"/>
          <w:w w:val="73"/>
          <w:position w:val="-17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3"/>
          <w:position w:val="-17"/>
        </w:rPr>
        <w:t>iopsis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7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7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3"/>
          <w:position w:val="-17"/>
        </w:rPr>
        <w:t>.::ORTICIACEAE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17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3"/>
          <w:position w:val="-14"/>
        </w:rPr>
        <w:t>Meruliops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22"/>
          <w:w w:val="73"/>
          <w:position w:val="-1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4F4F4F"/>
          <w:spacing w:val="7"/>
          <w:w w:val="73"/>
          <w:position w:val="-14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3"/>
          <w:position w:val="-14"/>
        </w:rPr>
        <w:t>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8"/>
          <w:w w:val="73"/>
          <w:position w:val="-1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4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3"/>
          <w:position w:val="-12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53"/>
          <w:w w:val="73"/>
          <w:position w:val="-1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12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12"/>
        </w:rPr>
      </w:r>
      <w:r>
        <w:rPr>
          <w:rFonts w:ascii="Courier New" w:hAnsi="Courier New" w:cs="Courier New" w:eastAsia="Courier New"/>
          <w:sz w:val="24"/>
          <w:szCs w:val="24"/>
          <w:color w:val="777777"/>
          <w:spacing w:val="0"/>
          <w:w w:val="16"/>
          <w:position w:val="-12"/>
        </w:rPr>
      </w:r>
      <w:r>
        <w:rPr>
          <w:rFonts w:ascii="Courier New" w:hAnsi="Courier New" w:cs="Courier New" w:eastAsia="Courier New"/>
          <w:sz w:val="24"/>
          <w:szCs w:val="24"/>
          <w:color w:val="777777"/>
          <w:spacing w:val="0"/>
          <w:w w:val="16"/>
          <w:shadow/>
          <w:position w:val="-12"/>
        </w:rPr>
        <w:t>1</w:t>
      </w:r>
      <w:r>
        <w:rPr>
          <w:rFonts w:ascii="Courier New" w:hAnsi="Courier New" w:cs="Courier New" w:eastAsia="Courier New"/>
          <w:sz w:val="24"/>
          <w:szCs w:val="24"/>
          <w:color w:val="777777"/>
          <w:spacing w:val="0"/>
          <w:w w:val="16"/>
          <w:position w:val="-12"/>
        </w:rPr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400"/>
        </w:sectPr>
      </w:pPr>
      <w:rPr/>
    </w:p>
    <w:p>
      <w:pPr>
        <w:spacing w:before="3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361" w:right="-76"/>
        <w:jc w:val="left"/>
        <w:tabs>
          <w:tab w:pos="28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79.039368pt;margin-top:-2.783368pt;width:3.037305pt;height:21.5pt;mso-position-horizontal-relative:page;mso-position-vertical-relative:paragraph;z-index:-4897" type="#_x0000_t202" filled="f" stroked="f">
            <v:textbox inset="0,0,0,0">
              <w:txbxContent>
                <w:p>
                  <w:pPr>
                    <w:spacing w:before="0" w:after="0" w:line="430" w:lineRule="exact"/>
                    <w:ind w:right="-105"/>
                    <w:jc w:val="left"/>
                    <w:rPr>
                      <w:rFonts w:ascii="Times New Roman" w:hAnsi="Times New Roman" w:cs="Times New Roman" w:eastAsia="Times New Roman"/>
                      <w:sz w:val="43"/>
                      <w:szCs w:val="43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43"/>
                      <w:szCs w:val="43"/>
                      <w:color w:val="242424"/>
                      <w:spacing w:val="0"/>
                      <w:w w:val="51"/>
                    </w:rPr>
                    <w:t>\</w:t>
                  </w:r>
                  <w:r>
                    <w:rPr>
                      <w:rFonts w:ascii="Times New Roman" w:hAnsi="Times New Roman" w:cs="Times New Roman" w:eastAsia="Times New Roman"/>
                      <w:sz w:val="43"/>
                      <w:szCs w:val="43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1"/>
        </w:rPr>
        <w:t>1erulius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1"/>
        </w:rPr>
        <w:t>CORTICL\CEAE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</w:rPr>
      </w:r>
    </w:p>
    <w:p>
      <w:pPr>
        <w:spacing w:before="0" w:after="0" w:line="350" w:lineRule="exact"/>
        <w:ind w:left="302" w:right="578"/>
        <w:jc w:val="center"/>
        <w:tabs>
          <w:tab w:pos="2960" w:val="left"/>
          <w:tab w:pos="52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br w:type="column"/>
      </w:r>
      <w:r>
        <w:rPr>
          <w:rFonts w:ascii="Courier New" w:hAnsi="Courier New" w:cs="Courier New" w:eastAsia="Courier New"/>
          <w:sz w:val="24"/>
          <w:szCs w:val="24"/>
          <w:color w:val="242424"/>
          <w:w w:val="42"/>
          <w:position w:val="-4"/>
        </w:rPr>
        <w:t>;'l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22"/>
          <w:w w:val="42"/>
          <w:position w:val="-4"/>
        </w:rPr>
        <w:t>e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75"/>
          <w:position w:val="-4"/>
        </w:rPr>
        <w:t>ru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23"/>
          <w:w w:val="75"/>
          <w:position w:val="-4"/>
        </w:rPr>
        <w:t>l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30"/>
          <w:w w:val="66"/>
          <w:position w:val="-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7"/>
          <w:position w:val="-4"/>
        </w:rPr>
        <w:t>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83"/>
          <w:position w:val="-1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242424"/>
          <w:spacing w:val="0"/>
          <w:w w:val="16"/>
          <w:position w:val="10"/>
        </w:rPr>
        <w:t>1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15" w:lineRule="exact"/>
        <w:ind w:left="2776" w:right="3009"/>
        <w:jc w:val="center"/>
        <w:rPr>
          <w:rFonts w:ascii="Arial" w:hAnsi="Arial" w:cs="Arial" w:eastAsia="Arial"/>
          <w:sz w:val="15"/>
          <w:szCs w:val="15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1.511536pt;margin-top:-4.542469pt;width:1.29636pt;height:9pt;mso-position-horizontal-relative:page;mso-position-vertical-relative:paragraph;z-index:-4898" type="#_x0000_t202" filled="f" stroked="f">
            <v:textbox inset="0,0,0,0">
              <w:txbxContent>
                <w:p>
                  <w:pPr>
                    <w:spacing w:before="0" w:after="0" w:line="180" w:lineRule="exact"/>
                    <w:ind w:right="-67"/>
                    <w:jc w:val="left"/>
                    <w:rPr>
                      <w:rFonts w:ascii="Arial" w:hAnsi="Arial" w:cs="Arial" w:eastAsia="Arial"/>
                      <w:sz w:val="18"/>
                      <w:szCs w:val="18"/>
                    </w:rPr>
                  </w:pPr>
                  <w:rPr/>
                  <w:r>
                    <w:rPr>
                      <w:rFonts w:ascii="Arial" w:hAnsi="Arial" w:cs="Arial" w:eastAsia="Arial"/>
                      <w:sz w:val="18"/>
                      <w:szCs w:val="18"/>
                      <w:color w:val="242424"/>
                      <w:spacing w:val="0"/>
                      <w:w w:val="52"/>
                    </w:rPr>
                    <w:t>t</w:t>
                  </w:r>
                  <w:r>
                    <w:rPr>
                      <w:rFonts w:ascii="Arial" w:hAnsi="Arial" w:cs="Arial" w:eastAsia="Arial"/>
                      <w:sz w:val="18"/>
                      <w:szCs w:val="18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15"/>
          <w:szCs w:val="15"/>
          <w:color w:val="ACACAC"/>
          <w:spacing w:val="0"/>
          <w:w w:val="104"/>
          <w:position w:val="1"/>
        </w:rPr>
        <w:t>-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  <w:position w:val="0"/>
        </w:rPr>
      </w:r>
    </w:p>
    <w:p>
      <w:pPr>
        <w:spacing w:before="38" w:after="0" w:line="169" w:lineRule="exact"/>
        <w:ind w:right="331"/>
        <w:jc w:val="right"/>
        <w:rPr>
          <w:rFonts w:ascii="Times New Roman" w:hAnsi="Times New Roman" w:cs="Times New Roman" w:eastAsia="Times New Roman"/>
          <w:sz w:val="15"/>
          <w:szCs w:val="15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4F4F4F"/>
          <w:spacing w:val="0"/>
          <w:w w:val="287"/>
        </w:rPr>
        <w:t>'</w:t>
      </w:r>
      <w:r>
        <w:rPr>
          <w:rFonts w:ascii="Times New Roman" w:hAnsi="Times New Roman" w:cs="Times New Roman" w:eastAsia="Times New Roman"/>
          <w:sz w:val="15"/>
          <w:szCs w:val="15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440" w:right="400"/>
          <w:cols w:num="2" w:equalWidth="0">
            <w:col w:w="4278" w:space="862"/>
            <w:col w:w="5920"/>
          </w:cols>
        </w:sectPr>
      </w:pPr>
      <w:rPr/>
    </w:p>
    <w:p>
      <w:pPr>
        <w:spacing w:before="4" w:after="0" w:line="220" w:lineRule="exact"/>
        <w:jc w:val="left"/>
        <w:rPr>
          <w:sz w:val="22"/>
          <w:szCs w:val="22"/>
        </w:rPr>
      </w:pPr>
      <w:rPr/>
      <w:r>
        <w:rPr/>
        <w:pict>
          <v:group style="position:absolute;margin-left:6.508552pt;margin-top:48.367741pt;width:568.019093pt;height:744.429831pt;mso-position-horizontal-relative:page;mso-position-vertical-relative:page;z-index:-4904" coordorigin="130,967" coordsize="11360,14889">
            <v:group style="position:absolute;left:5841;top:1010;width:2;height:3054" coordorigin="5841,1010" coordsize="2,3054">
              <v:shape style="position:absolute;left:5841;top:1010;width:2;height:3054" coordorigin="5841,1010" coordsize="0,3054" path="m5841,4065l5841,1010e" filled="f" stroked="t" strokeweight=".236675pt" strokecolor="#000000">
                <v:path arrowok="t"/>
              </v:shape>
            </v:group>
            <v:group style="position:absolute;left:5872;top:4041;width:2;height:1001" coordorigin="5872,4041" coordsize="2,1001">
              <v:shape style="position:absolute;left:5872;top:4041;width:2;height:1001" coordorigin="5872,4041" coordsize="0,1001" path="m5872,5042l5872,4041e" filled="f" stroked="t" strokeweight=".236675pt" strokecolor="#000000">
                <v:path arrowok="t"/>
              </v:shape>
            </v:group>
            <v:group style="position:absolute;left:5872;top:5184;width:2;height:253" coordorigin="5872,5184" coordsize="2,253">
              <v:shape style="position:absolute;left:5872;top:5184;width:2;height:253" coordorigin="5872,5184" coordsize="0,253" path="m5872,5437l5872,5184e" filled="f" stroked="t" strokeweight=".236675pt" strokecolor="#000000">
                <v:path arrowok="t"/>
              </v:shape>
            </v:group>
            <v:group style="position:absolute;left:5870;top:972;width:2;height:11708" coordorigin="5870,972" coordsize="2,11708">
              <v:shape style="position:absolute;left:5870;top:972;width:2;height:11708" coordorigin="5870,972" coordsize="0,11708" path="m5870,12680l5870,972e" filled="f" stroked="t" strokeweight=".473349pt" strokecolor="#000000">
                <v:path arrowok="t"/>
              </v:shape>
            </v:group>
            <v:group style="position:absolute;left:5576;top:1177;width:2;height:11822" coordorigin="5576,1177" coordsize="2,11822">
              <v:shape style="position:absolute;left:5576;top:1177;width:2;height:11822" coordorigin="5576,1177" coordsize="0,11822" path="m5576,12999l5576,1177e" filled="f" stroked="t" strokeweight=".710024pt" strokecolor="#000000">
                <v:path arrowok="t"/>
              </v:shape>
            </v:group>
            <v:group style="position:absolute;left:464;top:9087;width:2;height:6762" coordorigin="464,9087" coordsize="2,6762">
              <v:shape style="position:absolute;left:464;top:9087;width:2;height:6762" coordorigin="464,9087" coordsize="0,6762" path="m464,15849l464,9087e" filled="f" stroked="t" strokeweight=".710024pt" strokecolor="#000000">
                <v:path arrowok="t"/>
              </v:shape>
            </v:group>
            <v:group style="position:absolute;left:137;top:12597;width:2627;height:2" coordorigin="137,12597" coordsize="2627,2">
              <v:shape style="position:absolute;left:137;top:12597;width:2627;height:2" coordorigin="137,12597" coordsize="2627,0" path="m137,12597l2764,12597e" filled="f" stroked="t" strokeweight=".710024pt" strokecolor="#000000">
                <v:path arrowok="t"/>
              </v:shape>
            </v:group>
            <v:group style="position:absolute;left:2708;top:12587;width:374;height:2" coordorigin="2708,12587" coordsize="374,2">
              <v:shape style="position:absolute;left:2708;top:12587;width:374;height:2" coordorigin="2708,12587" coordsize="374,0" path="m2708,12587l3082,12587e" filled="f" stroked="t" strokeweight=".473349pt" strokecolor="#000000">
                <v:path arrowok="t"/>
              </v:shape>
            </v:group>
            <v:group style="position:absolute;left:3025;top:12573;width:2556;height:2" coordorigin="3025,12573" coordsize="2556,2">
              <v:shape style="position:absolute;left:3025;top:12573;width:2556;height:2" coordorigin="3025,12573" coordsize="2556,0" path="m3025,12573l5581,12573e" filled="f" stroked="t" strokeweight=".710024pt" strokecolor="#000000">
                <v:path arrowok="t"/>
              </v:shape>
            </v:group>
            <v:group style="position:absolute;left:5439;top:12559;width:440;height:2" coordorigin="5439,12559" coordsize="440,2">
              <v:shape style="position:absolute;left:5439;top:12559;width:440;height:2" coordorigin="5439,12559" coordsize="440,0" path="m5439,12559l5879,12559e" filled="f" stroked="t" strokeweight=".710024pt" strokecolor="#000000">
                <v:path arrowok="t"/>
              </v:shape>
            </v:group>
            <v:group style="position:absolute;left:5808;top:12549;width:2779;height:2" coordorigin="5808,12549" coordsize="2779,2">
              <v:shape style="position:absolute;left:5808;top:12549;width:2779;height:2" coordorigin="5808,12549" coordsize="2779,0" path="m5808,12549l8587,12549e" filled="f" stroked="t" strokeweight=".473349pt" strokecolor="#000000">
                <v:path arrowok="t"/>
              </v:shape>
            </v:group>
            <v:group style="position:absolute;left:7413;top:12542;width:644;height:2" coordorigin="7413,12542" coordsize="644,2">
              <v:shape style="position:absolute;left:7413;top:12542;width:644;height:2" coordorigin="7413,12542" coordsize="644,0" path="m7413,12542l8056,12542e" filled="f" stroked="t" strokeweight=".236675pt" strokecolor="#000000">
                <v:path arrowok="t"/>
              </v:shape>
            </v:group>
            <v:group style="position:absolute;left:10844;top:5766;width:2;height:4965" coordorigin="10844,5766" coordsize="2,4965">
              <v:shape style="position:absolute;left:10844;top:5766;width:2;height:4965" coordorigin="10844,5766" coordsize="0,4965" path="m10844,10731l10844,5766e" filled="f" stroked="t" strokeweight=".473349pt" strokecolor="#000000">
                <v:path arrowok="t"/>
              </v:shape>
            </v:group>
            <v:group style="position:absolute;left:10854;top:7400;width:2;height:3331" coordorigin="10854,7400" coordsize="2,3331">
              <v:shape style="position:absolute;left:10854;top:7400;width:2;height:3331" coordorigin="10854,7400" coordsize="0,3331" path="m10854,10731l10854,7400e" filled="f" stroked="t" strokeweight=".473349pt" strokecolor="#000000">
                <v:path arrowok="t"/>
              </v:shape>
            </v:group>
            <v:group style="position:absolute;left:10863;top:9073;width:2;height:2892" coordorigin="10863,9073" coordsize="2,2892">
              <v:shape style="position:absolute;left:10863;top:9073;width:2;height:2892" coordorigin="10863,9073" coordsize="0,2892" path="m10863,11965l10863,9073e" filled="f" stroked="t" strokeweight=".473349pt" strokecolor="#000000">
                <v:path arrowok="t"/>
              </v:shape>
            </v:group>
            <v:group style="position:absolute;left:10873;top:10745;width:2;height:3321" coordorigin="10873,10745" coordsize="2,3321">
              <v:shape style="position:absolute;left:10873;top:10745;width:2;height:3321" coordorigin="10873,10745" coordsize="0,3321" path="m10873,14067l10873,10745e" filled="f" stroked="t" strokeweight=".473349pt" strokecolor="#000000">
                <v:path arrowok="t"/>
              </v:shape>
            </v:group>
            <v:group style="position:absolute;left:8028;top:12570;width:3455;height:2" coordorigin="8028,12570" coordsize="3455,2">
              <v:shape style="position:absolute;left:8028;top:12570;width:3455;height:2" coordorigin="8028,12570" coordsize="3455,0" path="m8028,12570l11483,12570e" filled="f" stroked="t" strokeweight=".710024pt" strokecolor="#000000">
                <v:path arrowok="t"/>
              </v:shape>
            </v:group>
            <v:group style="position:absolute;left:5583;top:12651;width:2;height:2197" coordorigin="5583,12651" coordsize="2,2197">
              <v:shape style="position:absolute;left:5583;top:12651;width:2;height:2197" coordorigin="5583,12651" coordsize="0,2197" path="m5583,14848l5583,12651e" filled="f" stroked="t" strokeweight=".710024pt" strokecolor="#000000">
                <v:path arrowok="t"/>
              </v:shape>
            </v:group>
            <v:group style="position:absolute;left:5872;top:12718;width:2;height:2830" coordorigin="5872,12718" coordsize="2,2830">
              <v:shape style="position:absolute;left:5872;top:12718;width:2;height:2830" coordorigin="5872,12718" coordsize="0,2830" path="m5872,15549l5872,12718e" filled="f" stroked="t" strokeweight=".710024pt" strokecolor="#000000">
                <v:path arrowok="t"/>
              </v:shape>
            </v:group>
            <v:group style="position:absolute;left:10882;top:12890;width:2;height:2039" coordorigin="10882,12890" coordsize="2,2039">
              <v:shape style="position:absolute;left:10882;top:12890;width:2;height:2039" coordorigin="10882,12890" coordsize="0,2039" path="m10882,14929l10882,12890e" filled="f" stroked="t" strokeweight=".710024pt" strokecolor="#000000">
                <v:path arrowok="t"/>
              </v:shape>
            </v:group>
            <v:group style="position:absolute;left:5548;top:13314;width:2;height:386" coordorigin="5548,13314" coordsize="2,386">
              <v:shape style="position:absolute;left:5548;top:13314;width:2;height:386" coordorigin="5548,13314" coordsize="0,386" path="m5548,13700l5548,13314e" filled="f" stroked="t" strokeweight=".710024pt" strokecolor="#000000">
                <v:path arrowok="t"/>
              </v:shape>
            </v:group>
            <v:group style="position:absolute;left:10892;top:12570;width:2;height:2273" coordorigin="10892,12570" coordsize="2,2273">
              <v:shape style="position:absolute;left:10892;top:12570;width:2;height:2273" coordorigin="10892,12570" coordsize="0,2273" path="m10892,14843l10892,12570e" filled="f" stroked="t" strokeweight=".710024pt" strokecolor="#000000">
                <v:path arrowok="t"/>
              </v:shape>
            </v:group>
            <v:group style="position:absolute;left:5548;top:14229;width:2;height:767" coordorigin="5548,14229" coordsize="2,767">
              <v:shape style="position:absolute;left:5548;top:14229;width:2;height:767" coordorigin="5548,14229" coordsize="0,767" path="m5548,14996l5548,14229e" filled="f" stroked="t" strokeweight=".710024pt" strokecolor="#000000">
                <v:path arrowok="t"/>
              </v:shape>
            </v:group>
            <v:group style="position:absolute;left:10868;top:14815;width:2;height:762" coordorigin="10868,14815" coordsize="2,762">
              <v:shape style="position:absolute;left:10868;top:14815;width:2;height:762" coordorigin="10868,14815" coordsize="0,762" path="m10868,15577l10868,14815e" filled="f" stroked="t" strokeweight=".710024pt" strokecolor="#000000">
                <v:path arrowok="t"/>
              </v:shape>
            </v:group>
            <v:group style="position:absolute;left:3309;top:15725;width:2310;height:2" coordorigin="3309,15725" coordsize="2310,2">
              <v:shape style="position:absolute;left:3309;top:15725;width:2310;height:2" coordorigin="3309,15725" coordsize="2310,0" path="m3309,15725l5619,15725e" filled="f" stroked="t" strokeweight=".946698pt" strokecolor="#000000">
                <v:path arrowok="t"/>
              </v:shape>
            </v:group>
            <v:group style="position:absolute;left:577;top:15742;width:2646;height:2" coordorigin="577,15742" coordsize="2646,2">
              <v:shape style="position:absolute;left:577;top:15742;width:2646;height:2" coordorigin="577,15742" coordsize="2646,0" path="m577,15742l3224,15742e" filled="f" stroked="t" strokeweight=".710024pt" strokecolor="#000000">
                <v:path arrowok="t"/>
              </v:shape>
            </v:group>
            <v:group style="position:absolute;left:3313;top:15734;width:2078;height:2" coordorigin="3313,15734" coordsize="2078,2">
              <v:shape style="position:absolute;left:3313;top:15734;width:2078;height:2" coordorigin="3313,15734" coordsize="2078,0" path="m3313,15734l5391,15734e" filled="f" stroked="t" strokeweight=".946698pt" strokecolor="#000000">
                <v:path arrowok="t"/>
              </v:shape>
            </v:group>
            <v:group style="position:absolute;left:5666;top:15720;width:2802;height:2" coordorigin="5666,15720" coordsize="2802,2">
              <v:shape style="position:absolute;left:5666;top:15720;width:2802;height:2" coordorigin="5666,15720" coordsize="2802,0" path="m5666,15720l8468,15720e" filled="f" stroked="t" strokeweight=".710024pt" strokecolor="#000000">
                <v:path arrowok="t"/>
              </v:shape>
            </v:group>
            <v:group style="position:absolute;left:8520;top:15708;width:2196;height:2" coordorigin="8520,15708" coordsize="2196,2">
              <v:shape style="position:absolute;left:8520;top:15708;width:2196;height:2" coordorigin="8520,15708" coordsize="2196,0" path="m8520,15708l10717,15708e" filled="f" stroked="t" strokeweight=".946698pt" strokecolor="#000000">
                <v:path arrowok="t"/>
              </v:shape>
            </v:group>
            <v:group style="position:absolute;left:10660;top:15701;width:246;height:2" coordorigin="10660,15701" coordsize="246,2">
              <v:shape style="position:absolute;left:10660;top:15701;width:246;height:2" coordorigin="10660,15701" coordsize="246,0" path="m10660,15701l10906,15701e" filled="f" stroked="t" strokeweight=".236675pt" strokecolor="#000000">
                <v:path arrowok="t"/>
              </v:shape>
            </v:group>
            <v:group style="position:absolute;left:10899;top:15549;width:2;height:195" coordorigin="10899,15549" coordsize="2,195">
              <v:shape style="position:absolute;left:10899;top:15549;width:2;height:195" coordorigin="10899,15549" coordsize="0,195" path="m10899,15744l10899,15549e" filled="f" stroked="t" strokeweight=".473349pt" strokecolor="#000000">
                <v:path arrowok="t"/>
              </v:shape>
            </v:group>
            <v:group style="position:absolute;left:10868;top:15730;width:2;height:119" coordorigin="10868,15730" coordsize="2,119">
              <v:shape style="position:absolute;left:10868;top:15730;width:2;height:119" coordorigin="10868,15730" coordsize="0,119" path="m10868,15849l10868,15730e" filled="f" stroked="t" strokeweight=".236675pt" strokecolor="#000000">
                <v:path arrowok="t"/>
              </v:shape>
            </v:group>
            <w10:wrap type="none"/>
          </v:group>
        </w:pict>
      </w:r>
      <w:r>
        <w:rPr>
          <w:sz w:val="22"/>
          <w:szCs w:val="22"/>
        </w:rPr>
      </w:r>
    </w:p>
    <w:p>
      <w:pPr>
        <w:spacing w:before="31" w:after="0" w:line="240" w:lineRule="auto"/>
        <w:ind w:right="98"/>
        <w:jc w:val="right"/>
        <w:tabs>
          <w:tab w:pos="152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242424"/>
          <w:spacing w:val="0"/>
          <w:w w:val="100"/>
          <w:i/>
        </w:rPr>
        <w:t>Pierre</w:t>
      </w:r>
      <w:r>
        <w:rPr>
          <w:rFonts w:ascii="Times New Roman" w:hAnsi="Times New Roman" w:cs="Times New Roman" w:eastAsia="Times New Roman"/>
          <w:sz w:val="15"/>
          <w:szCs w:val="15"/>
          <w:color w:val="242424"/>
          <w:spacing w:val="16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242424"/>
          <w:spacing w:val="0"/>
          <w:w w:val="107"/>
          <w:i/>
        </w:rPr>
        <w:t>TRE4NTON</w:t>
      </w:r>
      <w:r>
        <w:rPr>
          <w:rFonts w:ascii="Times New Roman" w:hAnsi="Times New Roman" w:cs="Times New Roman" w:eastAsia="Times New Roman"/>
          <w:sz w:val="15"/>
          <w:szCs w:val="15"/>
          <w:color w:val="242424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5"/>
          <w:szCs w:val="15"/>
          <w:color w:val="242424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2"/>
          <w:szCs w:val="22"/>
          <w:color w:val="242424"/>
          <w:spacing w:val="0"/>
          <w:w w:val="109"/>
        </w:rPr>
        <w:t>34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440" w:right="400"/>
        </w:sectPr>
      </w:pPr>
      <w:rPr/>
    </w:p>
    <w:p>
      <w:pPr>
        <w:spacing w:before="94" w:after="0" w:line="240" w:lineRule="auto"/>
        <w:ind w:left="2557" w:right="-20"/>
        <w:jc w:val="left"/>
        <w:rPr>
          <w:rFonts w:ascii="Times New Roman" w:hAnsi="Times New Roman" w:cs="Times New Roman" w:eastAsia="Times New Roman"/>
          <w:sz w:val="10"/>
          <w:szCs w:val="10"/>
        </w:rPr>
      </w:pPr>
      <w:rPr/>
      <w:r>
        <w:rPr>
          <w:rFonts w:ascii="Times New Roman" w:hAnsi="Times New Roman" w:cs="Times New Roman" w:eastAsia="Times New Roman"/>
          <w:sz w:val="10"/>
          <w:szCs w:val="10"/>
          <w:color w:val="AAAAAA"/>
          <w:spacing w:val="0"/>
          <w:w w:val="55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000000"/>
          <w:spacing w:val="0"/>
          <w:w w:val="100"/>
        </w:rPr>
      </w:r>
    </w:p>
    <w:p>
      <w:pPr>
        <w:spacing w:before="12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144" w:lineRule="auto"/>
        <w:ind w:left="197" w:right="559" w:firstLine="-5"/>
        <w:jc w:val="left"/>
        <w:tabs>
          <w:tab w:pos="2800" w:val="left"/>
          <w:tab w:pos="5580" w:val="left"/>
          <w:tab w:pos="8220" w:val="left"/>
          <w:tab w:pos="9440" w:val="left"/>
          <w:tab w:pos="104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</w:rPr>
        <w:t>Metatrichia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4"/>
        </w:rPr>
        <w:t>Metatrichia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4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4"/>
        </w:rPr>
      </w:r>
      <w:r>
        <w:rPr>
          <w:rFonts w:ascii="Arial" w:hAnsi="Arial" w:cs="Arial" w:eastAsia="Arial"/>
          <w:sz w:val="16"/>
          <w:szCs w:val="16"/>
          <w:color w:val="BCBCBC"/>
          <w:spacing w:val="0"/>
          <w:w w:val="150"/>
          <w:position w:val="-3"/>
        </w:rPr>
        <w:t>'</w:t>
      </w:r>
      <w:r>
        <w:rPr>
          <w:rFonts w:ascii="Arial" w:hAnsi="Arial" w:cs="Arial" w:eastAsia="Arial"/>
          <w:sz w:val="16"/>
          <w:szCs w:val="16"/>
          <w:color w:val="BCBCBC"/>
          <w:spacing w:val="0"/>
          <w:w w:val="100"/>
          <w:position w:val="-3"/>
        </w:rPr>
        <w:tab/>
      </w:r>
      <w:r>
        <w:rPr>
          <w:rFonts w:ascii="Arial" w:hAnsi="Arial" w:cs="Arial" w:eastAsia="Arial"/>
          <w:sz w:val="16"/>
          <w:szCs w:val="16"/>
          <w:color w:val="BCBCBC"/>
          <w:spacing w:val="0"/>
          <w:w w:val="100"/>
          <w:position w:val="-3"/>
        </w:rPr>
      </w:r>
      <w:r>
        <w:rPr>
          <w:rFonts w:ascii="Arial" w:hAnsi="Arial" w:cs="Arial" w:eastAsia="Arial"/>
          <w:sz w:val="12"/>
          <w:szCs w:val="12"/>
          <w:color w:val="8E8E8E"/>
          <w:spacing w:val="-28"/>
          <w:w w:val="120"/>
          <w:position w:val="0"/>
        </w:rPr>
        <w:t>·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20"/>
          <w:position w:val="0"/>
        </w:rPr>
        <w:t>.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2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3"/>
        </w:rPr>
        <w:t>Microglossum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69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GEOGLOSSACEAE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0"/>
        </w:rPr>
        <w:t>Microglossumu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4"/>
          <w:position w:val="1"/>
        </w:rPr>
        <w:t>GEOGLOSSAOE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42"/>
          <w:w w:val="84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0"/>
          <w:w w:val="53"/>
          <w:position w:val="1"/>
        </w:rPr>
        <w:t>: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0"/>
          <w:w w:val="5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3"/>
        </w:rPr>
        <w:t>Micromphale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39"/>
          <w:position w:val="1"/>
        </w:rPr>
        <w:t>,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-63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MARASMIACEAE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2"/>
          <w:position w:val="0"/>
        </w:rPr>
        <w:t>Micro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7"/>
          <w:w w:val="82"/>
          <w:position w:val="0"/>
        </w:rPr>
        <w:t>m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-46"/>
          <w:w w:val="146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4"/>
          <w:position w:val="0"/>
        </w:rPr>
        <w:t>rale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1"/>
        </w:rPr>
        <w:t>MARASMIACEA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6" w:lineRule="exact"/>
        <w:ind w:left="193" w:right="-20"/>
        <w:jc w:val="left"/>
        <w:tabs>
          <w:tab w:pos="2900" w:val="left"/>
          <w:tab w:pos="5580" w:val="left"/>
          <w:tab w:pos="8220" w:val="left"/>
          <w:tab w:pos="10440" w:val="left"/>
        </w:tabs>
        <w:rPr>
          <w:rFonts w:ascii="Times New Roman" w:hAnsi="Times New Roman" w:cs="Times New Roman" w:eastAsia="Times New Roman"/>
          <w:sz w:val="15"/>
          <w:szCs w:val="15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15"/>
        </w:rPr>
        <w:t>Mitrophora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15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11"/>
        </w:rPr>
        <w:t>MORCHELLACEAE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1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2"/>
          <w:position w:val="-12"/>
        </w:rPr>
        <w:t>Mitr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22"/>
          <w:w w:val="82"/>
          <w:position w:val="-12"/>
        </w:rPr>
        <w:t>o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31"/>
          <w:position w:val="-12"/>
        </w:rPr>
        <w:t>t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8"/>
          <w:w w:val="31"/>
          <w:position w:val="-12"/>
        </w:rPr>
        <w:t>: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69"/>
          <w:position w:val="-12"/>
        </w:rPr>
        <w:t>l"ora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12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12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11"/>
        </w:rPr>
        <w:t>MORCHELLACEA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1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11"/>
        </w:rPr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0"/>
          <w:w w:val="49"/>
          <w:position w:val="-10"/>
        </w:rPr>
        <w:t>1</w:t>
      </w:r>
      <w:r>
        <w:rPr>
          <w:rFonts w:ascii="Times New Roman" w:hAnsi="Times New Roman" w:cs="Times New Roman" w:eastAsia="Times New Roman"/>
          <w:sz w:val="15"/>
          <w:szCs w:val="15"/>
          <w:color w:val="000000"/>
          <w:spacing w:val="0"/>
          <w:w w:val="100"/>
          <w:position w:val="0"/>
        </w:rPr>
      </w:r>
    </w:p>
    <w:p>
      <w:pPr>
        <w:spacing w:before="0" w:after="0" w:line="367" w:lineRule="exact"/>
        <w:ind w:left="193" w:right="-20"/>
        <w:jc w:val="left"/>
        <w:tabs>
          <w:tab w:pos="2900" w:val="left"/>
          <w:tab w:pos="5580" w:val="left"/>
          <w:tab w:pos="8220" w:val="left"/>
          <w:tab w:pos="104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37.31897pt;margin-top:7.399038pt;width:15.178801pt;height:26pt;mso-position-horizontal-relative:page;mso-position-vertical-relative:paragraph;z-index:-4889" type="#_x0000_t202" filled="f" stroked="f">
            <v:textbox inset="0,0,0,0">
              <w:txbxContent>
                <w:p>
                  <w:pPr>
                    <w:spacing w:before="0" w:after="0" w:line="520" w:lineRule="exact"/>
                    <w:ind w:right="-118"/>
                    <w:jc w:val="left"/>
                    <w:rPr>
                      <w:rFonts w:ascii="Arial" w:hAnsi="Arial" w:cs="Arial" w:eastAsia="Arial"/>
                      <w:sz w:val="52"/>
                      <w:szCs w:val="52"/>
                    </w:rPr>
                  </w:pPr>
                  <w:rPr/>
                  <w:r>
                    <w:rPr>
                      <w:rFonts w:ascii="Arial" w:hAnsi="Arial" w:cs="Arial" w:eastAsia="Arial"/>
                      <w:sz w:val="52"/>
                      <w:szCs w:val="52"/>
                      <w:color w:val="0F0F0F"/>
                      <w:spacing w:val="0"/>
                      <w:w w:val="105"/>
                      <w:position w:val="-1"/>
                    </w:rPr>
                    <w:t>1</w:t>
                  </w:r>
                  <w:r>
                    <w:rPr>
                      <w:rFonts w:ascii="Arial" w:hAnsi="Arial" w:cs="Arial" w:eastAsia="Arial"/>
                      <w:sz w:val="52"/>
                      <w:szCs w:val="52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6"/>
        </w:rPr>
        <w:t>Mitrula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1"/>
        </w:rPr>
        <w:t>GEOGLOSSACEAE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2"/>
        </w:rPr>
        <w:t>Mitruia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GEOGLOSSACEA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6"/>
          <w:position w:val="12"/>
        </w:rPr>
        <w:t>1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96" w:lineRule="exact"/>
        <w:ind w:left="193" w:right="-20"/>
        <w:jc w:val="left"/>
        <w:tabs>
          <w:tab w:pos="2900" w:val="left"/>
          <w:tab w:pos="5580" w:val="left"/>
          <w:tab w:pos="82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>Mollisia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>DERMATEACEAE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2"/>
        </w:rPr>
        <w:t>Mollisia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4"/>
        </w:rPr>
        <w:t>DERMATEACE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53"/>
          <w:w w:val="84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0"/>
          <w:w w:val="40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77" w:lineRule="exact"/>
        <w:ind w:left="193" w:right="-20"/>
        <w:jc w:val="left"/>
        <w:tabs>
          <w:tab w:pos="2900" w:val="left"/>
          <w:tab w:pos="5580" w:val="left"/>
          <w:tab w:pos="8140" w:val="left"/>
          <w:tab w:pos="10440" w:val="left"/>
          <w:tab w:pos="10740" w:val="left"/>
        </w:tabs>
        <w:rPr>
          <w:rFonts w:ascii="Times New Roman" w:hAnsi="Times New Roman" w:cs="Times New Roman" w:eastAsia="Times New Roman"/>
          <w:sz w:val="14"/>
          <w:szCs w:val="14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3"/>
        </w:rPr>
        <w:t>Montagn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4"/>
          <w:w w:val="83"/>
          <w:position w:val="-3"/>
        </w:rPr>
        <w:t>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11"/>
          <w:w w:val="8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MONTAGNEACEAE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1"/>
        </w:rPr>
        <w:t>Montagnea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27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27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20"/>
          <w:w w:val="27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2"/>
        </w:rPr>
        <w:t>MONTAGNEACEA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</w:r>
      <w:r>
        <w:rPr>
          <w:rFonts w:ascii="Arial" w:hAnsi="Arial" w:cs="Arial" w:eastAsia="Arial"/>
          <w:sz w:val="23"/>
          <w:szCs w:val="23"/>
          <w:color w:val="212121"/>
          <w:spacing w:val="0"/>
          <w:w w:val="100"/>
          <w:position w:val="-5"/>
        </w:rPr>
        <w:t>i</w:t>
      </w:r>
      <w:r>
        <w:rPr>
          <w:rFonts w:ascii="Arial" w:hAnsi="Arial" w:cs="Arial" w:eastAsia="Arial"/>
          <w:sz w:val="23"/>
          <w:szCs w:val="23"/>
          <w:color w:val="212121"/>
          <w:spacing w:val="0"/>
          <w:w w:val="100"/>
          <w:position w:val="-5"/>
        </w:rPr>
        <w:tab/>
      </w:r>
      <w:r>
        <w:rPr>
          <w:rFonts w:ascii="Arial" w:hAnsi="Arial" w:cs="Arial" w:eastAsia="Arial"/>
          <w:sz w:val="23"/>
          <w:szCs w:val="23"/>
          <w:color w:val="212121"/>
          <w:spacing w:val="0"/>
          <w:w w:val="100"/>
          <w:position w:val="-5"/>
        </w:rPr>
      </w:r>
      <w:r>
        <w:rPr>
          <w:rFonts w:ascii="Times New Roman" w:hAnsi="Times New Roman" w:cs="Times New Roman" w:eastAsia="Times New Roman"/>
          <w:sz w:val="14"/>
          <w:szCs w:val="14"/>
          <w:color w:val="565656"/>
          <w:spacing w:val="0"/>
          <w:w w:val="104"/>
          <w:position w:val="2"/>
        </w:rPr>
        <w:t>'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60" w:lineRule="exact"/>
        <w:ind w:left="193" w:right="-20"/>
        <w:jc w:val="left"/>
        <w:tabs>
          <w:tab w:pos="2900" w:val="left"/>
          <w:tab w:pos="5580" w:val="left"/>
          <w:tab w:pos="8220" w:val="left"/>
          <w:tab w:pos="1044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3.781189pt;margin-top:7.049048pt;width:1.375pt;height:5pt;mso-position-horizontal-relative:page;mso-position-vertical-relative:paragraph;z-index:-4888" type="#_x0000_t202" filled="f" stroked="f">
            <v:textbox inset="0,0,0,0">
              <w:txbxContent>
                <w:p>
                  <w:pPr>
                    <w:spacing w:before="0" w:after="0" w:line="100" w:lineRule="exact"/>
                    <w:ind w:right="-55"/>
                    <w:jc w:val="left"/>
                    <w:rPr>
                      <w:rFonts w:ascii="Times New Roman" w:hAnsi="Times New Roman" w:cs="Times New Roman" w:eastAsia="Times New Roman"/>
                      <w:sz w:val="10"/>
                      <w:szCs w:val="10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0"/>
                      <w:szCs w:val="10"/>
                      <w:color w:val="333333"/>
                      <w:spacing w:val="0"/>
                      <w:w w:val="55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0"/>
                      <w:szCs w:val="10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6"/>
        </w:rPr>
        <w:t>Montagnites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>MONTAGNEACEAE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0"/>
          <w:position w:val="-2"/>
        </w:rPr>
        <w:t>Mon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18"/>
          <w:w w:val="80"/>
          <w:position w:val="-2"/>
        </w:rPr>
        <w:t>t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-2"/>
        </w:rPr>
        <w:t>agn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13"/>
          <w:w w:val="84"/>
          <w:position w:val="-2"/>
        </w:rPr>
        <w:t>i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2"/>
          <w:position w:val="-2"/>
        </w:rPr>
        <w:t>t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4"/>
          <w:w w:val="82"/>
          <w:position w:val="-2"/>
        </w:rPr>
        <w:t>e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49"/>
          <w:position w:val="-2"/>
        </w:rPr>
        <w:t>,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0"/>
        </w:rPr>
        <w:t>MONTAGNEACE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49"/>
          <w:w w:val="83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27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21"/>
          <w:position w:val="2"/>
        </w:rPr>
        <w:t>1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56" w:after="0" w:line="153" w:lineRule="auto"/>
        <w:ind w:left="188" w:right="546" w:firstLine="5"/>
        <w:jc w:val="left"/>
        <w:tabs>
          <w:tab w:pos="2900" w:val="left"/>
          <w:tab w:pos="5580" w:val="left"/>
          <w:tab w:pos="8220" w:val="left"/>
          <w:tab w:pos="10440" w:val="left"/>
        </w:tabs>
        <w:rPr>
          <w:rFonts w:ascii="Times New Roman" w:hAnsi="Times New Roman" w:cs="Times New Roman" w:eastAsia="Times New Roman"/>
          <w:sz w:val="14"/>
          <w:szCs w:val="14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Morchella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MORCHELLACEAE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0"/>
        </w:rPr>
        <w:t>Morchella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1"/>
        </w:rPr>
        <w:t>MORCHELLACE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54"/>
          <w:w w:val="83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4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Mucilage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0"/>
        </w:rPr>
        <w:t>Mucilage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14"/>
          <w:szCs w:val="14"/>
          <w:color w:val="0F0F0F"/>
          <w:spacing w:val="0"/>
          <w:w w:val="52"/>
          <w:position w:val="0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79" w:lineRule="exact"/>
        <w:ind w:left="188" w:right="-20"/>
        <w:jc w:val="left"/>
        <w:tabs>
          <w:tab w:pos="2920" w:val="left"/>
          <w:tab w:pos="5580" w:val="left"/>
          <w:tab w:pos="6560" w:val="left"/>
          <w:tab w:pos="8240" w:val="left"/>
          <w:tab w:pos="10440" w:val="left"/>
        </w:tabs>
        <w:rPr>
          <w:rFonts w:ascii="Times New Roman" w:hAnsi="Times New Roman" w:cs="Times New Roman" w:eastAsia="Times New Roman"/>
          <w:sz w:val="8"/>
          <w:szCs w:val="8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3.781189pt;margin-top:.834491pt;width:1.81152pt;height:4pt;mso-position-horizontal-relative:page;mso-position-vertical-relative:paragraph;z-index:-4887" type="#_x0000_t202" filled="f" stroked="f">
            <v:textbox inset="0,0,0,0">
              <w:txbxContent>
                <w:p>
                  <w:pPr>
                    <w:spacing w:before="0" w:after="0" w:line="80" w:lineRule="exact"/>
                    <w:ind w:right="-52"/>
                    <w:jc w:val="left"/>
                    <w:rPr>
                      <w:rFonts w:ascii="Arial" w:hAnsi="Arial" w:cs="Arial" w:eastAsia="Arial"/>
                      <w:sz w:val="8"/>
                      <w:szCs w:val="8"/>
                    </w:rPr>
                  </w:pPr>
                  <w:rPr/>
                  <w:r>
                    <w:rPr>
                      <w:rFonts w:ascii="Arial" w:hAnsi="Arial" w:cs="Arial" w:eastAsia="Arial"/>
                      <w:sz w:val="8"/>
                      <w:szCs w:val="8"/>
                      <w:color w:val="444444"/>
                      <w:spacing w:val="0"/>
                      <w:w w:val="204"/>
                    </w:rPr>
                    <w:t>i</w:t>
                  </w:r>
                  <w:r>
                    <w:rPr>
                      <w:rFonts w:ascii="Arial" w:hAnsi="Arial" w:cs="Arial" w:eastAsia="Arial"/>
                      <w:sz w:val="8"/>
                      <w:szCs w:val="8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0.635559pt;margin-top:8.914742pt;width:36.288002pt;height:12pt;mso-position-horizontal-relative:page;mso-position-vertical-relative:paragraph;z-index:-4886" type="#_x0000_t202" filled="f" stroked="f">
            <v:textbox inset="0,0,0,0">
              <w:txbxContent>
                <w:p>
                  <w:pPr>
                    <w:spacing w:before="0" w:after="0" w:line="240" w:lineRule="exact"/>
                    <w:ind w:right="-76"/>
                    <w:jc w:val="left"/>
                    <w:rPr>
                      <w:rFonts w:ascii="Courier New" w:hAnsi="Courier New" w:cs="Courier New" w:eastAsia="Courier New"/>
                      <w:sz w:val="24"/>
                      <w:szCs w:val="24"/>
                    </w:rPr>
                  </w:pPr>
                  <w:rPr/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0F0F0F"/>
                      <w:spacing w:val="0"/>
                      <w:w w:val="84"/>
                      <w:position w:val="2"/>
                    </w:rPr>
                    <w:t>Mycena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>Muti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1"/>
          <w:w w:val="100"/>
          <w:position w:val="-2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i/>
          <w:position w:val="-2"/>
        </w:rPr>
        <w:t>us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i/>
          <w:position w:val="-2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  <w:i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>PHALLACEAE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2"/>
        </w:rPr>
        <w:t>Mutinu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40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24"/>
          <w:position w:val="3"/>
        </w:rPr>
        <w:t>(o-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82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6"/>
          <w:position w:val="3"/>
        </w:rPr>
        <w:t>ËALLACEA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29"/>
          <w:w w:val="76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8"/>
          <w:szCs w:val="8"/>
          <w:color w:val="0F0F0F"/>
          <w:spacing w:val="0"/>
          <w:w w:val="76"/>
          <w:position w:val="14"/>
        </w:rPr>
        <w:t>1</w:t>
      </w:r>
      <w:r>
        <w:rPr>
          <w:rFonts w:ascii="Times New Roman" w:hAnsi="Times New Roman" w:cs="Times New Roman" w:eastAsia="Times New Roman"/>
          <w:sz w:val="8"/>
          <w:szCs w:val="8"/>
          <w:color w:val="000000"/>
          <w:spacing w:val="0"/>
          <w:w w:val="100"/>
          <w:position w:val="0"/>
        </w:rPr>
      </w:r>
    </w:p>
    <w:p>
      <w:pPr>
        <w:spacing w:before="0" w:after="0" w:line="197" w:lineRule="exact"/>
        <w:ind w:left="2912" w:right="-20"/>
        <w:jc w:val="left"/>
        <w:tabs>
          <w:tab w:pos="5580" w:val="left"/>
          <w:tab w:pos="8220" w:val="left"/>
          <w:tab w:pos="10320" w:val="left"/>
        </w:tabs>
        <w:rPr>
          <w:rFonts w:ascii="Arial" w:hAnsi="Arial" w:cs="Arial" w:eastAsia="Arial"/>
          <w:sz w:val="20"/>
          <w:szCs w:val="20"/>
        </w:rPr>
      </w:pPr>
      <w:rPr/>
      <w:r>
        <w:rPr/>
        <w:pict>
          <v:group style="position:absolute;margin-left:544.259827pt;margin-top:9.275334pt;width:.1pt;height:57.507114pt;mso-position-horizontal-relative:page;mso-position-vertical-relative:paragraph;z-index:-4893" coordorigin="10885,186" coordsize="2,1150">
            <v:shape style="position:absolute;left:10885;top:186;width:2;height:1150" coordorigin="10885,186" coordsize="0,1150" path="m10885,1336l10885,186e" filled="f" stroked="t" strokeweight=".478681pt" strokecolor="#000000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>MARASMIACEAE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9"/>
          <w:position w:val="2"/>
        </w:rPr>
        <w:t>Mlcena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88"/>
          <w:w w:val="79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9"/>
          <w:position w:val="3"/>
        </w:rPr>
        <w:t>MARASMIACEA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50"/>
          <w:w w:val="79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</w:r>
      <w:r>
        <w:rPr>
          <w:rFonts w:ascii="Arial" w:hAnsi="Arial" w:cs="Arial" w:eastAsia="Arial"/>
          <w:sz w:val="20"/>
          <w:szCs w:val="20"/>
          <w:color w:val="AAAAAA"/>
          <w:spacing w:val="0"/>
          <w:w w:val="79"/>
          <w:position w:val="-5"/>
        </w:rPr>
        <w:t>'</w:t>
      </w:r>
      <w:r>
        <w:rPr>
          <w:rFonts w:ascii="Arial" w:hAnsi="Arial" w:cs="Arial" w:eastAsia="Arial"/>
          <w:sz w:val="20"/>
          <w:szCs w:val="20"/>
          <w:color w:val="AAAAAA"/>
          <w:spacing w:val="33"/>
          <w:w w:val="79"/>
          <w:position w:val="-5"/>
        </w:rPr>
        <w:t> </w:t>
      </w:r>
      <w:r>
        <w:rPr>
          <w:rFonts w:ascii="Arial" w:hAnsi="Arial" w:cs="Arial" w:eastAsia="Arial"/>
          <w:sz w:val="20"/>
          <w:szCs w:val="20"/>
          <w:color w:val="212121"/>
          <w:spacing w:val="0"/>
          <w:w w:val="27"/>
          <w:position w:val="-5"/>
        </w:rPr>
        <w:t>1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138" w:lineRule="exact"/>
        <w:ind w:left="188" w:right="-20"/>
        <w:jc w:val="left"/>
        <w:tabs>
          <w:tab w:pos="2900" w:val="left"/>
          <w:tab w:pos="5580" w:val="left"/>
          <w:tab w:pos="82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8"/>
          <w:position w:val="-6"/>
        </w:rPr>
        <w:t>.Mycenastrum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1"/>
        </w:rPr>
        <w:t>MYCENASTRACEAE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6"/>
          <w:position w:val="-2"/>
        </w:rPr>
        <w:t>Mkena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8"/>
          <w:w w:val="86"/>
          <w:position w:val="-2"/>
        </w:rPr>
        <w:t>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6"/>
          <w:position w:val="-2"/>
        </w:rPr>
        <w:t>trumu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49"/>
          <w:w w:val="86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6"/>
          <w:position w:val="-1"/>
        </w:rPr>
        <w:t>MfCENASTRACEA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50" w:lineRule="exact"/>
        <w:ind w:left="183" w:right="-20"/>
        <w:jc w:val="left"/>
        <w:tabs>
          <w:tab w:pos="2900" w:val="left"/>
          <w:tab w:pos="5560" w:val="left"/>
          <w:tab w:pos="8220" w:val="left"/>
          <w:tab w:pos="10440" w:val="left"/>
        </w:tabs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>Mycenella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>MARASMIACEAE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1"/>
        </w:rPr>
        <w:t>K{cenepa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2"/>
        </w:rPr>
        <w:t>MARASMIACEA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13"/>
          <w:szCs w:val="13"/>
          <w:color w:val="0F0F0F"/>
          <w:spacing w:val="0"/>
          <w:w w:val="56"/>
          <w:position w:val="-7"/>
        </w:rPr>
        <w:t>1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7" w:after="0" w:line="143" w:lineRule="auto"/>
        <w:ind w:left="174" w:right="535" w:firstLine="14"/>
        <w:jc w:val="left"/>
        <w:tabs>
          <w:tab w:pos="2900" w:val="left"/>
          <w:tab w:pos="5560" w:val="left"/>
          <w:tab w:pos="8100" w:val="left"/>
          <w:tab w:pos="8220" w:val="left"/>
          <w:tab w:pos="10440" w:val="left"/>
        </w:tabs>
        <w:rPr>
          <w:rFonts w:ascii="Times New Roman" w:hAnsi="Times New Roman" w:cs="Times New Roman" w:eastAsia="Times New Roman"/>
          <w:sz w:val="15"/>
          <w:szCs w:val="15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7"/>
          <w:position w:val="-4"/>
        </w:rPr>
        <w:t>.Mycoacia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9"/>
          <w:position w:val="0"/>
        </w:rPr>
        <w:t>M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4"/>
          <w:w w:val="7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coac1a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1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Mycolachnea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PYRONEMATACEAE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2"/>
          <w:position w:val="0"/>
        </w:rPr>
        <w:t>M]'cola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80"/>
          <w:w w:val="72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-12"/>
          <w:w w:val="40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13"/>
          <w:w w:val="29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27"/>
          <w:w w:val="86"/>
          <w:position w:val="0"/>
        </w:rPr>
        <w:t>n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29"/>
          <w:position w:val="0"/>
        </w:rPr>
        <w:t>-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75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PfRONEMATACEA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4"/>
        </w:rPr>
        <w:t>Mycoleptodon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-5"/>
          <w:w w:val="79"/>
          <w:position w:val="0"/>
        </w:rPr>
        <w:t>M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0"/>
          <w:w w:val="41"/>
          <w:position w:val="0"/>
        </w:rPr>
        <w:t>}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5"/>
          <w:w w:val="41"/>
          <w:position w:val="0"/>
        </w:rPr>
        <w:t>'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0"/>
        </w:rPr>
        <w:t>coleptodonu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60"/>
          <w:position w:val="1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6"/>
          <w:w w:val="6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1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4"/>
        </w:rPr>
        <w:t>Myriostoma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GEASTRACEAE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-31"/>
          <w:w w:val="75"/>
          <w:position w:val="0"/>
        </w:rPr>
        <w:t>M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-1"/>
          <w:w w:val="107"/>
          <w:position w:val="0"/>
        </w:rPr>
        <w:t>J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0"/>
        </w:rPr>
        <w:t>riostoma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25"/>
          <w:position w:val="1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-71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GEASTRACEA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Myxomphalia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-9"/>
          <w:w w:val="79"/>
          <w:position w:val="0"/>
        </w:rPr>
        <w:t>M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9"/>
          <w:position w:val="0"/>
        </w:rPr>
        <w:t>SsomA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2"/>
          <w:w w:val="7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9"/>
          <w:position w:val="0"/>
        </w:rPr>
        <w:t>alia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6"/>
          <w:position w:val="1"/>
        </w:rPr>
        <w:t>TRIC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48"/>
          <w:w w:val="76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20"/>
          <w:w w:val="56"/>
          <w:position w:val="1"/>
        </w:rPr>
        <w:t>o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1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Naucoria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CREPIDOTACEAE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Naucoda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3"/>
          <w:position w:val="1"/>
        </w:rPr>
        <w:t>CREPIDOTACEA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68"/>
          <w:w w:val="7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0"/>
          <w:w w:val="73"/>
          <w:position w:val="-6"/>
        </w:rPr>
        <w:t>1</w:t>
      </w:r>
      <w:r>
        <w:rPr>
          <w:rFonts w:ascii="Times New Roman" w:hAnsi="Times New Roman" w:cs="Times New Roman" w:eastAsia="Times New Roman"/>
          <w:sz w:val="15"/>
          <w:szCs w:val="15"/>
          <w:color w:val="000000"/>
          <w:spacing w:val="0"/>
          <w:w w:val="100"/>
          <w:position w:val="0"/>
        </w:rPr>
      </w:r>
    </w:p>
    <w:p>
      <w:pPr>
        <w:spacing w:before="0" w:after="0" w:line="188" w:lineRule="exact"/>
        <w:ind w:left="174" w:right="-20"/>
        <w:jc w:val="left"/>
        <w:tabs>
          <w:tab w:pos="2900" w:val="left"/>
          <w:tab w:pos="5560" w:val="left"/>
          <w:tab w:pos="8120" w:val="left"/>
          <w:tab w:pos="10440" w:val="left"/>
        </w:tabs>
        <w:rPr>
          <w:rFonts w:ascii="Arial" w:hAnsi="Arial" w:cs="Arial" w:eastAsia="Arial"/>
          <w:sz w:val="14"/>
          <w:szCs w:val="14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-3"/>
        </w:rPr>
        <w:t>Ne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4"/>
          <w:w w:val="84"/>
          <w:position w:val="-3"/>
        </w:rPr>
        <w:t>c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-3"/>
        </w:rPr>
        <w:t>tria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14"/>
          <w:w w:val="84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>NECTRIACEAE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2"/>
        </w:rPr>
        <w:t>Ne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7"/>
          <w:w w:val="83"/>
          <w:position w:val="2"/>
        </w:rPr>
        <w:t>t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2"/>
        </w:rPr>
        <w:t>tria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14"/>
          <w:w w:val="8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29"/>
          <w:position w:val="4"/>
        </w:rPr>
        <w:t>,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-70"/>
          <w:w w:val="10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4"/>
        </w:rPr>
        <w:t>N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53"/>
          <w:w w:val="83"/>
          <w:position w:val="4"/>
        </w:rPr>
        <w:t>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3"/>
          <w:position w:val="4"/>
        </w:rPr>
        <w:t>tTRIACEA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119"/>
          <w:w w:val="83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4"/>
        </w:rPr>
      </w:r>
      <w:r>
        <w:rPr>
          <w:rFonts w:ascii="Arial" w:hAnsi="Arial" w:cs="Arial" w:eastAsia="Arial"/>
          <w:sz w:val="14"/>
          <w:szCs w:val="14"/>
          <w:color w:val="212121"/>
          <w:spacing w:val="0"/>
          <w:w w:val="52"/>
          <w:position w:val="-5"/>
        </w:rPr>
        <w:t>1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34" w:lineRule="exact"/>
        <w:ind w:left="174" w:right="-20"/>
        <w:jc w:val="left"/>
        <w:tabs>
          <w:tab w:pos="2900" w:val="left"/>
          <w:tab w:pos="5500" w:val="left"/>
          <w:tab w:pos="8220" w:val="left"/>
          <w:tab w:pos="10440" w:val="left"/>
        </w:tabs>
        <w:rPr>
          <w:rFonts w:ascii="Arial" w:hAnsi="Arial" w:cs="Arial" w:eastAsia="Arial"/>
          <w:sz w:val="10"/>
          <w:szCs w:val="10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7"/>
        </w:rPr>
        <w:t>Nematoloma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>STROPHARIACEAE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60"/>
          <w:position w:val="-2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-90"/>
          <w:w w:val="100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>Nematoloma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-1"/>
        </w:rPr>
        <w:t>STR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8"/>
          <w:w w:val="84"/>
          <w:position w:val="-1"/>
        </w:rPr>
        <w:t>O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49"/>
          <w:w w:val="45"/>
          <w:position w:val="-1"/>
        </w:rPr>
        <w:t>;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6"/>
          <w:w w:val="63"/>
          <w:position w:val="-1"/>
        </w:rPr>
        <w:t>/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7"/>
          <w:position w:val="-1"/>
        </w:rPr>
        <w:t>FARIACEA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16"/>
          <w:szCs w:val="16"/>
          <w:color w:val="212121"/>
          <w:spacing w:val="-29"/>
          <w:w w:val="91"/>
          <w:position w:val="-5"/>
        </w:rPr>
        <w:t>'</w:t>
      </w:r>
      <w:r>
        <w:rPr>
          <w:rFonts w:ascii="Arial" w:hAnsi="Arial" w:cs="Arial" w:eastAsia="Arial"/>
          <w:sz w:val="10"/>
          <w:szCs w:val="10"/>
          <w:color w:val="444444"/>
          <w:spacing w:val="0"/>
          <w:w w:val="176"/>
          <w:position w:val="-7"/>
        </w:rPr>
        <w:t>!</w:t>
      </w:r>
      <w:r>
        <w:rPr>
          <w:rFonts w:ascii="Arial" w:hAnsi="Arial" w:cs="Arial" w:eastAsia="Arial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0" w:after="0" w:line="196" w:lineRule="exact"/>
        <w:ind w:left="174" w:right="-20"/>
        <w:jc w:val="left"/>
        <w:tabs>
          <w:tab w:pos="2900" w:val="left"/>
          <w:tab w:pos="5560" w:val="left"/>
          <w:tab w:pos="8120" w:val="left"/>
          <w:tab w:pos="10440" w:val="left"/>
        </w:tabs>
        <w:rPr>
          <w:rFonts w:ascii="Arial" w:hAnsi="Arial" w:cs="Arial" w:eastAsia="Arial"/>
          <w:sz w:val="11"/>
          <w:szCs w:val="11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8"/>
        </w:rPr>
        <w:t>Neobulgaria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8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>HELOTIACEAE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3"/>
        </w:rPr>
        <w:t>Neobulgaria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40"/>
          <w:position w:val="-2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-70"/>
          <w:w w:val="100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-99"/>
          <w:w w:val="46"/>
          <w:position w:val="-2"/>
        </w:rPr>
        <w:t>'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34"/>
          <w:position w:val="-2"/>
        </w:rPr>
        <w:t>.i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107"/>
          <w:w w:val="100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>ELOTIACEA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</w:r>
      <w:r>
        <w:rPr>
          <w:rFonts w:ascii="Times New Roman" w:hAnsi="Times New Roman" w:cs="Times New Roman" w:eastAsia="Times New Roman"/>
          <w:sz w:val="14"/>
          <w:szCs w:val="14"/>
          <w:color w:val="333333"/>
          <w:spacing w:val="-26"/>
          <w:w w:val="104"/>
          <w:position w:val="-1"/>
        </w:rPr>
        <w:t>'</w:t>
      </w:r>
      <w:r>
        <w:rPr>
          <w:rFonts w:ascii="Arial" w:hAnsi="Arial" w:cs="Arial" w:eastAsia="Arial"/>
          <w:sz w:val="11"/>
          <w:szCs w:val="11"/>
          <w:color w:val="444444"/>
          <w:spacing w:val="0"/>
          <w:w w:val="198"/>
          <w:position w:val="-5"/>
        </w:rPr>
        <w:t>i</w:t>
      </w:r>
      <w:r>
        <w:rPr>
          <w:rFonts w:ascii="Arial" w:hAnsi="Arial" w:cs="Arial" w:eastAsia="Arial"/>
          <w:sz w:val="11"/>
          <w:szCs w:val="11"/>
          <w:color w:val="000000"/>
          <w:spacing w:val="0"/>
          <w:w w:val="100"/>
          <w:position w:val="0"/>
        </w:rPr>
      </w:r>
    </w:p>
    <w:p>
      <w:pPr>
        <w:spacing w:before="0" w:after="0" w:line="252" w:lineRule="exact"/>
        <w:ind w:left="174" w:right="-20"/>
        <w:jc w:val="left"/>
        <w:tabs>
          <w:tab w:pos="2900" w:val="left"/>
          <w:tab w:pos="5540" w:val="left"/>
          <w:tab w:pos="8220" w:val="left"/>
          <w:tab w:pos="10440" w:val="left"/>
        </w:tabs>
        <w:rPr>
          <w:rFonts w:ascii="Times New Roman" w:hAnsi="Times New Roman" w:cs="Times New Roman" w:eastAsia="Times New Roman"/>
          <w:sz w:val="12"/>
          <w:szCs w:val="12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3.781189pt;margin-top:12.644293pt;width:2.450065pt;height:14.5pt;mso-position-horizontal-relative:page;mso-position-vertical-relative:paragraph;z-index:-4884" type="#_x0000_t202" filled="f" stroked="f">
            <v:textbox inset="0,0,0,0">
              <w:txbxContent>
                <w:p>
                  <w:pPr>
                    <w:spacing w:before="0" w:after="0" w:line="290" w:lineRule="exact"/>
                    <w:ind w:right="-83"/>
                    <w:jc w:val="left"/>
                    <w:rPr>
                      <w:rFonts w:ascii="Arial" w:hAnsi="Arial" w:cs="Arial" w:eastAsia="Arial"/>
                      <w:sz w:val="29"/>
                      <w:szCs w:val="29"/>
                    </w:rPr>
                  </w:pPr>
                  <w:rPr/>
                  <w:r>
                    <w:rPr>
                      <w:rFonts w:ascii="Arial" w:hAnsi="Arial" w:cs="Arial" w:eastAsia="Arial"/>
                      <w:sz w:val="29"/>
                      <w:szCs w:val="29"/>
                      <w:color w:val="333333"/>
                      <w:spacing w:val="0"/>
                      <w:w w:val="61"/>
                    </w:rPr>
                    <w:t>!</w:t>
                  </w:r>
                  <w:r>
                    <w:rPr>
                      <w:rFonts w:ascii="Arial" w:hAnsi="Arial" w:cs="Arial" w:eastAsia="Arial"/>
                      <w:sz w:val="29"/>
                      <w:szCs w:val="29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3.781189pt;margin-top:2.875366pt;width:1.512pt;height:12pt;mso-position-horizontal-relative:page;mso-position-vertical-relative:paragraph;z-index:-4883" type="#_x0000_t202" filled="f" stroked="f">
            <v:textbox inset="0,0,0,0">
              <w:txbxContent>
                <w:p>
                  <w:pPr>
                    <w:spacing w:before="0" w:after="0" w:line="240" w:lineRule="exact"/>
                    <w:ind w:right="-76"/>
                    <w:jc w:val="left"/>
                    <w:rPr>
                      <w:rFonts w:ascii="Courier New" w:hAnsi="Courier New" w:cs="Courier New" w:eastAsia="Courier New"/>
                      <w:sz w:val="24"/>
                      <w:szCs w:val="24"/>
                    </w:rPr>
                  </w:pPr>
                  <w:rPr/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333333"/>
                      <w:spacing w:val="0"/>
                      <w:w w:val="21"/>
                      <w:position w:val="2"/>
                    </w:rPr>
                    <w:t>1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Neournula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SARCùSCYPHACEAE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Neournula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3"/>
        </w:rPr>
        <w:t>SARCOS$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6"/>
          <w:w w:val="83"/>
          <w:position w:val="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-39"/>
          <w:w w:val="146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69"/>
          <w:position w:val="3"/>
        </w:rPr>
        <w:t>fl\CE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54"/>
          <w:w w:val="69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0"/>
          <w:w w:val="40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444444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12"/>
          <w:szCs w:val="12"/>
          <w:color w:val="333333"/>
          <w:spacing w:val="0"/>
          <w:w w:val="61"/>
          <w:position w:val="6"/>
        </w:rPr>
        <w:t>1</w:t>
      </w:r>
      <w:r>
        <w:rPr>
          <w:rFonts w:ascii="Times New Roman" w:hAnsi="Times New Roman" w:cs="Times New Roman" w:eastAsia="Times New Roman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7" w:after="0" w:line="146" w:lineRule="auto"/>
        <w:ind w:left="174" w:right="1324" w:firstLine="5"/>
        <w:jc w:val="left"/>
        <w:tabs>
          <w:tab w:pos="2900" w:val="left"/>
          <w:tab w:pos="5560" w:val="left"/>
          <w:tab w:pos="8120" w:val="left"/>
          <w:tab w:pos="82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4.020508pt;margin-top:15.185574pt;width:1.375pt;height:5pt;mso-position-horizontal-relative:page;mso-position-vertical-relative:paragraph;z-index:-4885" type="#_x0000_t202" filled="f" stroked="f">
            <v:textbox inset="0,0,0,0">
              <w:txbxContent>
                <w:p>
                  <w:pPr>
                    <w:spacing w:before="0" w:after="0" w:line="100" w:lineRule="exact"/>
                    <w:ind w:right="-55"/>
                    <w:jc w:val="left"/>
                    <w:rPr>
                      <w:rFonts w:ascii="Times New Roman" w:hAnsi="Times New Roman" w:cs="Times New Roman" w:eastAsia="Times New Roman"/>
                      <w:sz w:val="10"/>
                      <w:szCs w:val="10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0"/>
                      <w:szCs w:val="10"/>
                      <w:color w:val="212121"/>
                      <w:spacing w:val="0"/>
                      <w:w w:val="55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0"/>
                      <w:szCs w:val="10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7"/>
          <w:position w:val="-4"/>
        </w:rPr>
        <w:t>Nevroph:yllum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GOMPHACEAE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0"/>
        </w:rPr>
        <w:t>Nevr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6"/>
          <w:w w:val="84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67"/>
          <w:position w:val="0"/>
        </w:rPr>
        <w:t>Fi'l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10"/>
          <w:w w:val="67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0"/>
        </w:rPr>
        <w:t>u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20"/>
          <w:w w:val="83"/>
          <w:position w:val="0"/>
        </w:rPr>
        <w:t>m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9"/>
          <w:position w:val="0"/>
        </w:rPr>
        <w:t>w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2"/>
          <w:position w:val="1"/>
        </w:rPr>
        <w:t>GO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7"/>
          <w:w w:val="82"/>
          <w:position w:val="1"/>
        </w:rPr>
        <w:t>M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33"/>
          <w:w w:val="100"/>
          <w:position w:val="1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5"/>
          <w:position w:val="1"/>
        </w:rPr>
        <w:t>ËACEA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5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5"/>
        </w:rPr>
        <w:t>Nidulana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6"/>
          <w:position w:val="1"/>
        </w:rPr>
        <w:t>NIDUL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67"/>
          <w:w w:val="86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-13"/>
          <w:w w:val="61"/>
          <w:position w:val="1"/>
        </w:rPr>
        <w:t>'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5"/>
          <w:position w:val="1"/>
        </w:rPr>
        <w:t>RIACEAE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0"/>
        </w:rPr>
        <w:t>Nidularia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46"/>
          <w:position w:val="1"/>
        </w:rPr>
        <w:t>'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-73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1"/>
        </w:rPr>
        <w:t>NIDULARIACEA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18" w:lineRule="exact"/>
        <w:ind w:left="178" w:right="-20"/>
        <w:jc w:val="left"/>
        <w:tabs>
          <w:tab w:pos="2900" w:val="left"/>
          <w:tab w:pos="5560" w:val="left"/>
          <w:tab w:pos="8220" w:val="left"/>
          <w:tab w:pos="10440" w:val="left"/>
        </w:tabs>
        <w:rPr>
          <w:rFonts w:ascii="Times New Roman" w:hAnsi="Times New Roman" w:cs="Times New Roman" w:eastAsia="Times New Roman"/>
          <w:sz w:val="14"/>
          <w:szCs w:val="14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8"/>
        </w:rPr>
        <w:t>Notholanus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8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>PLEUROTACEAE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1"/>
          <w:position w:val="-4"/>
        </w:rPr>
        <w:t>No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4"/>
          <w:w w:val="81"/>
          <w:position w:val="-4"/>
        </w:rPr>
        <w:t>t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5"/>
          <w:position w:val="-4"/>
        </w:rPr>
        <w:t>olanu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84"/>
          <w:w w:val="100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40"/>
          <w:position w:val="-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2"/>
          <w:position w:val="-1"/>
        </w:rPr>
        <w:t>P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11"/>
          <w:w w:val="82"/>
          <w:position w:val="-1"/>
        </w:rPr>
        <w:t>J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2"/>
          <w:position w:val="-1"/>
        </w:rPr>
        <w:t>UROTACEA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13"/>
          <w:w w:val="82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14"/>
          <w:szCs w:val="14"/>
          <w:color w:val="212121"/>
          <w:spacing w:val="0"/>
          <w:w w:val="52"/>
          <w:position w:val="-5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250" w:lineRule="exact"/>
        <w:ind w:left="178" w:right="-20"/>
        <w:jc w:val="left"/>
        <w:tabs>
          <w:tab w:pos="2900" w:val="left"/>
          <w:tab w:pos="5560" w:val="left"/>
          <w:tab w:pos="8220" w:val="left"/>
          <w:tab w:pos="10460" w:val="left"/>
        </w:tabs>
        <w:rPr>
          <w:rFonts w:ascii="Times New Roman" w:hAnsi="Times New Roman" w:cs="Times New Roman" w:eastAsia="Times New Roman"/>
          <w:sz w:val="10"/>
          <w:szCs w:val="10"/>
        </w:rPr>
      </w:pPr>
      <w:rPr/>
      <w:r>
        <w:rPr/>
        <w:pict>
          <v:group style="position:absolute;margin-left:544.379517pt;margin-top:8.579355pt;width:.1pt;height:30.910074pt;mso-position-horizontal-relative:page;mso-position-vertical-relative:paragraph;z-index:-4892" coordorigin="10888,172" coordsize="2,618">
            <v:shape style="position:absolute;left:10888;top:172;width:2;height:618" coordorigin="10888,172" coordsize="0,618" path="m10888,790l10888,172e" filled="f" stroked="t" strokeweight=".478681pt" strokecolor="#000000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5"/>
          <w:position w:val="-4"/>
        </w:rPr>
        <w:t>Nycta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5"/>
          <w:w w:val="85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is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0"/>
        </w:rPr>
        <w:t>Nltta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3"/>
          <w:w w:val="8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isu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9"/>
          <w:position w:val="2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54"/>
          <w:w w:val="89"/>
          <w:position w:val="2"/>
        </w:rPr>
        <w:t>C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0"/>
          <w:w w:val="44"/>
          <w:position w:val="2"/>
        </w:rPr>
        <w:t>;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12"/>
          <w:w w:val="44"/>
          <w:position w:val="2"/>
        </w:rPr>
        <w:t>;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2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10"/>
          <w:szCs w:val="10"/>
          <w:color w:val="212121"/>
          <w:spacing w:val="0"/>
          <w:w w:val="55"/>
          <w:position w:val="4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3" w:after="0" w:line="142" w:lineRule="auto"/>
        <w:ind w:left="102" w:right="542" w:firstLine="72"/>
        <w:jc w:val="left"/>
        <w:tabs>
          <w:tab w:pos="2840" w:val="left"/>
          <w:tab w:pos="5480" w:val="left"/>
          <w:tab w:pos="8140" w:val="left"/>
          <w:tab w:pos="8220" w:val="left"/>
          <w:tab w:pos="10460" w:val="left"/>
        </w:tabs>
        <w:rPr>
          <w:rFonts w:ascii="Times New Roman" w:hAnsi="Times New Roman" w:cs="Times New Roman" w:eastAsia="Times New Roman"/>
          <w:sz w:val="12"/>
          <w:szCs w:val="12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w w:val="84"/>
          <w:position w:val="-4"/>
        </w:rPr>
        <w:t>Ochroporus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00"/>
          <w:w w:val="100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77"/>
          <w:position w:val="-4"/>
        </w:rPr>
        <w:t>'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41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HYMENOCHAETACEAE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41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8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19"/>
          <w:w w:val="88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16"/>
          <w:w w:val="52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0"/>
        </w:rPr>
        <w:t>roporu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444444"/>
          <w:spacing w:val="-98"/>
          <w:w w:val="36"/>
          <w:position w:val="1"/>
        </w:rPr>
        <w:t>v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1"/>
        </w:rPr>
        <w:t>·lMENOCHAETACE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1"/>
          <w:w w:val="81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0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0"/>
          <w:w w:val="4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6"/>
          <w:position w:val="-5"/>
        </w:rPr>
        <w:t>OctosJ?ora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PYRONEMATACEAE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68"/>
          <w:position w:val="0"/>
        </w:rPr>
        <w:t>Q.ttOSJ?Ora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P1RONEMATACEA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Odont1a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Odont1a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1"/>
          <w:position w:val="-4"/>
        </w:rPr>
        <w:t>JOligoporus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41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41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1"/>
        </w:rPr>
        <w:t>Oligopor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52"/>
          <w:w w:val="84"/>
          <w:position w:val="1"/>
        </w:rPr>
        <w:t>u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POLlPORACEA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12"/>
          <w:szCs w:val="12"/>
          <w:color w:val="0F0F0F"/>
          <w:spacing w:val="0"/>
          <w:w w:val="46"/>
          <w:position w:val="2"/>
        </w:rPr>
        <w:t>1</w:t>
      </w:r>
      <w:r>
        <w:rPr>
          <w:rFonts w:ascii="Times New Roman" w:hAnsi="Times New Roman" w:cs="Times New Roman" w:eastAsia="Times New Roman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0" w:after="0" w:line="189" w:lineRule="exact"/>
        <w:ind w:left="107" w:right="-20"/>
        <w:jc w:val="left"/>
        <w:tabs>
          <w:tab w:pos="2900" w:val="left"/>
          <w:tab w:pos="5540" w:val="left"/>
          <w:tab w:pos="8220" w:val="left"/>
          <w:tab w:pos="104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14"/>
          <w:szCs w:val="14"/>
          <w:color w:val="0F0F0F"/>
          <w:spacing w:val="0"/>
          <w:w w:val="52"/>
          <w:position w:val="-3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F0F0F"/>
          <w:spacing w:val="8"/>
          <w:w w:val="52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>Ombrophila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>HELOTIACEAE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5"/>
          <w:position w:val="5"/>
        </w:rPr>
        <w:t>Ombr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71"/>
          <w:w w:val="85"/>
          <w:position w:val="5"/>
        </w:rPr>
        <w:t>o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71"/>
          <w:w w:val="60"/>
          <w:position w:val="5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19"/>
          <w:w w:val="60"/>
          <w:shadow/>
          <w:position w:val="5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19"/>
          <w:w w:val="60"/>
          <w:shadow/>
          <w:position w:val="5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19"/>
          <w:w w:val="60"/>
          <w:position w:val="5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19"/>
          <w:w w:val="60"/>
          <w:position w:val="5"/>
        </w:rPr>
      </w:r>
      <w:r>
        <w:rPr>
          <w:rFonts w:ascii="Courier New" w:hAnsi="Courier New" w:cs="Courier New" w:eastAsia="Courier New"/>
          <w:sz w:val="24"/>
          <w:szCs w:val="24"/>
          <w:color w:val="8E8E8E"/>
          <w:spacing w:val="-18"/>
          <w:w w:val="49"/>
          <w:position w:val="5"/>
        </w:rPr>
        <w:t>,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5"/>
          <w:position w:val="5"/>
        </w:rPr>
        <w:t>fila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5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5"/>
        </w:rPr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47"/>
          <w:position w:val="4"/>
        </w:rPr>
        <w:t>Œ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4"/>
        </w:rPr>
        <w:t>LOTIACEA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4"/>
        </w:rPr>
      </w:r>
      <w:r>
        <w:rPr>
          <w:rFonts w:ascii="Arial" w:hAnsi="Arial" w:cs="Arial" w:eastAsia="Arial"/>
          <w:sz w:val="22"/>
          <w:szCs w:val="22"/>
          <w:color w:val="212121"/>
          <w:spacing w:val="0"/>
          <w:w w:val="74"/>
          <w:position w:val="6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175" w:lineRule="exact"/>
        <w:ind w:left="164" w:right="-20"/>
        <w:jc w:val="left"/>
        <w:tabs>
          <w:tab w:pos="2900" w:val="left"/>
          <w:tab w:pos="5540" w:val="left"/>
          <w:tab w:pos="7840" w:val="left"/>
          <w:tab w:pos="8220" w:val="left"/>
          <w:tab w:pos="10460" w:val="left"/>
        </w:tabs>
        <w:rPr>
          <w:rFonts w:ascii="Arial" w:hAnsi="Arial" w:cs="Arial" w:eastAsia="Arial"/>
          <w:sz w:val="14"/>
          <w:szCs w:val="14"/>
        </w:rPr>
      </w:pPr>
      <w:rPr/>
      <w:r>
        <w:rPr/>
        <w:pict>
          <v:group style="position:absolute;margin-left:23.455351pt;margin-top:6.858439pt;width:.1pt;height:126.755265pt;mso-position-horizontal-relative:page;mso-position-vertical-relative:paragraph;z-index:-4891" coordorigin="469,137" coordsize="2,2535">
            <v:shape style="position:absolute;left:469;top:137;width:2;height:2535" coordorigin="469,137" coordsize="0,2535" path="m469,2672l469,137e" filled="f" stroked="t" strokeweight=".718021pt" strokecolor="#000000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>Omphalia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5"/>
          <w:position w:val="3"/>
        </w:rPr>
        <w:t>OmH·'aiia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15"/>
          <w:szCs w:val="15"/>
          <w:color w:val="BCBCBC"/>
          <w:spacing w:val="0"/>
          <w:w w:val="75"/>
          <w:position w:val="3"/>
        </w:rPr>
        <w:t>'</w:t>
      </w:r>
      <w:r>
        <w:rPr>
          <w:rFonts w:ascii="Times New Roman" w:hAnsi="Times New Roman" w:cs="Times New Roman" w:eastAsia="Times New Roman"/>
          <w:sz w:val="15"/>
          <w:szCs w:val="15"/>
          <w:color w:val="BCBCBC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15"/>
          <w:szCs w:val="15"/>
          <w:color w:val="BCBCBC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5"/>
          <w:position w:val="3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3"/>
          <w:w w:val="75"/>
          <w:position w:val="3"/>
        </w:rPr>
        <w:t>C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5"/>
          <w:position w:val="3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58"/>
          <w:w w:val="75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</w:r>
      <w:r>
        <w:rPr>
          <w:rFonts w:ascii="Arial" w:hAnsi="Arial" w:cs="Arial" w:eastAsia="Arial"/>
          <w:sz w:val="14"/>
          <w:szCs w:val="14"/>
          <w:color w:val="212121"/>
          <w:spacing w:val="0"/>
          <w:w w:val="52"/>
          <w:position w:val="3"/>
        </w:rPr>
        <w:t>1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94" w:lineRule="exact"/>
        <w:ind w:left="164" w:right="-20"/>
        <w:jc w:val="left"/>
        <w:tabs>
          <w:tab w:pos="2900" w:val="left"/>
          <w:tab w:pos="5540" w:val="left"/>
          <w:tab w:pos="8200" w:val="left"/>
          <w:tab w:pos="10460" w:val="left"/>
        </w:tabs>
        <w:rPr>
          <w:rFonts w:ascii="Times New Roman" w:hAnsi="Times New Roman" w:cs="Times New Roman" w:eastAsia="Times New Roman"/>
          <w:sz w:val="9"/>
          <w:szCs w:val="9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4.259827pt;margin-top:.502623pt;width:1.3725pt;height:4.5pt;mso-position-horizontal-relative:page;mso-position-vertical-relative:paragraph;z-index:-4882" type="#_x0000_t202" filled="f" stroked="f">
            <v:textbox inset="0,0,0,0">
              <w:txbxContent>
                <w:p>
                  <w:pPr>
                    <w:spacing w:before="0" w:after="0" w:line="90" w:lineRule="exact"/>
                    <w:ind w:right="-53"/>
                    <w:jc w:val="left"/>
                    <w:rPr>
                      <w:rFonts w:ascii="Times New Roman" w:hAnsi="Times New Roman" w:cs="Times New Roman" w:eastAsia="Times New Roman"/>
                      <w:sz w:val="9"/>
                      <w:szCs w:val="9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9"/>
                      <w:szCs w:val="9"/>
                      <w:color w:val="444444"/>
                      <w:spacing w:val="0"/>
                      <w:w w:val="61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9"/>
                      <w:szCs w:val="9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>Omphaliaster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6"/>
          <w:position w:val="2"/>
        </w:rPr>
        <w:t>O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21"/>
          <w:w w:val="86"/>
          <w:position w:val="2"/>
        </w:rPr>
        <w:t>m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106"/>
          <w:w w:val="72"/>
          <w:position w:val="2"/>
        </w:rPr>
        <w:t>;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5"/>
          <w:w w:val="40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5"/>
          <w:position w:val="2"/>
        </w:rPr>
        <w:t>ralia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7"/>
          <w:w w:val="85"/>
          <w:position w:val="2"/>
        </w:rPr>
        <w:t>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2"/>
          <w:position w:val="2"/>
        </w:rPr>
        <w:t>t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1"/>
          <w:w w:val="82"/>
          <w:position w:val="2"/>
        </w:rPr>
        <w:t>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9"/>
          <w:position w:val="2"/>
        </w:rPr>
        <w:t>ru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4"/>
        </w:rPr>
        <w:t>TR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3"/>
          <w:w w:val="84"/>
          <w:position w:val="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55"/>
          <w:position w:val="4"/>
        </w:rPr>
        <w:t>C: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4"/>
          <w:w w:val="55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4"/>
        </w:rPr>
        <w:t>OLOMATACE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35"/>
          <w:w w:val="84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40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9"/>
          <w:szCs w:val="9"/>
          <w:color w:val="212121"/>
          <w:spacing w:val="0"/>
          <w:w w:val="81"/>
          <w:position w:val="14"/>
        </w:rPr>
        <w:t>1</w:t>
      </w:r>
      <w:r>
        <w:rPr>
          <w:rFonts w:ascii="Times New Roman" w:hAnsi="Times New Roman" w:cs="Times New Roman" w:eastAsia="Times New Roman"/>
          <w:sz w:val="9"/>
          <w:szCs w:val="9"/>
          <w:color w:val="000000"/>
          <w:spacing w:val="0"/>
          <w:w w:val="100"/>
          <w:position w:val="0"/>
        </w:rPr>
      </w:r>
    </w:p>
    <w:p>
      <w:pPr>
        <w:spacing w:before="0" w:after="0" w:line="184" w:lineRule="exact"/>
        <w:ind w:left="164" w:right="-20"/>
        <w:jc w:val="left"/>
        <w:tabs>
          <w:tab w:pos="2900" w:val="left"/>
          <w:tab w:pos="5540" w:val="left"/>
          <w:tab w:pos="7140" w:val="left"/>
          <w:tab w:pos="8200" w:val="left"/>
          <w:tab w:pos="104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>Omphalina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>o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35"/>
          <w:w w:val="100"/>
          <w:position w:val="3"/>
        </w:rPr>
        <w:t>m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>ralina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60"/>
          <w:position w:val="3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3"/>
          <w:position w:val="3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58"/>
          <w:w w:val="103"/>
          <w:position w:val="3"/>
        </w:rPr>
        <w:t>C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21"/>
          <w:w w:val="19"/>
          <w:position w:val="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3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6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6"/>
          <w:shadow/>
          <w:position w:val="1"/>
        </w:rPr>
        <w:t>1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16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41" w:lineRule="exact"/>
        <w:ind w:left="164" w:right="-20"/>
        <w:jc w:val="left"/>
        <w:tabs>
          <w:tab w:pos="2900" w:val="left"/>
          <w:tab w:pos="5540" w:val="left"/>
          <w:tab w:pos="8200" w:val="left"/>
          <w:tab w:pos="10460" w:val="left"/>
        </w:tabs>
        <w:rPr>
          <w:rFonts w:ascii="Arial" w:hAnsi="Arial" w:cs="Arial" w:eastAsia="Arial"/>
          <w:sz w:val="23"/>
          <w:szCs w:val="23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4.259827pt;margin-top:6.665895pt;width:1.38pt;height:4pt;mso-position-horizontal-relative:page;mso-position-vertical-relative:paragraph;z-index:-4881" type="#_x0000_t202" filled="f" stroked="f">
            <v:textbox inset="0,0,0,0">
              <w:txbxContent>
                <w:p>
                  <w:pPr>
                    <w:spacing w:before="0" w:after="0" w:line="80" w:lineRule="exact"/>
                    <w:ind w:right="-52"/>
                    <w:jc w:val="left"/>
                    <w:rPr>
                      <w:rFonts w:ascii="Times New Roman" w:hAnsi="Times New Roman" w:cs="Times New Roman" w:eastAsia="Times New Roman"/>
                      <w:sz w:val="8"/>
                      <w:szCs w:val="8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8"/>
                      <w:szCs w:val="8"/>
                      <w:color w:val="212121"/>
                      <w:spacing w:val="0"/>
                      <w:w w:val="69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8"/>
                      <w:szCs w:val="8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8"/>
        </w:rPr>
        <w:t>Omphalotus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8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PAXILLACEAE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7"/>
          <w:position w:val="-3"/>
        </w:rPr>
        <w:t>O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6"/>
          <w:w w:val="87"/>
          <w:position w:val="-3"/>
        </w:rPr>
        <w:t>m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38"/>
          <w:position w:val="-3"/>
        </w:rPr>
        <w:t>,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41"/>
          <w:w w:val="38"/>
          <w:position w:val="-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6"/>
          <w:position w:val="-3"/>
        </w:rPr>
        <w:t>'falotu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>PASULLACEA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</w:r>
      <w:r>
        <w:rPr>
          <w:rFonts w:ascii="Arial" w:hAnsi="Arial" w:cs="Arial" w:eastAsia="Arial"/>
          <w:sz w:val="23"/>
          <w:szCs w:val="23"/>
          <w:color w:val="212121"/>
          <w:spacing w:val="0"/>
          <w:w w:val="76"/>
          <w:position w:val="-1"/>
        </w:rPr>
        <w:t>!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192" w:lineRule="exact"/>
        <w:ind w:left="164" w:right="-20"/>
        <w:jc w:val="left"/>
        <w:tabs>
          <w:tab w:pos="2800" w:val="left"/>
          <w:tab w:pos="5540" w:val="left"/>
          <w:tab w:pos="8220" w:val="left"/>
          <w:tab w:pos="10460" w:val="left"/>
        </w:tabs>
        <w:rPr>
          <w:rFonts w:ascii="Times New Roman" w:hAnsi="Times New Roman" w:cs="Times New Roman" w:eastAsia="Times New Roman"/>
          <w:sz w:val="8"/>
          <w:szCs w:val="8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6"/>
          <w:position w:val="-9"/>
        </w:rPr>
        <w:t>O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2"/>
          <w:w w:val="86"/>
          <w:position w:val="-9"/>
        </w:rPr>
        <w:t>n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6"/>
          <w:position w:val="-9"/>
        </w:rPr>
        <w:t>nia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22"/>
          <w:w w:val="86"/>
          <w:position w:val="-9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9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9"/>
        </w:rPr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60"/>
          <w:position w:val="-4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13"/>
          <w:w w:val="60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HYMENOCHAETACEAE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-4"/>
        </w:rPr>
        <w:t>O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8"/>
          <w:w w:val="84"/>
          <w:position w:val="-4"/>
        </w:rPr>
        <w:t>n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-4"/>
        </w:rPr>
        <w:t>nia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15"/>
          <w:w w:val="84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</w:r>
      <w:r>
        <w:rPr>
          <w:rFonts w:ascii="Arial" w:hAnsi="Arial" w:cs="Arial" w:eastAsia="Arial"/>
          <w:sz w:val="18"/>
          <w:szCs w:val="18"/>
          <w:color w:val="757575"/>
          <w:spacing w:val="0"/>
          <w:w w:val="52"/>
          <w:position w:val="-2"/>
        </w:rPr>
        <w:t>w</w:t>
      </w:r>
      <w:r>
        <w:rPr>
          <w:rFonts w:ascii="Arial" w:hAnsi="Arial" w:cs="Arial" w:eastAsia="Arial"/>
          <w:sz w:val="18"/>
          <w:szCs w:val="18"/>
          <w:color w:val="757575"/>
          <w:spacing w:val="26"/>
          <w:w w:val="52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>HŒNOCHAETACEA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</w:r>
      <w:r>
        <w:rPr>
          <w:rFonts w:ascii="Times New Roman" w:hAnsi="Times New Roman" w:cs="Times New Roman" w:eastAsia="Times New Roman"/>
          <w:sz w:val="8"/>
          <w:szCs w:val="8"/>
          <w:color w:val="212121"/>
          <w:spacing w:val="0"/>
          <w:w w:val="69"/>
          <w:position w:val="1"/>
        </w:rPr>
        <w:t>1</w:t>
      </w:r>
      <w:r>
        <w:rPr>
          <w:rFonts w:ascii="Times New Roman" w:hAnsi="Times New Roman" w:cs="Times New Roman" w:eastAsia="Times New Roman"/>
          <w:sz w:val="8"/>
          <w:szCs w:val="8"/>
          <w:color w:val="000000"/>
          <w:spacing w:val="0"/>
          <w:w w:val="100"/>
          <w:position w:val="0"/>
        </w:rPr>
      </w:r>
    </w:p>
    <w:p>
      <w:pPr>
        <w:spacing w:before="0" w:after="0" w:line="257" w:lineRule="exact"/>
        <w:ind w:left="164" w:right="-20"/>
        <w:jc w:val="left"/>
        <w:tabs>
          <w:tab w:pos="2900" w:val="left"/>
          <w:tab w:pos="5540" w:val="left"/>
          <w:tab w:pos="8200" w:val="left"/>
          <w:tab w:pos="10460" w:val="left"/>
        </w:tabs>
        <w:rPr>
          <w:rFonts w:ascii="Arial" w:hAnsi="Arial" w:cs="Arial" w:eastAsia="Arial"/>
          <w:sz w:val="14"/>
          <w:szCs w:val="14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5"/>
          <w:position w:val="-3"/>
        </w:rPr>
        <w:t>O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3"/>
          <w:w w:val="85"/>
          <w:position w:val="-3"/>
        </w:rPr>
        <w:t>r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5"/>
          <w:position w:val="-3"/>
        </w:rPr>
        <w:t>bilia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20"/>
          <w:w w:val="85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ORBILIACEAE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1"/>
        </w:rPr>
        <w:t>Orb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3"/>
          <w:w w:val="84"/>
          <w:position w:val="1"/>
        </w:rPr>
        <w:t>i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1"/>
        </w:rPr>
        <w:t>lia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20"/>
          <w:w w:val="84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>ORBILIACE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17"/>
          <w:w w:val="100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100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100"/>
          <w:position w:val="3"/>
        </w:rPr>
      </w:r>
      <w:r>
        <w:rPr>
          <w:rFonts w:ascii="Arial" w:hAnsi="Arial" w:cs="Arial" w:eastAsia="Arial"/>
          <w:sz w:val="14"/>
          <w:szCs w:val="14"/>
          <w:color w:val="333333"/>
          <w:spacing w:val="0"/>
          <w:w w:val="52"/>
          <w:position w:val="0"/>
        </w:rPr>
        <w:t>1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94" w:lineRule="exact"/>
        <w:ind w:left="164" w:right="-20"/>
        <w:jc w:val="left"/>
        <w:tabs>
          <w:tab w:pos="2900" w:val="left"/>
          <w:tab w:pos="5540" w:val="left"/>
          <w:tab w:pos="8220" w:val="left"/>
          <w:tab w:pos="10460" w:val="left"/>
        </w:tabs>
        <w:rPr>
          <w:rFonts w:ascii="Times New Roman" w:hAnsi="Times New Roman" w:cs="Times New Roman" w:eastAsia="Times New Roman"/>
          <w:sz w:val="10"/>
          <w:szCs w:val="10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>Osteina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>Osteina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>POLrPORACEA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10"/>
          <w:szCs w:val="10"/>
          <w:color w:val="212121"/>
          <w:spacing w:val="0"/>
          <w:w w:val="55"/>
          <w:position w:val="2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11" w:after="0" w:line="138" w:lineRule="auto"/>
        <w:ind w:left="164" w:right="528"/>
        <w:jc w:val="left"/>
        <w:tabs>
          <w:tab w:pos="2800" w:val="left"/>
          <w:tab w:pos="5540" w:val="left"/>
          <w:tab w:pos="8220" w:val="left"/>
          <w:tab w:pos="10460" w:val="left"/>
        </w:tabs>
        <w:rPr>
          <w:rFonts w:ascii="Times New Roman" w:hAnsi="Times New Roman" w:cs="Times New Roman" w:eastAsia="Times New Roman"/>
          <w:sz w:val="8"/>
          <w:szCs w:val="8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6.327435pt;margin-top:7.450182pt;width:519.986772pt;height:7pt;mso-position-horizontal-relative:page;mso-position-vertical-relative:paragraph;z-index:-4880" type="#_x0000_t202" filled="f" stroked="f">
            <v:textbox inset="0,0,0,0">
              <w:txbxContent>
                <w:p>
                  <w:pPr>
                    <w:spacing w:before="0" w:after="0" w:line="140" w:lineRule="exact"/>
                    <w:ind w:right="-61"/>
                    <w:jc w:val="left"/>
                    <w:tabs>
                      <w:tab w:pos="10360" w:val="left"/>
                    </w:tabs>
                    <w:rPr>
                      <w:rFonts w:ascii="Times New Roman" w:hAnsi="Times New Roman" w:cs="Times New Roman" w:eastAsia="Times New Roman"/>
                      <w:sz w:val="11"/>
                      <w:szCs w:val="11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4"/>
                      <w:szCs w:val="14"/>
                      <w:color w:val="212121"/>
                      <w:spacing w:val="0"/>
                      <w:w w:val="52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4"/>
                      <w:szCs w:val="14"/>
                      <w:color w:val="212121"/>
                      <w:spacing w:val="0"/>
                      <w:w w:val="100"/>
                    </w:rPr>
                    <w:tab/>
                  </w:r>
                  <w:r>
                    <w:rPr>
                      <w:rFonts w:ascii="Times New Roman" w:hAnsi="Times New Roman" w:cs="Times New Roman" w:eastAsia="Times New Roman"/>
                      <w:sz w:val="14"/>
                      <w:szCs w:val="14"/>
                      <w:color w:val="212121"/>
                      <w:spacing w:val="0"/>
                      <w:w w:val="100"/>
                    </w:rPr>
                  </w:r>
                  <w:r>
                    <w:rPr>
                      <w:rFonts w:ascii="Times New Roman" w:hAnsi="Times New Roman" w:cs="Times New Roman" w:eastAsia="Times New Roman"/>
                      <w:sz w:val="11"/>
                      <w:szCs w:val="11"/>
                      <w:color w:val="212121"/>
                      <w:spacing w:val="0"/>
                      <w:w w:val="66"/>
                      <w:position w:val="1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1"/>
                      <w:szCs w:val="11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5"/>
        </w:rPr>
        <w:t>0tidea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69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5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PYRONEMATACEAE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Otidea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PlRONEMATACEA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5"/>
        </w:rPr>
        <w:t>Oudemansiella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5"/>
        </w:rPr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27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27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35"/>
          <w:w w:val="27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MARASMIACEAE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Oudemansiella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6"/>
          <w:position w:val="1"/>
        </w:rPr>
        <w:t>MARASMIACEA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1"/>
          <w:w w:val="76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8"/>
          <w:szCs w:val="8"/>
          <w:color w:val="444444"/>
          <w:spacing w:val="0"/>
          <w:w w:val="76"/>
          <w:position w:val="0"/>
        </w:rPr>
        <w:t>1</w:t>
      </w:r>
      <w:r>
        <w:rPr>
          <w:rFonts w:ascii="Times New Roman" w:hAnsi="Times New Roman" w:cs="Times New Roman" w:eastAsia="Times New Roman"/>
          <w:sz w:val="8"/>
          <w:szCs w:val="8"/>
          <w:color w:val="000000"/>
          <w:spacing w:val="0"/>
          <w:w w:val="100"/>
          <w:position w:val="0"/>
        </w:rPr>
      </w:r>
    </w:p>
    <w:p>
      <w:pPr>
        <w:spacing w:before="0" w:after="0" w:line="197" w:lineRule="exact"/>
        <w:ind w:left="164" w:right="-20"/>
        <w:jc w:val="left"/>
        <w:tabs>
          <w:tab w:pos="2900" w:val="left"/>
          <w:tab w:pos="5540" w:val="left"/>
          <w:tab w:pos="8120" w:val="left"/>
          <w:tab w:pos="10460" w:val="left"/>
        </w:tabs>
        <w:rPr>
          <w:rFonts w:ascii="Times New Roman" w:hAnsi="Times New Roman" w:cs="Times New Roman" w:eastAsia="Times New Roman"/>
          <w:sz w:val="10"/>
          <w:szCs w:val="10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6"/>
          <w:position w:val="-2"/>
        </w:rPr>
        <w:t>Ox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6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6"/>
          <w:position w:val="-2"/>
        </w:rPr>
        <w:t>}porus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61"/>
          <w:position w:val="3"/>
        </w:rPr>
        <w:t>o: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55"/>
          <w:w w:val="61"/>
          <w:position w:val="3"/>
        </w:rPr>
        <w:t>;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46"/>
          <w:position w:val="3"/>
        </w:rPr>
        <w:t>;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-12"/>
          <w:w w:val="46"/>
          <w:position w:val="3"/>
        </w:rPr>
        <w:t>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3"/>
          <w:position w:val="3"/>
        </w:rPr>
        <w:t>\por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59"/>
          <w:w w:val="73"/>
          <w:position w:val="3"/>
        </w:rPr>
        <w:t>u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0"/>
          <w:w w:val="40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565656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40"/>
          <w:position w:val="4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33"/>
          <w:w w:val="4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4"/>
        </w:rPr>
        <w:t>POLrPORACEA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10"/>
          <w:szCs w:val="10"/>
          <w:color w:val="212121"/>
          <w:spacing w:val="0"/>
          <w:w w:val="55"/>
          <w:position w:val="5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10" w:after="0" w:line="143" w:lineRule="auto"/>
        <w:ind w:left="178" w:right="1424" w:firstLine="5"/>
        <w:jc w:val="left"/>
        <w:tabs>
          <w:tab w:pos="2920" w:val="left"/>
          <w:tab w:pos="5540" w:val="left"/>
          <w:tab w:pos="8120" w:val="left"/>
          <w:tab w:pos="82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4"/>
        </w:rPr>
        <w:t>Pachyella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PEZIZACEAE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1"/>
        </w:rPr>
        <w:t>PachJella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PEZIZACEA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Panaeolina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BOLBITIACEAE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1"/>
        </w:rPr>
        <w:t>Panaèolina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40"/>
          <w:position w:val="1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39"/>
          <w:w w:val="4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1"/>
        </w:rPr>
        <w:t>BOLBITIACEA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02" w:lineRule="exact"/>
        <w:ind w:left="183" w:right="-20"/>
        <w:jc w:val="left"/>
        <w:tabs>
          <w:tab w:pos="2920" w:val="left"/>
          <w:tab w:pos="5540" w:val="left"/>
          <w:tab w:pos="8220" w:val="left"/>
          <w:tab w:pos="10460" w:val="left"/>
        </w:tabs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9"/>
        </w:rPr>
        <w:t>Panaeolus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9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BOLBITIACEAE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>Panaeolu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3"/>
        </w:rPr>
        <w:t>BOLBTTIACEA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13"/>
          <w:szCs w:val="13"/>
          <w:color w:val="212121"/>
          <w:spacing w:val="0"/>
          <w:w w:val="56"/>
          <w:position w:val="-10"/>
        </w:rPr>
        <w:t>1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72" w:after="0" w:line="147" w:lineRule="auto"/>
        <w:ind w:left="111" w:right="523" w:firstLine="67"/>
        <w:jc w:val="left"/>
        <w:tabs>
          <w:tab w:pos="2940" w:val="left"/>
          <w:tab w:pos="5540" w:val="left"/>
          <w:tab w:pos="8220" w:val="left"/>
          <w:tab w:pos="10460" w:val="left"/>
        </w:tabs>
        <w:rPr>
          <w:rFonts w:ascii="Times New Roman" w:hAnsi="Times New Roman" w:cs="Times New Roman" w:eastAsia="Times New Roman"/>
          <w:sz w:val="11"/>
          <w:szCs w:val="11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Panellus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PLEUROTACEAE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1"/>
        </w:rPr>
        <w:t>Panell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32"/>
          <w:w w:val="83"/>
          <w:position w:val="1"/>
        </w:rPr>
        <w:t>u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1"/>
        </w:rPr>
        <w:t>P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27"/>
          <w:w w:val="81"/>
          <w:position w:val="1"/>
        </w:rPr>
        <w:t>I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1"/>
          <w:position w:val="1"/>
        </w:rPr>
        <w:t>UROTACEA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07"/>
          <w:w w:val="81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6"/>
          <w:position w:val="4"/>
        </w:rPr>
        <w:t>1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6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8"/>
          <w:position w:val="-4"/>
        </w:rPr>
        <w:t>jPanus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  <w:t>PLEUROTACEAE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2"/>
          <w:position w:val="0"/>
        </w:rPr>
        <w:t>Panu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8"/>
          <w:position w:val="2"/>
        </w:rPr>
        <w:t>P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72"/>
          <w:w w:val="88"/>
          <w:position w:val="2"/>
        </w:rPr>
        <w:t>t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0"/>
          <w:w w:val="37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-6"/>
          <w:w w:val="37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0"/>
          <w:position w:val="2"/>
        </w:rPr>
        <w:t>.UROTACE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26"/>
          <w:w w:val="80"/>
          <w:position w:val="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60"/>
          <w:position w:val="2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11"/>
          <w:szCs w:val="11"/>
          <w:color w:val="212121"/>
          <w:spacing w:val="0"/>
          <w:w w:val="50"/>
          <w:position w:val="-7"/>
        </w:rPr>
        <w:t>1</w:t>
      </w:r>
      <w:r>
        <w:rPr>
          <w:rFonts w:ascii="Times New Roman" w:hAnsi="Times New Roman" w:cs="Times New Roman" w:eastAsia="Times New Roman"/>
          <w:sz w:val="11"/>
          <w:szCs w:val="11"/>
          <w:color w:val="000000"/>
          <w:spacing w:val="0"/>
          <w:w w:val="100"/>
          <w:position w:val="0"/>
        </w:rPr>
      </w:r>
    </w:p>
    <w:p>
      <w:pPr>
        <w:spacing w:before="0" w:after="0" w:line="157" w:lineRule="exact"/>
        <w:ind w:left="2945" w:right="-20"/>
        <w:jc w:val="left"/>
        <w:tabs>
          <w:tab w:pos="5540" w:val="left"/>
          <w:tab w:pos="8220" w:val="left"/>
          <w:tab w:pos="104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6.566774pt;margin-top:1.632425pt;width:51.974107pt;height:12pt;mso-position-horizontal-relative:page;mso-position-vertical-relative:paragraph;z-index:-4879" type="#_x0000_t202" filled="f" stroked="f">
            <v:textbox inset="0,0,0,0">
              <w:txbxContent>
                <w:p>
                  <w:pPr>
                    <w:spacing w:before="0" w:after="0" w:line="240" w:lineRule="exact"/>
                    <w:ind w:right="-76"/>
                    <w:jc w:val="left"/>
                    <w:rPr>
                      <w:rFonts w:ascii="Courier New" w:hAnsi="Courier New" w:cs="Courier New" w:eastAsia="Courier New"/>
                      <w:sz w:val="24"/>
                      <w:szCs w:val="24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3"/>
                      <w:szCs w:val="13"/>
                      <w:color w:val="0F0F0F"/>
                      <w:spacing w:val="0"/>
                      <w:w w:val="56"/>
                      <w:position w:val="2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3"/>
                      <w:szCs w:val="13"/>
                      <w:color w:val="0F0F0F"/>
                      <w:spacing w:val="17"/>
                      <w:w w:val="56"/>
                      <w:position w:val="2"/>
                    </w:rPr>
                    <w:t> 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0F0F0F"/>
                      <w:spacing w:val="0"/>
                      <w:w w:val="84"/>
                      <w:position w:val="2"/>
                    </w:rPr>
                    <w:t>Paxillus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</w:rPr>
        <w:t>PAXILLACEAE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Paçullu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6"/>
          <w:position w:val="3"/>
        </w:rPr>
        <w:t>PA)5ILLACE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31"/>
          <w:w w:val="76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60"/>
          <w:position w:val="3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6"/>
          <w:position w:val="2"/>
        </w:rPr>
        <w:t>1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07" w:lineRule="exact"/>
        <w:ind w:left="178" w:right="-20"/>
        <w:jc w:val="left"/>
        <w:tabs>
          <w:tab w:pos="2920" w:val="left"/>
          <w:tab w:pos="5540" w:val="left"/>
          <w:tab w:pos="8220" w:val="left"/>
          <w:tab w:pos="10480" w:val="left"/>
        </w:tabs>
        <w:rPr>
          <w:rFonts w:ascii="Arial" w:hAnsi="Arial" w:cs="Arial" w:eastAsia="Arial"/>
          <w:sz w:val="10"/>
          <w:szCs w:val="10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-4"/>
        </w:rPr>
        <w:t>Pa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3"/>
          <w:w w:val="84"/>
          <w:position w:val="-4"/>
        </w:rPr>
        <w:t>x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-4"/>
        </w:rPr>
        <w:t>ina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16"/>
          <w:w w:val="84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HELVELLACEAE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1"/>
          <w:position w:val="1"/>
        </w:rPr>
        <w:t>Pa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1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1"/>
          <w:position w:val="1"/>
        </w:rPr>
        <w:t>sina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8E8E8E"/>
          <w:spacing w:val="20"/>
          <w:w w:val="40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3"/>
        </w:rPr>
        <w:t>ELVELLACE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47"/>
          <w:w w:val="84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6"/>
          <w:w w:val="27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6"/>
          <w:w w:val="27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27"/>
          <w:shadow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27"/>
          <w:shadow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27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100"/>
          <w:position w:val="3"/>
        </w:rPr>
      </w:r>
      <w:r>
        <w:rPr>
          <w:rFonts w:ascii="Arial" w:hAnsi="Arial" w:cs="Arial" w:eastAsia="Arial"/>
          <w:sz w:val="10"/>
          <w:szCs w:val="10"/>
          <w:color w:val="0F0F0F"/>
          <w:spacing w:val="0"/>
          <w:w w:val="54"/>
          <w:position w:val="5"/>
        </w:rPr>
        <w:t>1</w:t>
      </w:r>
      <w:r>
        <w:rPr>
          <w:rFonts w:ascii="Arial" w:hAnsi="Arial" w:cs="Arial" w:eastAsia="Arial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0" w:after="0" w:line="189" w:lineRule="exact"/>
        <w:ind w:left="178" w:right="-20"/>
        <w:jc w:val="left"/>
        <w:tabs>
          <w:tab w:pos="2920" w:val="left"/>
          <w:tab w:pos="5540" w:val="left"/>
          <w:tab w:pos="8200" w:val="left"/>
          <w:tab w:pos="10480" w:val="left"/>
        </w:tabs>
        <w:rPr>
          <w:rFonts w:ascii="Arial" w:hAnsi="Arial" w:cs="Arial" w:eastAsia="Arial"/>
          <w:sz w:val="14"/>
          <w:szCs w:val="14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2"/>
        </w:rPr>
        <w:t>Peniophora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3"/>
        </w:rPr>
        <w:t>Penio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99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-51"/>
          <w:w w:val="58"/>
          <w:position w:val="3"/>
        </w:rPr>
        <w:t>,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7"/>
          <w:position w:val="3"/>
        </w:rPr>
        <w:t>fora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4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97"/>
          <w:w w:val="10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52"/>
          <w:position w:val="4"/>
        </w:rPr>
        <w:t>'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100"/>
          <w:position w:val="4"/>
        </w:rPr>
      </w:r>
      <w:r>
        <w:rPr>
          <w:rFonts w:ascii="Arial" w:hAnsi="Arial" w:cs="Arial" w:eastAsia="Arial"/>
          <w:sz w:val="14"/>
          <w:szCs w:val="14"/>
          <w:color w:val="333333"/>
          <w:spacing w:val="0"/>
          <w:w w:val="52"/>
          <w:position w:val="2"/>
        </w:rPr>
        <w:t>1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99" w:lineRule="exact"/>
        <w:ind w:left="116" w:right="-20"/>
        <w:jc w:val="left"/>
        <w:tabs>
          <w:tab w:pos="2920" w:val="left"/>
          <w:tab w:pos="5540" w:val="left"/>
          <w:tab w:pos="8220" w:val="left"/>
          <w:tab w:pos="10480" w:val="left"/>
        </w:tabs>
        <w:rPr>
          <w:rFonts w:ascii="Arial" w:hAnsi="Arial" w:cs="Arial" w:eastAsia="Arial"/>
          <w:sz w:val="13"/>
          <w:szCs w:val="13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69"/>
          <w:position w:val="-4"/>
        </w:rPr>
        <w:t>IPeronel;ltypa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>DIATRYPACEAE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>Peron'euüpa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2"/>
          <w:position w:val="4"/>
        </w:rPr>
        <w:t>DIAT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33"/>
          <w:w w:val="82"/>
          <w:position w:val="4"/>
        </w:rPr>
        <w:t>R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4"/>
        </w:rPr>
        <w:t>tPACE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42"/>
          <w:w w:val="82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27"/>
          <w:position w:val="4"/>
        </w:rPr>
        <w:t>: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100"/>
          <w:position w:val="4"/>
        </w:rPr>
      </w:r>
      <w:r>
        <w:rPr>
          <w:rFonts w:ascii="Arial" w:hAnsi="Arial" w:cs="Arial" w:eastAsia="Arial"/>
          <w:sz w:val="13"/>
          <w:szCs w:val="13"/>
          <w:color w:val="212121"/>
          <w:spacing w:val="0"/>
          <w:w w:val="56"/>
          <w:position w:val="-5"/>
        </w:rPr>
        <w:t>1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0" w:after="0" w:line="177" w:lineRule="exact"/>
        <w:ind w:left="183" w:right="-20"/>
        <w:jc w:val="left"/>
        <w:tabs>
          <w:tab w:pos="2920" w:val="left"/>
          <w:tab w:pos="5540" w:val="left"/>
          <w:tab w:pos="8180" w:val="left"/>
          <w:tab w:pos="10460" w:val="left"/>
        </w:tabs>
        <w:rPr>
          <w:rFonts w:ascii="Times New Roman" w:hAnsi="Times New Roman" w:cs="Times New Roman" w:eastAsia="Times New Roman"/>
          <w:sz w:val="15"/>
          <w:szCs w:val="15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>Perrotla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>HYALOSCYPHACEAE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>Perrotia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BCBCBC"/>
          <w:spacing w:val="-18"/>
          <w:w w:val="40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9"/>
          <w:w w:val="91"/>
          <w:position w:val="3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5"/>
          <w:w w:val="53"/>
          <w:position w:val="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0"/>
          <w:w w:val="33"/>
          <w:position w:val="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6"/>
          <w:position w:val="3"/>
        </w:rPr>
        <w:t>ALOS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7"/>
          <w:w w:val="86"/>
          <w:position w:val="3"/>
        </w:rPr>
        <w:t>S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92"/>
          <w:position w:val="3"/>
        </w:rPr>
        <w:t>LFACEA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15"/>
          <w:szCs w:val="15"/>
          <w:color w:val="212121"/>
          <w:spacing w:val="0"/>
          <w:w w:val="100"/>
          <w:position w:val="1"/>
        </w:rPr>
        <w:t>1</w:t>
      </w:r>
      <w:r>
        <w:rPr>
          <w:rFonts w:ascii="Times New Roman" w:hAnsi="Times New Roman" w:cs="Times New Roman" w:eastAsia="Times New Roman"/>
          <w:sz w:val="15"/>
          <w:szCs w:val="15"/>
          <w:color w:val="000000"/>
          <w:spacing w:val="0"/>
          <w:w w:val="100"/>
          <w:position w:val="0"/>
        </w:rPr>
      </w:r>
    </w:p>
    <w:p>
      <w:pPr>
        <w:spacing w:before="0" w:after="0" w:line="144" w:lineRule="exact"/>
        <w:ind w:left="116" w:right="-20"/>
        <w:jc w:val="left"/>
        <w:tabs>
          <w:tab w:pos="2920" w:val="left"/>
          <w:tab w:pos="5540" w:val="left"/>
          <w:tab w:pos="82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0"/>
          <w:position w:val="-7"/>
        </w:rPr>
        <w:t>iPezicula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-7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>DERMATEACEAE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1"/>
        </w:rPr>
        <w:t>Pezicula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1"/>
        </w:rPr>
        <w:t>DERMATEÀCEk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40" w:lineRule="exact"/>
        <w:ind w:left="121" w:right="-20"/>
        <w:jc w:val="left"/>
        <w:tabs>
          <w:tab w:pos="2920" w:val="left"/>
          <w:tab w:pos="5540" w:val="left"/>
          <w:tab w:pos="8220" w:val="left"/>
          <w:tab w:pos="10480" w:val="left"/>
        </w:tabs>
        <w:rPr>
          <w:rFonts w:ascii="Times New Roman" w:hAnsi="Times New Roman" w:cs="Times New Roman" w:eastAsia="Times New Roman"/>
          <w:sz w:val="14"/>
          <w:szCs w:val="14"/>
        </w:rPr>
      </w:pPr>
      <w:rPr/>
      <w:r>
        <w:rPr>
          <w:rFonts w:ascii="Courier New" w:hAnsi="Courier New" w:cs="Courier New" w:eastAsia="Courier New"/>
          <w:sz w:val="24"/>
          <w:szCs w:val="24"/>
          <w:color w:val="444444"/>
          <w:w w:val="16"/>
          <w:position w:val="-3"/>
        </w:rPr>
        <w:t>1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-104"/>
          <w:w w:val="100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>Peziza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PEZIZACEAE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1"/>
        </w:rPr>
        <w:t>Peziza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>PEZIZACEA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14"/>
          <w:szCs w:val="14"/>
          <w:color w:val="212121"/>
          <w:spacing w:val="0"/>
          <w:w w:val="52"/>
          <w:position w:val="3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8" w:after="0" w:line="142" w:lineRule="auto"/>
        <w:ind w:left="174" w:right="1244" w:firstLine="5"/>
        <w:jc w:val="left"/>
        <w:tabs>
          <w:tab w:pos="2800" w:val="left"/>
          <w:tab w:pos="5520" w:val="left"/>
          <w:tab w:pos="82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8"/>
          <w:position w:val="-5"/>
        </w:rPr>
        <w:t>Phaeocoll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8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8"/>
          <w:position w:val="-5"/>
        </w:rPr>
        <w:t>{bia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5"/>
        </w:rPr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46"/>
          <w:position w:val="0"/>
        </w:rPr>
        <w:t>'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29"/>
          <w:w w:val="46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CORTINARIACEAE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27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646464"/>
          <w:spacing w:val="0"/>
          <w:w w:val="52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-103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0"/>
          <w:position w:val="0"/>
        </w:rPr>
        <w:t>P.'aeocol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2"/>
          <w:w w:val="70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0"/>
          <w:position w:val="0"/>
        </w:rPr>
        <w:t>ibia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85"/>
          <w:w w:val="7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4"/>
          <w:position w:val="1"/>
        </w:rPr>
        <w:t>CORTINARIACEA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4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Phaeocyphella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40"/>
          <w:position w:val="0"/>
        </w:rPr>
        <w:t>: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48"/>
          <w:w w:val="4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CYPHELLACEAE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BCBCBC"/>
          <w:spacing w:val="-74"/>
          <w:w w:val="66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13"/>
          <w:w w:val="91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66"/>
          <w:position w:val="0"/>
        </w:rPr>
        <w:t>f.aeoc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26"/>
          <w:w w:val="66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0"/>
          <w:w w:val="74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104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0"/>
          <w:position w:val="0"/>
        </w:rPr>
        <w:t>P'ella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3"/>
          <w:position w:val="1"/>
        </w:rPr>
        <w:t>C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27"/>
          <w:w w:val="73"/>
          <w:position w:val="1"/>
        </w:rPr>
        <w:t>t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-14"/>
          <w:w w:val="99"/>
          <w:position w:val="1"/>
        </w:rPr>
        <w:t>;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1"/>
          <w:position w:val="1"/>
        </w:rPr>
        <w:t>FELLACEA: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69" w:lineRule="exact"/>
        <w:ind w:left="2926" w:right="-20"/>
        <w:jc w:val="left"/>
        <w:tabs>
          <w:tab w:pos="5560" w:val="left"/>
          <w:tab w:pos="82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9.917538pt;margin-top:1.521697pt;width:65.736003pt;height:12pt;mso-position-horizontal-relative:page;mso-position-vertical-relative:paragraph;z-index:-4878" type="#_x0000_t202" filled="f" stroked="f">
            <v:textbox inset="0,0,0,0">
              <w:txbxContent>
                <w:p>
                  <w:pPr>
                    <w:spacing w:before="0" w:after="0" w:line="240" w:lineRule="exact"/>
                    <w:ind w:right="-76"/>
                    <w:jc w:val="left"/>
                    <w:rPr>
                      <w:rFonts w:ascii="Courier New" w:hAnsi="Courier New" w:cs="Courier New" w:eastAsia="Courier New"/>
                      <w:sz w:val="24"/>
                      <w:szCs w:val="24"/>
                    </w:rPr>
                  </w:pPr>
                  <w:rPr/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0F0F0F"/>
                      <w:spacing w:val="0"/>
                      <w:w w:val="83"/>
                      <w:position w:val="2"/>
                    </w:rPr>
                    <w:t>Phae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0F0F0F"/>
                      <w:spacing w:val="0"/>
                      <w:w w:val="83"/>
                      <w:position w:val="2"/>
                    </w:rPr>
                    <w:t> 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0F0F0F"/>
                      <w:spacing w:val="0"/>
                      <w:w w:val="83"/>
                      <w:position w:val="2"/>
                    </w:rPr>
                    <w:t>talera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</w:rPr>
        <w:t>CREPIDOTACEAE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63"/>
          <w:position w:val="1"/>
        </w:rPr>
        <w:t>,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60"/>
          <w:w w:val="63"/>
          <w:position w:val="1"/>
        </w:rPr>
        <w:t>: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1"/>
        </w:rPr>
        <w:t>yaeogalera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  <w:t>CREPIDOTACEA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22" w:after="0" w:line="147" w:lineRule="auto"/>
        <w:ind w:left="178" w:right="1115" w:firstLine="-5"/>
        <w:jc w:val="both"/>
        <w:tabs>
          <w:tab w:pos="29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Arial" w:hAnsi="Arial" w:cs="Arial" w:eastAsia="Arial"/>
          <w:sz w:val="17"/>
          <w:szCs w:val="17"/>
          <w:color w:val="0F0F0F"/>
          <w:w w:val="113"/>
          <w:position w:val="-2"/>
        </w:rPr>
        <w:t>Phi'</w:t>
      </w:r>
      <w:r>
        <w:rPr>
          <w:rFonts w:ascii="Arial" w:hAnsi="Arial" w:cs="Arial" w:eastAsia="Arial"/>
          <w:sz w:val="17"/>
          <w:szCs w:val="17"/>
          <w:color w:val="0F0F0F"/>
          <w:spacing w:val="6"/>
          <w:w w:val="113"/>
          <w:position w:val="-2"/>
        </w:rPr>
        <w:t>!</w:t>
      </w:r>
      <w:r>
        <w:rPr>
          <w:rFonts w:ascii="Times New Roman" w:hAnsi="Times New Roman" w:cs="Times New Roman" w:eastAsia="Times New Roman"/>
          <w:sz w:val="13"/>
          <w:szCs w:val="13"/>
          <w:color w:val="0F0F0F"/>
          <w:spacing w:val="0"/>
          <w:w w:val="163"/>
          <w:position w:val="-2"/>
        </w:rPr>
        <w:t>PO</w:t>
      </w:r>
      <w:r>
        <w:rPr>
          <w:rFonts w:ascii="Times New Roman" w:hAnsi="Times New Roman" w:cs="Times New Roman" w:eastAsia="Times New Roman"/>
          <w:sz w:val="13"/>
          <w:szCs w:val="13"/>
          <w:color w:val="0F0F0F"/>
          <w:spacing w:val="0"/>
          <w:w w:val="100"/>
          <w:position w:val="-2"/>
        </w:rPr>
        <w:t>  </w:t>
      </w:r>
      <w:r>
        <w:rPr>
          <w:rFonts w:ascii="Times New Roman" w:hAnsi="Times New Roman" w:cs="Times New Roman" w:eastAsia="Times New Roman"/>
          <w:sz w:val="13"/>
          <w:szCs w:val="13"/>
          <w:color w:val="0F0F0F"/>
          <w:spacing w:val="-5"/>
          <w:w w:val="100"/>
          <w:position w:val="-2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0F0F0F"/>
          <w:spacing w:val="0"/>
          <w:w w:val="174"/>
          <w:position w:val="-2"/>
        </w:rPr>
        <w:t>Pni</w:t>
      </w:r>
      <w:r>
        <w:rPr>
          <w:rFonts w:ascii="Times New Roman" w:hAnsi="Times New Roman" w:cs="Times New Roman" w:eastAsia="Times New Roman"/>
          <w:sz w:val="13"/>
          <w:szCs w:val="13"/>
          <w:color w:val="0F0F0F"/>
          <w:spacing w:val="-9"/>
          <w:w w:val="174"/>
          <w:position w:val="-2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0"/>
          <w:w w:val="130"/>
          <w:i/>
          <w:position w:val="-2"/>
        </w:rPr>
        <w:t>nt</w:t>
      </w:r>
      <w:r>
        <w:rPr>
          <w:rFonts w:ascii="Times New Roman" w:hAnsi="Times New Roman" w:cs="Times New Roman" w:eastAsia="Times New Roman"/>
          <w:sz w:val="19"/>
          <w:szCs w:val="19"/>
          <w:color w:val="0F0F0F"/>
          <w:spacing w:val="-14"/>
          <w:w w:val="130"/>
          <w:i/>
          <w:position w:val="-2"/>
        </w:rPr>
        <w:t> </w:t>
      </w:r>
      <w:r>
        <w:rPr>
          <w:rFonts w:ascii="Times New Roman" w:hAnsi="Times New Roman" w:cs="Times New Roman" w:eastAsia="Times New Roman"/>
          <w:sz w:val="12"/>
          <w:szCs w:val="12"/>
          <w:color w:val="0F0F0F"/>
          <w:spacing w:val="0"/>
          <w:w w:val="100"/>
          <w:position w:val="-2"/>
        </w:rPr>
        <w:t>r1</w:t>
      </w:r>
      <w:r>
        <w:rPr>
          <w:rFonts w:ascii="Times New Roman" w:hAnsi="Times New Roman" w:cs="Times New Roman" w:eastAsia="Times New Roman"/>
          <w:sz w:val="12"/>
          <w:szCs w:val="12"/>
          <w:color w:val="0F0F0F"/>
          <w:spacing w:val="0"/>
          <w:w w:val="100"/>
          <w:position w:val="-2"/>
        </w:rPr>
        <w:t>                                           </w:t>
      </w:r>
      <w:r>
        <w:rPr>
          <w:rFonts w:ascii="Times New Roman" w:hAnsi="Times New Roman" w:cs="Times New Roman" w:eastAsia="Times New Roman"/>
          <w:sz w:val="12"/>
          <w:szCs w:val="12"/>
          <w:color w:val="0F0F0F"/>
          <w:spacing w:val="11"/>
          <w:w w:val="100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DERMOLOMATACEAE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 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56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21"/>
          <w:w w:val="86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6"/>
          <w:position w:val="0"/>
        </w:rPr>
        <w:t>heolepiota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6"/>
          <w:position w:val="0"/>
        </w:rPr>
        <w:t>        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20"/>
          <w:w w:val="86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6"/>
          <w:position w:val="2"/>
        </w:rPr>
        <w:t>DERMOLOMATACEA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6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>Phaeolus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1"/>
          <w:position w:val="0"/>
        </w:rPr>
        <w:t>BJERKANDER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1"/>
          <w:position w:val="0"/>
        </w:rPr>
        <w:t> 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1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1"/>
          <w:position w:val="0"/>
        </w:rPr>
        <w:t>At;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1"/>
          <w:position w:val="0"/>
        </w:rPr>
        <w:t>    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81"/>
          <w:w w:val="81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37"/>
          <w:w w:val="146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1"/>
          <w:position w:val="0"/>
        </w:rPr>
        <w:t>taeolu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 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47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66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66"/>
          <w:position w:val="0"/>
        </w:rPr>
        <w:t>          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80"/>
          <w:w w:val="66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BJERCANQ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13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CM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Phaeomarasmius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CREPIDOTACEAE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   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70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-102"/>
          <w:w w:val="82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27"/>
          <w:w w:val="40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6"/>
          <w:position w:val="0"/>
        </w:rPr>
        <w:t>lfaeomarasm1u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      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64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4"/>
          <w:position w:val="3"/>
        </w:rPr>
        <w:t>CREPIDOTACEA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94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0"/>
          <w:w w:val="27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70" w:lineRule="exact"/>
        <w:ind w:left="183" w:right="-20"/>
        <w:jc w:val="left"/>
        <w:tabs>
          <w:tab w:pos="2920" w:val="left"/>
          <w:tab w:pos="5540" w:val="left"/>
          <w:tab w:pos="82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3"/>
        </w:rPr>
        <w:t>Phaeotellus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BCBCBC"/>
          <w:spacing w:val="-18"/>
          <w:w w:val="40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87"/>
          <w:w w:val="91"/>
          <w:position w:val="3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-4"/>
          <w:w w:val="60"/>
          <w:position w:val="3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4"/>
          <w:position w:val="3"/>
        </w:rPr>
        <w:t>r;aeotell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68"/>
          <w:w w:val="74"/>
          <w:position w:val="3"/>
        </w:rPr>
        <w:t>u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80"/>
          <w:position w:val="3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BCBCBC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93"/>
          <w:position w:val="4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43"/>
          <w:w w:val="93"/>
          <w:position w:val="4"/>
        </w:rPr>
        <w:t>C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15"/>
          <w:w w:val="60"/>
          <w:position w:val="4"/>
        </w:rPr>
        <w:t>w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4"/>
        </w:rPr>
        <w:t>OLOMATACE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41"/>
          <w:w w:val="84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0"/>
          <w:w w:val="53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7" w:after="0" w:line="143" w:lineRule="auto"/>
        <w:ind w:left="121" w:right="990" w:firstLine="62"/>
        <w:jc w:val="left"/>
        <w:tabs>
          <w:tab w:pos="2860" w:val="left"/>
          <w:tab w:pos="5500" w:val="left"/>
          <w:tab w:pos="8180" w:val="left"/>
          <w:tab w:pos="82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Phallus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55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PHALLACEAE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41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8E8E8E"/>
          <w:spacing w:val="-10"/>
          <w:w w:val="80"/>
          <w:position w:val="1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76"/>
          <w:w w:val="46"/>
          <w:position w:val="1"/>
        </w:rPr>
        <w:t>&lt;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-5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2"/>
          <w:position w:val="1"/>
        </w:rPr>
        <w:t>fallu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BCBCBC"/>
          <w:spacing w:val="27"/>
          <w:w w:val="40"/>
          <w:position w:val="3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106"/>
          <w:w w:val="107"/>
          <w:position w:val="3"/>
        </w:rPr>
        <w:t>?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-2"/>
          <w:w w:val="80"/>
          <w:position w:val="3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2"/>
          <w:position w:val="3"/>
        </w:rPr>
        <w:t>ALLACEA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03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40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4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31"/>
          <w:w w:val="25"/>
          <w:position w:val="-5"/>
        </w:rPr>
        <w:t>j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-5"/>
        </w:rPr>
        <w:t>Phanerochaete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55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55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646464"/>
          <w:spacing w:val="28"/>
          <w:w w:val="66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3"/>
          <w:position w:val="0"/>
        </w:rPr>
        <w:t>fanerochaete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1"/>
        </w:rPr>
        <w:t>CORTICIACE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42"/>
          <w:w w:val="84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0"/>
          <w:w w:val="80"/>
          <w:position w:val="1"/>
        </w:rPr>
        <w:t>: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0"/>
          <w:w w:val="8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Phellinus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HYMENOCHAETACEAE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10"/>
          <w:szCs w:val="10"/>
          <w:color w:val="757575"/>
          <w:spacing w:val="0"/>
          <w:w w:val="133"/>
          <w:position w:val="0"/>
        </w:rPr>
        <w:t>o</w:t>
      </w:r>
      <w:r>
        <w:rPr>
          <w:rFonts w:ascii="Times New Roman" w:hAnsi="Times New Roman" w:cs="Times New Roman" w:eastAsia="Times New Roman"/>
          <w:sz w:val="10"/>
          <w:szCs w:val="10"/>
          <w:color w:val="757575"/>
          <w:spacing w:val="0"/>
          <w:w w:val="133"/>
          <w:position w:val="0"/>
        </w:rPr>
        <w:t>    </w:t>
      </w:r>
      <w:r>
        <w:rPr>
          <w:rFonts w:ascii="Times New Roman" w:hAnsi="Times New Roman" w:cs="Times New Roman" w:eastAsia="Times New Roman"/>
          <w:sz w:val="10"/>
          <w:szCs w:val="10"/>
          <w:color w:val="757575"/>
          <w:spacing w:val="16"/>
          <w:w w:val="13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3"/>
          <w:position w:val="0"/>
        </w:rPr>
        <w:t>ellinu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0"/>
          <w:szCs w:val="20"/>
          <w:color w:val="646464"/>
          <w:spacing w:val="0"/>
          <w:w w:val="107"/>
          <w:position w:val="1"/>
        </w:rPr>
        <w:t>•</w:t>
      </w:r>
      <w:r>
        <w:rPr>
          <w:rFonts w:ascii="Times New Roman" w:hAnsi="Times New Roman" w:cs="Times New Roman" w:eastAsia="Times New Roman"/>
          <w:sz w:val="20"/>
          <w:szCs w:val="20"/>
          <w:color w:val="646464"/>
          <w:spacing w:val="-36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0F0F0F"/>
          <w:spacing w:val="7"/>
          <w:w w:val="218"/>
          <w:position w:val="1"/>
        </w:rPr>
        <w:t>!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1"/>
        </w:rPr>
        <w:t>MENOCHAETACE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36"/>
          <w:w w:val="83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0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91" w:lineRule="exact"/>
        <w:ind w:left="121" w:right="-20"/>
        <w:jc w:val="left"/>
        <w:tabs>
          <w:tab w:pos="2940" w:val="left"/>
          <w:tab w:pos="5580" w:val="left"/>
          <w:tab w:pos="82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10"/>
          <w:szCs w:val="10"/>
          <w:color w:val="444444"/>
          <w:spacing w:val="0"/>
          <w:w w:val="55"/>
          <w:position w:val="6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444444"/>
          <w:spacing w:val="0"/>
          <w:w w:val="55"/>
          <w:position w:val="6"/>
        </w:rPr>
        <w:t> </w:t>
      </w:r>
      <w:r>
        <w:rPr>
          <w:rFonts w:ascii="Times New Roman" w:hAnsi="Times New Roman" w:cs="Times New Roman" w:eastAsia="Times New Roman"/>
          <w:sz w:val="10"/>
          <w:szCs w:val="10"/>
          <w:color w:val="444444"/>
          <w:spacing w:val="13"/>
          <w:w w:val="55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>Phellodon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>BANKERACEAE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646464"/>
          <w:spacing w:val="12"/>
          <w:w w:val="73"/>
          <w:position w:val="2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3"/>
          <w:position w:val="2"/>
        </w:rPr>
        <w:t>F.ellodonu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102"/>
          <w:w w:val="7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62"/>
          <w:position w:val="4"/>
        </w:rPr>
        <w:t>BAN'c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68"/>
          <w:w w:val="62"/>
          <w:position w:val="4"/>
        </w:rPr>
        <w:t>l</w:t>
      </w:r>
      <w:r>
        <w:rPr>
          <w:rFonts w:ascii="Courier New" w:hAnsi="Courier New" w:cs="Courier New" w:eastAsia="Courier New"/>
          <w:sz w:val="24"/>
          <w:szCs w:val="24"/>
          <w:color w:val="333333"/>
          <w:spacing w:val="-66"/>
          <w:w w:val="154"/>
          <w:position w:val="4"/>
        </w:rPr>
        <w:t>{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5"/>
          <w:position w:val="4"/>
        </w:rPr>
        <w:t>'ERACE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33"/>
          <w:w w:val="75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0"/>
          <w:w w:val="66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105"/>
          <w:w w:val="10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40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80" w:lineRule="exact"/>
        <w:ind w:left="126" w:right="-20"/>
        <w:jc w:val="left"/>
        <w:tabs>
          <w:tab w:pos="2940" w:val="left"/>
          <w:tab w:pos="5580" w:val="left"/>
          <w:tab w:pos="82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565656"/>
          <w:w w:val="11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565656"/>
          <w:w w:val="11"/>
          <w:emboss/>
          <w:position w:val="-3"/>
        </w:rPr>
        <w:t>1</w:t>
      </w:r>
      <w:r>
        <w:rPr>
          <w:rFonts w:ascii="Courier New" w:hAnsi="Courier New" w:cs="Courier New" w:eastAsia="Courier New"/>
          <w:sz w:val="24"/>
          <w:szCs w:val="24"/>
          <w:color w:val="565656"/>
          <w:w w:val="11"/>
          <w:emboss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565656"/>
          <w:w w:val="11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565656"/>
          <w:spacing w:val="-92"/>
          <w:w w:val="100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>Phialea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HELOTIACEAE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</w:r>
      <w:r>
        <w:rPr>
          <w:rFonts w:ascii="Arial" w:hAnsi="Arial" w:cs="Arial" w:eastAsia="Arial"/>
          <w:sz w:val="21"/>
          <w:szCs w:val="21"/>
          <w:color w:val="757575"/>
          <w:spacing w:val="0"/>
          <w:w w:val="100"/>
          <w:position w:val="1"/>
        </w:rPr>
        <w:t>•</w:t>
      </w:r>
      <w:r>
        <w:rPr>
          <w:rFonts w:ascii="Arial" w:hAnsi="Arial" w:cs="Arial" w:eastAsia="Arial"/>
          <w:sz w:val="21"/>
          <w:szCs w:val="21"/>
          <w:color w:val="757575"/>
          <w:spacing w:val="-13"/>
          <w:w w:val="100"/>
          <w:position w:val="1"/>
        </w:rPr>
        <w:t> </w:t>
      </w:r>
      <w:r>
        <w:rPr>
          <w:rFonts w:ascii="Arial" w:hAnsi="Arial" w:cs="Arial" w:eastAsia="Arial"/>
          <w:sz w:val="21"/>
          <w:szCs w:val="21"/>
          <w:color w:val="0F0F0F"/>
          <w:spacing w:val="0"/>
          <w:w w:val="200"/>
          <w:position w:val="1"/>
        </w:rPr>
        <w:t>f</w:t>
      </w:r>
      <w:r>
        <w:rPr>
          <w:rFonts w:ascii="Arial" w:hAnsi="Arial" w:cs="Arial" w:eastAsia="Arial"/>
          <w:sz w:val="21"/>
          <w:szCs w:val="21"/>
          <w:color w:val="0F0F0F"/>
          <w:spacing w:val="-14"/>
          <w:w w:val="200"/>
          <w:position w:val="1"/>
        </w:rPr>
        <w:t>i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1"/>
        </w:rPr>
        <w:t>alea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-24"/>
          <w:w w:val="132"/>
          <w:position w:val="2"/>
        </w:rPr>
        <w:t>\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2"/>
        </w:rPr>
        <w:t>ELOTIACEA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77" w:lineRule="exact"/>
        <w:ind w:left="121" w:right="-20"/>
        <w:jc w:val="left"/>
        <w:tabs>
          <w:tab w:pos="2940" w:val="left"/>
          <w:tab w:pos="5580" w:val="left"/>
          <w:tab w:pos="82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646464"/>
          <w:w w:val="49"/>
          <w:position w:val="-2"/>
        </w:rPr>
        <w:t>!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-106"/>
          <w:w w:val="100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>Phlebia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646464"/>
          <w:spacing w:val="4"/>
          <w:w w:val="80"/>
          <w:position w:val="2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0"/>
          <w:position w:val="2"/>
        </w:rPr>
        <w:t>flebia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11"/>
          <w:w w:val="8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80" w:lineRule="exact"/>
        <w:ind w:left="121" w:right="-20"/>
        <w:jc w:val="left"/>
        <w:tabs>
          <w:tab w:pos="2940" w:val="left"/>
          <w:tab w:pos="5580" w:val="left"/>
          <w:tab w:pos="82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8E8E8E"/>
          <w:w w:val="27"/>
          <w:position w:val="-2"/>
        </w:rPr>
        <w:t>;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-95"/>
          <w:w w:val="100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-2"/>
        </w:rPr>
        <w:t>rhlebiopsis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646464"/>
          <w:spacing w:val="-44"/>
          <w:w w:val="146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2"/>
        </w:rPr>
        <w:t>flebiopsisu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97" w:lineRule="exact"/>
        <w:ind w:left="121" w:right="-20"/>
        <w:jc w:val="left"/>
        <w:tabs>
          <w:tab w:pos="2940" w:val="left"/>
          <w:tab w:pos="5480" w:val="left"/>
          <w:tab w:pos="82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10"/>
          <w:szCs w:val="10"/>
          <w:color w:val="8E8E8E"/>
          <w:spacing w:val="0"/>
          <w:w w:val="55"/>
          <w:position w:val="-7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8E8E8E"/>
          <w:spacing w:val="0"/>
          <w:w w:val="55"/>
          <w:position w:val="-7"/>
        </w:rPr>
        <w:t>  </w:t>
      </w:r>
      <w:r>
        <w:rPr>
          <w:rFonts w:ascii="Times New Roman" w:hAnsi="Times New Roman" w:cs="Times New Roman" w:eastAsia="Times New Roman"/>
          <w:sz w:val="10"/>
          <w:szCs w:val="10"/>
          <w:color w:val="8E8E8E"/>
          <w:spacing w:val="3"/>
          <w:w w:val="55"/>
          <w:position w:val="-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>Pholtot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  <w:t>STROPHARIACEAE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</w:r>
      <w:r>
        <w:rPr>
          <w:rFonts w:ascii="Arial" w:hAnsi="Arial" w:cs="Arial" w:eastAsia="Arial"/>
          <w:sz w:val="10"/>
          <w:szCs w:val="10"/>
          <w:color w:val="757575"/>
          <w:spacing w:val="0"/>
          <w:w w:val="144"/>
          <w:position w:val="2"/>
        </w:rPr>
        <w:t>.</w:t>
      </w:r>
      <w:r>
        <w:rPr>
          <w:rFonts w:ascii="Arial" w:hAnsi="Arial" w:cs="Arial" w:eastAsia="Arial"/>
          <w:sz w:val="10"/>
          <w:szCs w:val="10"/>
          <w:color w:val="757575"/>
          <w:spacing w:val="12"/>
          <w:w w:val="144"/>
          <w:position w:val="2"/>
        </w:rPr>
        <w:t> </w:t>
      </w:r>
      <w:r>
        <w:rPr>
          <w:rFonts w:ascii="Arial" w:hAnsi="Arial" w:cs="Arial" w:eastAsia="Arial"/>
          <w:sz w:val="10"/>
          <w:szCs w:val="10"/>
          <w:color w:val="646464"/>
          <w:spacing w:val="0"/>
          <w:w w:val="75"/>
          <w:i/>
          <w:position w:val="2"/>
        </w:rPr>
        <w:t>11</w:t>
      </w:r>
      <w:r>
        <w:rPr>
          <w:rFonts w:ascii="Arial" w:hAnsi="Arial" w:cs="Arial" w:eastAsia="Arial"/>
          <w:sz w:val="10"/>
          <w:szCs w:val="10"/>
          <w:color w:val="646464"/>
          <w:spacing w:val="15"/>
          <w:w w:val="75"/>
          <w:i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5"/>
          <w:position w:val="2"/>
        </w:rPr>
        <w:t>foliota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58"/>
          <w:w w:val="75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4"/>
          <w:position w:val="4"/>
        </w:rPr>
        <w:t>STR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16"/>
          <w:w w:val="84"/>
          <w:position w:val="4"/>
        </w:rPr>
        <w:t>O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-16"/>
          <w:w w:val="19"/>
          <w:position w:val="4"/>
        </w:rPr>
      </w:r>
      <w:r>
        <w:rPr>
          <w:rFonts w:ascii="Courier New" w:hAnsi="Courier New" w:cs="Courier New" w:eastAsia="Courier New"/>
          <w:sz w:val="24"/>
          <w:szCs w:val="24"/>
          <w:color w:val="646464"/>
          <w:spacing w:val="0"/>
          <w:w w:val="19"/>
          <w:emboss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0"/>
          <w:w w:val="19"/>
          <w:emboss/>
          <w:position w:val="4"/>
        </w:rPr>
      </w:r>
      <w:r>
        <w:rPr>
          <w:rFonts w:ascii="Courier New" w:hAnsi="Courier New" w:cs="Courier New" w:eastAsia="Courier New"/>
          <w:sz w:val="24"/>
          <w:szCs w:val="24"/>
          <w:color w:val="646464"/>
          <w:spacing w:val="0"/>
          <w:w w:val="19"/>
          <w:position w:val="4"/>
        </w:rPr>
      </w:r>
      <w:r>
        <w:rPr>
          <w:rFonts w:ascii="Courier New" w:hAnsi="Courier New" w:cs="Courier New" w:eastAsia="Courier New"/>
          <w:sz w:val="24"/>
          <w:szCs w:val="24"/>
          <w:color w:val="646464"/>
          <w:spacing w:val="0"/>
          <w:w w:val="19"/>
          <w:position w:val="4"/>
        </w:rPr>
        <w:t>.-</w:t>
      </w:r>
      <w:r>
        <w:rPr>
          <w:rFonts w:ascii="Courier New" w:hAnsi="Courier New" w:cs="Courier New" w:eastAsia="Courier New"/>
          <w:sz w:val="24"/>
          <w:szCs w:val="24"/>
          <w:color w:val="646464"/>
          <w:spacing w:val="-95"/>
          <w:w w:val="10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4"/>
          <w:position w:val="4"/>
        </w:rPr>
        <w:t>F'ARIACEA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2" w:after="0" w:line="139" w:lineRule="auto"/>
        <w:ind w:left="188" w:right="1237" w:firstLine="-67"/>
        <w:jc w:val="left"/>
        <w:tabs>
          <w:tab w:pos="2940" w:val="left"/>
          <w:tab w:pos="5570" w:val="left"/>
          <w:tab w:pos="5600" w:val="left"/>
          <w:tab w:pos="82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AAAAAA"/>
          <w:w w:val="18"/>
          <w:position w:val="-3"/>
        </w:rPr>
        <w:t>;</w:t>
      </w:r>
      <w:r>
        <w:rPr>
          <w:rFonts w:ascii="Courier New" w:hAnsi="Courier New" w:cs="Courier New" w:eastAsia="Courier New"/>
          <w:sz w:val="24"/>
          <w:szCs w:val="24"/>
          <w:color w:val="AAAAAA"/>
          <w:spacing w:val="-92"/>
          <w:w w:val="100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-3"/>
        </w:rPr>
        <w:t>Phollo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4"/>
          <w:w w:val="84"/>
          <w:position w:val="-3"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color w:val="0F0F0F"/>
          <w:spacing w:val="0"/>
          <w:w w:val="136"/>
          <w:position w:val="-3"/>
        </w:rPr>
        <w:t>lil</w:t>
      </w:r>
      <w:r>
        <w:rPr>
          <w:rFonts w:ascii="Times New Roman" w:hAnsi="Times New Roman" w:cs="Times New Roman" w:eastAsia="Times New Roman"/>
          <w:sz w:val="18"/>
          <w:szCs w:val="18"/>
          <w:color w:val="0F0F0F"/>
          <w:spacing w:val="-18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333333"/>
          <w:spacing w:val="0"/>
          <w:w w:val="100"/>
          <w:position w:val="-3"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color w:val="333333"/>
          <w:spacing w:val="-36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333333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18"/>
          <w:szCs w:val="18"/>
          <w:color w:val="33333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BOLBITIACEAE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646464"/>
          <w:spacing w:val="-5"/>
          <w:w w:val="82"/>
          <w:position w:val="1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79"/>
          <w:position w:val="1"/>
        </w:rPr>
        <w:t>folio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6"/>
          <w:w w:val="79"/>
          <w:position w:val="1"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color w:val="212121"/>
          <w:spacing w:val="0"/>
          <w:w w:val="124"/>
          <w:position w:val="1"/>
        </w:rPr>
        <w:t>Üla</w:t>
      </w:r>
      <w:r>
        <w:rPr>
          <w:rFonts w:ascii="Times New Roman" w:hAnsi="Times New Roman" w:cs="Times New Roman" w:eastAsia="Times New Roman"/>
          <w:sz w:val="18"/>
          <w:szCs w:val="18"/>
          <w:color w:val="212121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18"/>
          <w:szCs w:val="18"/>
          <w:color w:val="212121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2"/>
        </w:rPr>
        <w:t>BOLBITIACEA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6"/>
          <w:position w:val="-3"/>
        </w:rPr>
        <w:t>Ph\"lacteria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>THELEPHORACEAE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6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646464"/>
          <w:spacing w:val="6"/>
          <w:w w:val="85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5"/>
          <w:position w:val="0"/>
        </w:rPr>
        <w:t>rila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5"/>
          <w:position w:val="0"/>
        </w:rPr>
        <w:t>t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7"/>
          <w:w w:val="85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5"/>
          <w:position w:val="0"/>
        </w:rPr>
        <w:t>ria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109"/>
          <w:w w:val="85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-9"/>
          <w:w w:val="100"/>
          <w:position w:val="2"/>
        </w:rPr>
        <w:t>T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6"/>
          <w:w w:val="88"/>
          <w:position w:val="2"/>
        </w:rPr>
        <w:t>,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5"/>
          <w:position w:val="2"/>
        </w:rPr>
        <w:t>EL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-25"/>
          <w:w w:val="85"/>
          <w:position w:val="2"/>
        </w:rPr>
        <w:t>E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44"/>
          <w:w w:val="133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4"/>
          <w:position w:val="2"/>
        </w:rPr>
        <w:t>FORACEA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6" w:after="0" w:line="144" w:lineRule="auto"/>
        <w:ind w:left="193" w:right="1431"/>
        <w:jc w:val="left"/>
        <w:tabs>
          <w:tab w:pos="2940" w:val="left"/>
          <w:tab w:pos="5560" w:val="left"/>
          <w:tab w:pos="82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</w:rPr>
        <w:t>Ph</w:t>
      </w:r>
      <w:r>
        <w:rPr>
          <w:rFonts w:ascii="Courier New" w:hAnsi="Courier New" w:cs="Courier New" w:eastAsia="Courier New"/>
          <w:sz w:val="24"/>
          <w:szCs w:val="24"/>
          <w:color w:val="444444"/>
          <w:spacing w:val="-4"/>
          <w:w w:val="10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</w:rPr>
        <w:t>Uoporus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>BOLETACEAE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6"/>
          <w:w w:val="99"/>
          <w:position w:val="2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0"/>
          <w:position w:val="2"/>
        </w:rPr>
        <w:t>F{llopor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-41"/>
          <w:w w:val="80"/>
          <w:position w:val="2"/>
        </w:rPr>
        <w:t>u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40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8E8E8E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5"/>
        </w:rPr>
        <w:t>BOLETACEA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83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>Phyllotopsis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  <w:t>PLEUROTACEAE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11"/>
          <w:szCs w:val="11"/>
          <w:color w:val="646464"/>
          <w:spacing w:val="0"/>
          <w:w w:val="100"/>
          <w:position w:val="0"/>
        </w:rPr>
        <w:t>v</w:t>
      </w:r>
      <w:r>
        <w:rPr>
          <w:rFonts w:ascii="Times New Roman" w:hAnsi="Times New Roman" w:cs="Times New Roman" w:eastAsia="Times New Roman"/>
          <w:sz w:val="11"/>
          <w:szCs w:val="11"/>
          <w:color w:val="646464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1"/>
          <w:szCs w:val="11"/>
          <w:color w:val="646464"/>
          <w:spacing w:val="19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  <w:t>[llotopsisw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68"/>
          <w:position w:val="1"/>
        </w:rPr>
        <w:t>P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22"/>
          <w:w w:val="68"/>
          <w:position w:val="1"/>
        </w:rPr>
        <w:t>I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0"/>
          <w:w w:val="55"/>
          <w:position w:val="1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757575"/>
          <w:spacing w:val="10"/>
          <w:w w:val="55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12121"/>
          <w:spacing w:val="0"/>
          <w:w w:val="85"/>
          <w:position w:val="1"/>
        </w:rPr>
        <w:t>UROTACEA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pgSz w:w="11900" w:h="16840"/>
          <w:pgMar w:top="800" w:bottom="280" w:left="420" w:right="380"/>
        </w:sectPr>
      </w:pPr>
      <w:rPr/>
    </w:p>
    <w:p>
      <w:pPr>
        <w:spacing w:before="0" w:after="0" w:line="235" w:lineRule="exact"/>
        <w:ind w:left="188" w:right="-76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23.455351pt;margin-top:24.440523pt;width:.1pt;height:334.260102pt;mso-position-horizontal-relative:page;mso-position-vertical-relative:page;z-index:-4896" coordorigin="469,489" coordsize="2,6685">
            <v:shape style="position:absolute;left:469;top:489;width:2;height:6685" coordorigin="469,489" coordsize="0,6685" path="m469,7174l469,489e" filled="f" stroked="t" strokeweight=".23934pt" strokecolor="#000000">
              <v:path arrowok="t"/>
            </v:shape>
          </v:group>
          <w10:wrap type="none"/>
        </w:pict>
      </w:r>
      <w:r>
        <w:rPr/>
        <w:pict>
          <v:group style="position:absolute;margin-left:1.555712pt;margin-top:24.081514pt;width:592.845938pt;height:766.640901pt;mso-position-horizontal-relative:page;mso-position-vertical-relative:page;z-index:-4895" coordorigin="31,482" coordsize="11857,15333">
            <v:group style="position:absolute;left:1738;top:530;width:780;height:2" coordorigin="1738,530" coordsize="780,2">
              <v:shape style="position:absolute;left:1738;top:530;width:780;height:2" coordorigin="1738,530" coordsize="780,0" path="m1738,530l2518,530e" filled="f" stroked="t" strokeweight=".23934pt" strokecolor="#000000">
                <v:path arrowok="t"/>
              </v:shape>
            </v:group>
            <v:group style="position:absolute;left:2518;top:489;width:8425;height:2" coordorigin="2518,489" coordsize="8425,2">
              <v:shape style="position:absolute;left:2518;top:489;width:8425;height:2" coordorigin="2518,489" coordsize="8425,0" path="m2518,489l10943,489e" filled="f" stroked="t" strokeweight=".718021pt" strokecolor="#000000">
                <v:path arrowok="t"/>
              </v:shape>
            </v:group>
            <v:group style="position:absolute;left:5914;top:532;width:2;height:1404" coordorigin="5914,532" coordsize="2,1404">
              <v:shape style="position:absolute;left:5914;top:532;width:2;height:1404" coordorigin="5914,532" coordsize="0,1404" path="m5914,1936l5914,532e" filled="f" stroked="t" strokeweight=".718021pt" strokecolor="#000000">
                <v:path arrowok="t"/>
              </v:shape>
            </v:group>
            <v:group style="position:absolute;left:5907;top:1879;width:2;height:6470" coordorigin="5907,1879" coordsize="2,6470">
              <v:shape style="position:absolute;left:5907;top:1879;width:2;height:6470" coordorigin="5907,1879" coordsize="0,6470" path="m5907,8348l5907,1879e" filled="f" stroked="t" strokeweight=".478681pt" strokecolor="#000000">
                <v:path arrowok="t"/>
              </v:shape>
            </v:group>
            <v:group style="position:absolute;left:5610;top:1318;width:2;height:618" coordorigin="5610,1318" coordsize="2,618">
              <v:shape style="position:absolute;left:5610;top:1318;width:2;height:618" coordorigin="5610,1318" coordsize="0,618" path="m5610,1936l5610,1318e" filled="f" stroked="t" strokeweight=".478681pt" strokecolor="#000000">
                <v:path arrowok="t"/>
              </v:shape>
            </v:group>
            <v:group style="position:absolute;left:5608;top:532;width:2;height:15182" coordorigin="5608,532" coordsize="2,15182">
              <v:shape style="position:absolute;left:5608;top:532;width:2;height:15182" coordorigin="5608,532" coordsize="0,15182" path="m5608,15714l5608,532e" filled="f" stroked="t" strokeweight=".718021pt" strokecolor="#000000">
                <v:path arrowok="t"/>
              </v:shape>
            </v:group>
            <v:group style="position:absolute;left:5605;top:10246;width:2;height:441" coordorigin="5605,10246" coordsize="2,441">
              <v:shape style="position:absolute;left:5605;top:10246;width:2;height:441" coordorigin="5605,10246" coordsize="0,441" path="m5605,10687l5605,10246e" filled="f" stroked="t" strokeweight=".478681pt" strokecolor="#000000">
                <v:path arrowok="t"/>
              </v:shape>
            </v:group>
            <v:group style="position:absolute;left:469;top:11799;width:2;height:1548" coordorigin="469,11799" coordsize="2,1548">
              <v:shape style="position:absolute;left:469;top:11799;width:2;height:1548" coordorigin="469,11799" coordsize="0,1548" path="m469,13346l469,11799e" filled="f" stroked="t" strokeweight=".23934pt" strokecolor="#000000">
                <v:path arrowok="t"/>
              </v:shape>
            </v:group>
            <v:group style="position:absolute;left:38;top:12589;width:464;height:2" coordorigin="38,12589" coordsize="464,2">
              <v:shape style="position:absolute;left:38;top:12589;width:464;height:2" coordorigin="38,12589" coordsize="464,0" path="m38,12589l503,12589e" filled="f" stroked="t" strokeweight=".478681pt" strokecolor="#000000">
                <v:path arrowok="t"/>
              </v:shape>
            </v:group>
            <v:group style="position:absolute;left:38;top:12584;width:2508;height:2" coordorigin="38,12584" coordsize="2508,2">
              <v:shape style="position:absolute;left:38;top:12584;width:2508;height:2" coordorigin="38,12584" coordsize="2508,0" path="m38,12584l2547,12584e" filled="f" stroked="t" strokeweight=".718021pt" strokecolor="#000000">
                <v:path arrowok="t"/>
              </v:shape>
            </v:group>
            <v:group style="position:absolute;left:10923;top:11770;width:2;height:2358" coordorigin="10923,11770" coordsize="2,2358">
              <v:shape style="position:absolute;left:10923;top:11770;width:2;height:2358" coordorigin="10923,11770" coordsize="0,2358" path="m10923,14128l10923,11770e" filled="f" stroked="t" strokeweight=".478681pt" strokecolor="#000000">
                <v:path arrowok="t"/>
              </v:shape>
            </v:group>
            <v:group style="position:absolute;left:10926;top:12455;width:2;height:264" coordorigin="10926,12455" coordsize="2,264">
              <v:shape style="position:absolute;left:10926;top:12455;width:2;height:264" coordorigin="10926,12455" coordsize="0,264" path="m10926,12719l10926,12455e" filled="f" stroked="t" strokeweight=".957361pt" strokecolor="#000000">
                <v:path arrowok="t"/>
              </v:shape>
            </v:group>
            <v:group style="position:absolute;left:2489;top:12575;width:9392;height:2" coordorigin="2489,12575" coordsize="9392,2">
              <v:shape style="position:absolute;left:2489;top:12575;width:9392;height:2" coordorigin="2489,12575" coordsize="9392,0" path="m2489,12575l11881,12575e" filled="f" stroked="t" strokeweight=".718021pt" strokecolor="#000000">
                <v:path arrowok="t"/>
              </v:shape>
            </v:group>
            <v:group style="position:absolute;left:10933;top:12771;width:2;height:2641" coordorigin="10933,12771" coordsize="2,2641">
              <v:shape style="position:absolute;left:10933;top:12771;width:2;height:2641" coordorigin="10933,12771" coordsize="0,2641" path="m10933,15412l10933,12771e" filled="f" stroked="t" strokeweight=".718021pt" strokecolor="#000000">
                <v:path arrowok="t"/>
              </v:shape>
            </v:group>
            <v:group style="position:absolute;left:10943;top:13016;width:2;height:2688" coordorigin="10943,13016" coordsize="2,2688">
              <v:shape style="position:absolute;left:10943;top:13016;width:2;height:2688" coordorigin="10943,13016" coordsize="0,2688" path="m10943,15704l10943,13016e" filled="f" stroked="t" strokeweight=".718021pt" strokecolor="#000000">
                <v:path arrowok="t"/>
              </v:shape>
            </v:group>
            <v:group style="position:absolute;left:5622;top:14458;width:2;height:1270" coordorigin="5622,14458" coordsize="2,1270">
              <v:shape style="position:absolute;left:5622;top:14458;width:2;height:1270" coordorigin="5622,14458" coordsize="0,1270" path="m5622,15728l5622,14458e" filled="f" stroked="t" strokeweight=".478681pt" strokecolor="#000000">
                <v:path arrowok="t"/>
              </v:shape>
            </v:group>
            <v:group style="position:absolute;left:10945;top:14832;width:2;height:254" coordorigin="10945,14832" coordsize="2,254">
              <v:shape style="position:absolute;left:10945;top:14832;width:2;height:254" coordorigin="10945,14832" coordsize="0,254" path="m10945,15086l10945,14832e" filled="f" stroked="t" strokeweight=".478681pt" strokecolor="#000000">
                <v:path arrowok="t"/>
              </v:shape>
            </v:group>
            <v:group style="position:absolute;left:5893;top:9642;width:2;height:465" coordorigin="5893,9642" coordsize="2,465">
              <v:shape style="position:absolute;left:5893;top:9642;width:2;height:465" coordorigin="5893,9642" coordsize="0,465" path="m5893,10107l5893,9642e" filled="f" stroked="t" strokeweight=".478681pt" strokecolor="#000000">
                <v:path arrowok="t"/>
              </v:shape>
            </v:group>
            <v:group style="position:absolute;left:5893;top:10831;width:2;height:244" coordorigin="5893,10831" coordsize="2,244">
              <v:shape style="position:absolute;left:5893;top:10831;width:2;height:244" coordorigin="5893,10831" coordsize="0,244" path="m5893,11075l5893,10831e" filled="f" stroked="t" strokeweight=".478681pt" strokecolor="#000000">
                <v:path arrowok="t"/>
              </v:shape>
            </v:group>
            <v:group style="position:absolute;left:2910;top:15807;width:2719;height:2" coordorigin="2910,15807" coordsize="2719,2">
              <v:shape style="position:absolute;left:2910;top:15807;width:2719;height:2" coordorigin="2910,15807" coordsize="2719,0" path="m2910,15807l5629,15807e" filled="f" stroked="t" strokeweight=".718021pt" strokecolor="#000000">
                <v:path arrowok="t"/>
              </v:shape>
            </v:group>
            <v:group style="position:absolute;left:5524;top:15795;width:498;height:2" coordorigin="5524,15795" coordsize="498,2">
              <v:shape style="position:absolute;left:5524;top:15795;width:498;height:2" coordorigin="5524,15795" coordsize="498,0" path="m5524,15795l6022,15795e" filled="f" stroked="t" strokeweight=".957361pt" strokecolor="#000000">
                <v:path arrowok="t"/>
              </v:shape>
            </v:group>
            <v:group style="position:absolute;left:5895;top:2583;width:2;height:13222" coordorigin="5895,2583" coordsize="2,13222">
              <v:shape style="position:absolute;left:5895;top:2583;width:2;height:13222" coordorigin="5895,2583" coordsize="0,13222" path="m5895,15805l5895,2583e" filled="f" stroked="t" strokeweight=".718021pt" strokecolor="#000000">
                <v:path arrowok="t"/>
              </v:shape>
            </v:group>
            <v:group style="position:absolute;left:5854;top:15783;width:5093;height:2" coordorigin="5854,15783" coordsize="5093,2">
              <v:shape style="position:absolute;left:5854;top:15783;width:5093;height:2" coordorigin="5854,15783" coordsize="5093,0" path="m5854,15783l10947,15783e" filled="f" stroked="t" strokeweight=".957361pt" strokecolor="#000000">
                <v:path arrowok="t"/>
              </v:shape>
            </v:group>
            <v:group style="position:absolute;left:10914;top:15647;width:2;height:163" coordorigin="10914,15647" coordsize="2,163">
              <v:shape style="position:absolute;left:10914;top:15647;width:2;height:163" coordorigin="10914,15647" coordsize="0,163" path="m10914,15810l10914,15647e" filled="f" stroked="t" strokeweight=".23934pt" strokecolor="#000000">
                <v:path arrowok="t"/>
              </v:shape>
            </v:group>
            <v:group style="position:absolute;left:10885;top:15767;width:86;height:2" coordorigin="10885,15767" coordsize="86,2">
              <v:shape style="position:absolute;left:10885;top:15767;width:86;height:2" coordorigin="10885,15767" coordsize="86,0" path="m10885,15767l10971,15767e" filled="f" stroked="t" strokeweight="2.154063pt" strokecolor="#000000">
                <v:path arrowok="t"/>
              </v:shape>
            </v:group>
            <v:group style="position:absolute;left:5615;top:15767;width:2;height:38" coordorigin="5615,15767" coordsize="2,38">
              <v:shape style="position:absolute;left:5615;top:15767;width:2;height:38" coordorigin="5615,15767" coordsize="0,38" path="m5615,15805l5615,15767e" filled="f" stroked="t" strokeweight=".957361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544.259827pt;margin-top:27.555492pt;width:.1pt;height:39.296528pt;mso-position-horizontal-relative:page;mso-position-vertical-relative:page;z-index:-4894" coordorigin="10885,551" coordsize="2,786">
            <v:shape style="position:absolute;left:10885;top:551;width:2;height:786" coordorigin="10885,551" coordsize="0,786" path="m10885,1337l10885,551e" filled="f" stroked="t" strokeweight=".478681pt" strokecolor="#000000">
              <v:path arrowok="t"/>
            </v:shape>
          </v:group>
          <w10:wrap type="none"/>
        </w:pict>
      </w:r>
      <w:r>
        <w:rPr/>
        <w:pict>
          <v:group style="position:absolute;margin-left:27.524136pt;margin-top:18.317259pt;width:107.942478pt;height:.1pt;mso-position-horizontal-relative:page;mso-position-vertical-relative:paragraph;z-index:-4890" coordorigin="550,366" coordsize="2159,2">
            <v:shape style="position:absolute;left:550;top:366;width:2159;height:2" coordorigin="550,366" coordsize="2159,0" path="m550,366l2709,366e" filled="f" stroked="t" strokeweight=".957361pt" strokecolor="#000000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5"/>
          <w:position w:val="3"/>
        </w:rPr>
        <w:t>Physarurn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5" w:after="0" w:line="280" w:lineRule="exact"/>
        <w:jc w:val="left"/>
        <w:rPr>
          <w:sz w:val="28"/>
          <w:szCs w:val="28"/>
        </w:rPr>
      </w:pPr>
      <w:rPr/>
      <w:r>
        <w:rPr/>
        <w:br w:type="column"/>
      </w:r>
      <w:r>
        <w:rPr>
          <w:sz w:val="28"/>
          <w:szCs w:val="28"/>
        </w:rPr>
      </w:r>
    </w:p>
    <w:p>
      <w:pPr>
        <w:spacing w:before="0" w:after="0" w:line="240" w:lineRule="auto"/>
        <w:ind w:right="-58"/>
        <w:jc w:val="left"/>
        <w:rPr>
          <w:rFonts w:ascii="Times New Roman" w:hAnsi="Times New Roman" w:cs="Times New Roman" w:eastAsia="Times New Roman"/>
          <w:sz w:val="12"/>
          <w:szCs w:val="12"/>
        </w:rPr>
      </w:pPr>
      <w:rPr/>
      <w:r>
        <w:rPr>
          <w:rFonts w:ascii="Times New Roman" w:hAnsi="Times New Roman" w:cs="Times New Roman" w:eastAsia="Times New Roman"/>
          <w:sz w:val="12"/>
          <w:szCs w:val="12"/>
          <w:color w:val="757575"/>
          <w:spacing w:val="-2"/>
          <w:w w:val="77"/>
        </w:rPr>
        <w:t>·</w:t>
      </w:r>
      <w:r>
        <w:rPr>
          <w:rFonts w:ascii="Times New Roman" w:hAnsi="Times New Roman" w:cs="Times New Roman" w:eastAsia="Times New Roman"/>
          <w:sz w:val="12"/>
          <w:szCs w:val="12"/>
          <w:color w:val="333333"/>
          <w:spacing w:val="0"/>
          <w:w w:val="106"/>
        </w:rPr>
        <w:t>.,.----"-</w:t>
      </w:r>
      <w:r>
        <w:rPr>
          <w:rFonts w:ascii="Times New Roman" w:hAnsi="Times New Roman" w:cs="Times New Roman" w:eastAsia="Times New Roman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46" w:lineRule="exact"/>
        <w:ind w:right="-20"/>
        <w:jc w:val="left"/>
        <w:tabs>
          <w:tab w:pos="3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br w:type="column"/>
      </w:r>
      <w:r>
        <w:rPr>
          <w:rFonts w:ascii="Arial" w:hAnsi="Arial" w:cs="Arial" w:eastAsia="Arial"/>
          <w:sz w:val="27"/>
          <w:szCs w:val="27"/>
          <w:color w:val="646464"/>
          <w:spacing w:val="0"/>
          <w:w w:val="52"/>
          <w:position w:val="-2"/>
        </w:rPr>
        <w:t>..</w:t>
      </w:r>
      <w:r>
        <w:rPr>
          <w:rFonts w:ascii="Arial" w:hAnsi="Arial" w:cs="Arial" w:eastAsia="Arial"/>
          <w:sz w:val="27"/>
          <w:szCs w:val="27"/>
          <w:color w:val="646464"/>
          <w:spacing w:val="0"/>
          <w:w w:val="100"/>
          <w:position w:val="-2"/>
        </w:rPr>
        <w:tab/>
      </w:r>
      <w:r>
        <w:rPr>
          <w:rFonts w:ascii="Arial" w:hAnsi="Arial" w:cs="Arial" w:eastAsia="Arial"/>
          <w:sz w:val="27"/>
          <w:szCs w:val="27"/>
          <w:color w:val="646464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757575"/>
          <w:spacing w:val="26"/>
          <w:w w:val="83"/>
          <w:position w:val="7"/>
        </w:rPr>
        <w:t>"</w:t>
      </w:r>
      <w:r>
        <w:rPr>
          <w:rFonts w:ascii="Courier New" w:hAnsi="Courier New" w:cs="Courier New" w:eastAsia="Courier New"/>
          <w:sz w:val="24"/>
          <w:szCs w:val="24"/>
          <w:color w:val="0F0F0F"/>
          <w:spacing w:val="0"/>
          <w:w w:val="71"/>
          <w:position w:val="7"/>
        </w:rPr>
        <w:t>rlsarurnu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28" w:lineRule="exact"/>
        <w:ind w:right="-20"/>
        <w:jc w:val="right"/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AAAAAA"/>
          <w:spacing w:val="0"/>
          <w:w w:val="91"/>
          <w:position w:val="1"/>
        </w:rPr>
        <w:t>'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11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40" w:lineRule="auto"/>
        <w:ind w:right="312"/>
        <w:jc w:val="right"/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23"/>
          <w:szCs w:val="23"/>
          <w:color w:val="333333"/>
          <w:spacing w:val="0"/>
          <w:w w:val="62"/>
        </w:rPr>
        <w:t>.</w:t>
      </w:r>
      <w:r>
        <w:rPr>
          <w:rFonts w:ascii="Arial" w:hAnsi="Arial" w:cs="Arial" w:eastAsia="Arial"/>
          <w:sz w:val="23"/>
          <w:szCs w:val="23"/>
          <w:color w:val="333333"/>
          <w:spacing w:val="0"/>
          <w:w w:val="62"/>
        </w:rPr>
        <w:t>  </w:t>
      </w:r>
      <w:r>
        <w:rPr>
          <w:rFonts w:ascii="Arial" w:hAnsi="Arial" w:cs="Arial" w:eastAsia="Arial"/>
          <w:sz w:val="23"/>
          <w:szCs w:val="23"/>
          <w:color w:val="333333"/>
          <w:spacing w:val="14"/>
          <w:w w:val="62"/>
        </w:rPr>
        <w:t> </w:t>
      </w:r>
      <w:r>
        <w:rPr>
          <w:rFonts w:ascii="Arial" w:hAnsi="Arial" w:cs="Arial" w:eastAsia="Arial"/>
          <w:sz w:val="18"/>
          <w:szCs w:val="18"/>
          <w:color w:val="212121"/>
          <w:spacing w:val="0"/>
          <w:w w:val="186"/>
        </w:rPr>
        <w:t>'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17" w:lineRule="exact"/>
        <w:ind w:right="96"/>
        <w:jc w:val="righ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0"/>
          <w:w w:val="115"/>
          <w:i/>
          <w:position w:val="-2"/>
        </w:rPr>
        <w:t>Js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139" w:lineRule="exact"/>
        <w:ind w:right="-20"/>
        <w:jc w:val="left"/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212121"/>
          <w:spacing w:val="0"/>
          <w:w w:val="100"/>
          <w:i/>
          <w:position w:val="1"/>
        </w:rPr>
        <w:t>Pier</w:t>
      </w:r>
      <w:r>
        <w:rPr>
          <w:rFonts w:ascii="Times New Roman" w:hAnsi="Times New Roman" w:cs="Times New Roman" w:eastAsia="Times New Roman"/>
          <w:sz w:val="16"/>
          <w:szCs w:val="16"/>
          <w:color w:val="212121"/>
          <w:spacing w:val="-2"/>
          <w:w w:val="100"/>
          <w:i/>
          <w:position w:val="1"/>
        </w:rPr>
        <w:t>r</w:t>
      </w:r>
      <w:r>
        <w:rPr>
          <w:rFonts w:ascii="Times New Roman" w:hAnsi="Times New Roman" w:cs="Times New Roman" w:eastAsia="Times New Roman"/>
          <w:sz w:val="16"/>
          <w:szCs w:val="16"/>
          <w:color w:val="444444"/>
          <w:spacing w:val="0"/>
          <w:w w:val="100"/>
          <w:i/>
          <w:position w:val="1"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color w:val="444444"/>
          <w:spacing w:val="-6"/>
          <w:w w:val="100"/>
          <w:i/>
          <w:position w:val="1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212121"/>
          <w:spacing w:val="0"/>
          <w:w w:val="100"/>
          <w:i/>
          <w:position w:val="1"/>
        </w:rPr>
        <w:t>TREAN</w:t>
      </w:r>
      <w:r>
        <w:rPr>
          <w:rFonts w:ascii="Times New Roman" w:hAnsi="Times New Roman" w:cs="Times New Roman" w:eastAsia="Times New Roman"/>
          <w:sz w:val="16"/>
          <w:szCs w:val="16"/>
          <w:color w:val="212121"/>
          <w:spacing w:val="-1"/>
          <w:w w:val="100"/>
          <w:i/>
          <w:position w:val="1"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color w:val="444444"/>
          <w:spacing w:val="0"/>
          <w:w w:val="69"/>
          <w:i/>
          <w:position w:val="1"/>
        </w:rPr>
        <w:t>C{.N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20" w:right="380"/>
          <w:cols w:num="4" w:equalWidth="0">
            <w:col w:w="1160" w:space="1330"/>
            <w:col w:w="389" w:space="2368"/>
            <w:col w:w="2205" w:space="1711"/>
            <w:col w:w="1937"/>
          </w:cols>
        </w:sectPr>
      </w:pPr>
      <w:rPr/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68" w:lineRule="auto"/>
        <w:ind w:left="295" w:right="-61" w:firstLine="5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293.921417pt;margin-top:31.685221pt;width:.1pt;height:172.803866pt;mso-position-horizontal-relative:page;mso-position-vertical-relative:paragraph;z-index:-4874" coordorigin="5878,634" coordsize="2,3456">
            <v:shape style="position:absolute;left:5878;top:634;width:2;height:3456" coordorigin="5878,634" coordsize="0,3456" path="m5878,4090l5878,634e" filled="f" stroked="t" strokeweight=".238573pt" strokecolor="#000000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w w:val="83"/>
        </w:rPr>
        <w:t>Physisporin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9"/>
          <w:w w:val="83"/>
        </w:rPr>
        <w:t>u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9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9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</w:rPr>
        <w:t>Physomitra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</w:rPr>
        <w:t>Pi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5"/>
          <w:w w:val="82"/>
        </w:rPr>
        <w:t>c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-10"/>
          <w:w w:val="82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</w:rPr>
        <w:t>omp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4"/>
          <w:w w:val="85"/>
        </w:rPr>
        <w:t>h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4"/>
          <w:w w:val="8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9"/>
          <w:w w:val="81"/>
        </w:rPr>
        <w:t>l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74"/>
        </w:rPr>
        <w:t>e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7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</w:rPr>
        <w:t>PiptoJ?orus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3" w:lineRule="exact"/>
        <w:ind w:left="110" w:right="-20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7" w:after="0" w:line="168" w:lineRule="auto"/>
        <w:ind w:left="95" w:right="-61" w:firstLine="-95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14"/>
        </w:rPr>
        <w:t>-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14"/>
        </w:rPr>
        <w:t>   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8"/>
          <w:w w:val="1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HELVELLACEAE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HELOTIACEAE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</w:rPr>
        <w:t>BJERKANDERACEAE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7" w:lineRule="exact"/>
        <w:ind w:left="14" w:right="-56"/>
        <w:jc w:val="both"/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4D4D4D"/>
          <w:spacing w:val="-35"/>
          <w:w w:val="13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</w:rPr>
        <w:t>risisporinu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67" w:lineRule="auto"/>
        <w:ind w:right="190" w:firstLine="10"/>
        <w:jc w:val="both"/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Arial" w:hAnsi="Arial" w:cs="Arial" w:eastAsia="Arial"/>
          <w:sz w:val="22"/>
          <w:szCs w:val="22"/>
          <w:color w:val="4D4D4D"/>
          <w:spacing w:val="0"/>
          <w:w w:val="89"/>
        </w:rPr>
        <w:t>•</w:t>
      </w:r>
      <w:r>
        <w:rPr>
          <w:rFonts w:ascii="Arial" w:hAnsi="Arial" w:cs="Arial" w:eastAsia="Arial"/>
          <w:sz w:val="22"/>
          <w:szCs w:val="22"/>
          <w:color w:val="4D4D4D"/>
          <w:spacing w:val="-11"/>
          <w:w w:val="89"/>
        </w:rPr>
        <w:t> </w:t>
      </w:r>
      <w:r>
        <w:rPr>
          <w:rFonts w:ascii="Arial" w:hAnsi="Arial" w:cs="Arial" w:eastAsia="Arial"/>
          <w:sz w:val="22"/>
          <w:szCs w:val="22"/>
          <w:color w:val="111111"/>
          <w:spacing w:val="0"/>
          <w:w w:val="89"/>
          <w:i/>
        </w:rPr>
        <w:t>Ft</w:t>
      </w:r>
      <w:r>
        <w:rPr>
          <w:rFonts w:ascii="Arial" w:hAnsi="Arial" w:cs="Arial" w:eastAsia="Arial"/>
          <w:sz w:val="22"/>
          <w:szCs w:val="22"/>
          <w:color w:val="111111"/>
          <w:spacing w:val="-8"/>
          <w:w w:val="89"/>
          <w:i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9"/>
        </w:rPr>
        <w:t>somitra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9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</w:rPr>
        <w:t>PiceàmF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95"/>
          <w:w w:val="10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</w:rPr>
        <w:t>ale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2"/>
        </w:rPr>
        <w:t>PiptOJ?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8"/>
          <w:w w:val="72"/>
        </w:rPr>
        <w:t>O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2"/>
          <w:w w:val="83"/>
        </w:rPr>
        <w:t>t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</w:rPr>
        <w:t>U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</w:rPr>
      </w:r>
    </w:p>
    <w:p>
      <w:pPr>
        <w:spacing w:before="10" w:after="0" w:line="180" w:lineRule="exact"/>
        <w:jc w:val="left"/>
        <w:rPr>
          <w:sz w:val="18"/>
          <w:szCs w:val="18"/>
        </w:rPr>
      </w:pPr>
      <w:rPr/>
      <w:r>
        <w:rPr/>
        <w:br w:type="column"/>
      </w:r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3" w:lineRule="exact"/>
        <w:ind w:left="10" w:right="-20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26.600842pt;margin-top:-32.491573pt;width:391.974741pt;height:202.240448pt;mso-position-horizontal-relative:page;mso-position-vertical-relative:paragraph;z-index:-4877" coordorigin="532,-650" coordsize="7839,4045">
            <v:group style="position:absolute;left:539;top:-631;width:7825;height:2" coordorigin="539,-631" coordsize="7825,2">
              <v:shape style="position:absolute;left:539;top:-631;width:7825;height:2" coordorigin="539,-631" coordsize="7825,0" path="m539,-631l8364,-631e" filled="f" stroked="t" strokeweight=".715718pt" strokecolor="#000000">
                <v:path arrowok="t"/>
              </v:shape>
            </v:group>
            <v:group style="position:absolute;left:580;top:-643;width:2;height:1618" coordorigin="580,-643" coordsize="2,1618">
              <v:shape style="position:absolute;left:580;top:-643;width:2;height:1618" coordorigin="580,-643" coordsize="0,1618" path="m580,975l580,-643e" filled="f" stroked="t" strokeweight=".477145pt" strokecolor="#000000">
                <v:path arrowok="t"/>
              </v:shape>
            </v:group>
            <v:group style="position:absolute;left:5642;top:-643;width:2;height:1010" coordorigin="5642,-643" coordsize="2,1010">
              <v:shape style="position:absolute;left:5642;top:-643;width:2;height:1010" coordorigin="5642,-643" coordsize="0,1010" path="m5642,367l5642,-643e" filled="f" stroked="t" strokeweight=".477145pt" strokecolor="#000000">
                <v:path arrowok="t"/>
              </v:shape>
            </v:group>
            <v:group style="position:absolute;left:5948;top:-643;width:2;height:4030" coordorigin="5948,-643" coordsize="2,4030">
              <v:shape style="position:absolute;left:5948;top:-643;width:2;height:4030" coordorigin="5948,-643" coordsize="0,4030" path="m5948,3388l5948,-643e" filled="f" stroked="t" strokeweight=".715718pt" strokecolor="#000000">
                <v:path arrowok="t"/>
              </v:shape>
            </v:group>
            <v:group style="position:absolute;left:534;top:755;width:2;height:412" coordorigin="534,755" coordsize="2,412">
              <v:shape style="position:absolute;left:534;top:755;width:2;height:412" coordorigin="534,755" coordsize="0,412" path="m534,1167l534,755e" filled="f" stroked="t" strokeweight=".238573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435.394958pt;margin-top:-31.655035pt;width:110.936247pt;height:.1pt;mso-position-horizontal-relative:page;mso-position-vertical-relative:paragraph;z-index:-4876" coordorigin="8708,-633" coordsize="2219,2">
            <v:shape style="position:absolute;left:8708;top:-633;width:2219;height:2" coordorigin="8708,-633" coordsize="2219,0" path="m8708,-633l10927,-633e" filled="f" stroked="t" strokeweight=".95429pt" strokecolor="#000000">
              <v:path arrowok="t"/>
            </v:shape>
          </v:group>
          <w10:wrap type="none"/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3.945496pt;margin-top:-34.592743pt;width:7.24275pt;height:43.5pt;mso-position-horizontal-relative:page;mso-position-vertical-relative:paragraph;z-index:-4851" type="#_x0000_t202" filled="f" stroked="f">
            <v:textbox inset="0,0,0,0">
              <w:txbxContent>
                <w:p>
                  <w:pPr>
                    <w:spacing w:before="0" w:after="0" w:line="870" w:lineRule="exact"/>
                    <w:ind w:right="-170"/>
                    <w:jc w:val="left"/>
                    <w:rPr>
                      <w:rFonts w:ascii="Arial" w:hAnsi="Arial" w:cs="Arial" w:eastAsia="Arial"/>
                      <w:sz w:val="87"/>
                      <w:szCs w:val="87"/>
                    </w:rPr>
                  </w:pPr>
                  <w:rPr/>
                  <w:r>
                    <w:rPr>
                      <w:rFonts w:ascii="Arial" w:hAnsi="Arial" w:cs="Arial" w:eastAsia="Arial"/>
                      <w:sz w:val="87"/>
                      <w:szCs w:val="87"/>
                      <w:color w:val="111111"/>
                      <w:spacing w:val="0"/>
                      <w:w w:val="75"/>
                      <w:position w:val="-1"/>
                    </w:rPr>
                    <w:t>l</w:t>
                  </w:r>
                  <w:r>
                    <w:rPr>
                      <w:rFonts w:ascii="Arial" w:hAnsi="Arial" w:cs="Arial" w:eastAsia="Arial"/>
                      <w:sz w:val="87"/>
                      <w:szCs w:val="87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-1"/>
        </w:rPr>
        <w:t>POLlPORAdEA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89" w:lineRule="exact"/>
        <w:ind w:left="24" w:right="-20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4D4D4D"/>
          <w:spacing w:val="18"/>
          <w:w w:val="9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9"/>
        </w:rPr>
        <w:t>ELVELLACEA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69" w:lineRule="auto"/>
        <w:ind w:right="639" w:firstLine="33"/>
        <w:jc w:val="left"/>
        <w:tabs>
          <w:tab w:pos="2120" w:val="left"/>
        </w:tabs>
        <w:rPr>
          <w:rFonts w:ascii="Times New Roman" w:hAnsi="Times New Roman" w:cs="Times New Roman" w:eastAsia="Times New Roman"/>
          <w:sz w:val="17"/>
          <w:szCs w:val="17"/>
        </w:rPr>
      </w:pPr>
      <w:rPr/>
      <w:r>
        <w:rPr/>
        <w:pict>
          <v:group style="position:absolute;margin-left:547.285461pt;margin-top:16.118683pt;width:.1pt;height:30.156908pt;mso-position-horizontal-relative:page;mso-position-vertical-relative:paragraph;z-index:-4873" coordorigin="10946,322" coordsize="2,603">
            <v:shape style="position:absolute;left:10946;top:322;width:2;height:603" coordorigin="10946,322" coordsize="0,603" path="m10946,926l10946,322e" filled="f" stroked="t" strokeweight=".238573pt" strokecolor="#000000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4"/>
          <w:szCs w:val="24"/>
          <w:color w:val="727272"/>
          <w:spacing w:val="-6"/>
          <w:w w:val="9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</w:rPr>
        <w:t>ELOTIACE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6"/>
          <w:w w:val="8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33"/>
          <w:w w:val="4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5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5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</w:rPr>
        <w:t>BJERCANDERACEA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</w:r>
      <w:r>
        <w:rPr>
          <w:rFonts w:ascii="Times New Roman" w:hAnsi="Times New Roman" w:cs="Times New Roman" w:eastAsia="Times New Roman"/>
          <w:sz w:val="17"/>
          <w:szCs w:val="17"/>
          <w:color w:val="111111"/>
          <w:spacing w:val="0"/>
          <w:w w:val="54"/>
          <w:position w:val="5"/>
        </w:rPr>
        <w:t>1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pgSz w:w="11900" w:h="16840"/>
          <w:pgMar w:top="260" w:bottom="280" w:left="440" w:right="260"/>
          <w:cols w:num="4" w:equalWidth="0">
            <w:col w:w="1855" w:space="987"/>
            <w:col w:w="1932" w:space="807"/>
            <w:col w:w="1484" w:space="1255"/>
            <w:col w:w="2880"/>
          </w:cols>
        </w:sectPr>
      </w:pPr>
      <w:rPr/>
    </w:p>
    <w:p>
      <w:pPr>
        <w:spacing w:before="0" w:after="0" w:line="149" w:lineRule="exact"/>
        <w:ind w:left="300" w:right="-20"/>
        <w:jc w:val="left"/>
        <w:tabs>
          <w:tab w:pos="2840" w:val="left"/>
          <w:tab w:pos="5580" w:val="left"/>
          <w:tab w:pos="83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1"/>
        </w:rPr>
        <w:t>Pisollthus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40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-69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SCLERODERMATACEAE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7"/>
          <w:position w:val="3"/>
        </w:rPr>
        <w:t>Pisol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8"/>
          <w:w w:val="77"/>
          <w:position w:val="3"/>
        </w:rPr>
        <w:t>l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77"/>
          <w:position w:val="3"/>
        </w:rPr>
        <w:t>t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-5"/>
          <w:w w:val="77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7"/>
          <w:position w:val="3"/>
        </w:rPr>
        <w:t>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22"/>
          <w:w w:val="77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7"/>
          <w:position w:val="4"/>
        </w:rPr>
        <w:t>SCLERODERMATACi::A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0" w:after="0" w:line="137" w:lineRule="auto"/>
        <w:ind w:left="300" w:right="1082"/>
        <w:jc w:val="left"/>
        <w:tabs>
          <w:tab w:pos="2920" w:val="left"/>
          <w:tab w:pos="5580" w:val="left"/>
          <w:tab w:pos="83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4"/>
        </w:rPr>
        <w:t>Plectania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>SARCOSCYPHACEAE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Plettania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9"/>
          <w:position w:val="1"/>
        </w:rPr>
        <w:t>SARCOSSf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97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64"/>
          <w:position w:val="1"/>
        </w:rPr>
        <w:t>c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-94"/>
          <w:w w:val="64"/>
          <w:position w:val="1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1"/>
        </w:rPr>
        <w:t>'ACE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7"/>
          <w:w w:val="76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8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8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Pleurocybella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PLEUROTACEAE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4"/>
        </w:rPr>
        <w:t>P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0"/>
          <w:w w:val="82"/>
          <w:position w:val="4"/>
        </w:rPr>
        <w:t>l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-22"/>
          <w:w w:val="133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4"/>
        </w:rPr>
        <w:t>urocibella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3"/>
          <w:position w:val="6"/>
        </w:rPr>
        <w:t>P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8"/>
          <w:w w:val="73"/>
          <w:position w:val="6"/>
        </w:rPr>
        <w:t>I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0"/>
          <w:w w:val="58"/>
          <w:position w:val="6"/>
        </w:rPr>
        <w:t>1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-106"/>
          <w:w w:val="10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6"/>
        </w:rPr>
        <w:t>UROTACEA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61" w:lineRule="exact"/>
        <w:ind w:left="128" w:right="-20"/>
        <w:jc w:val="left"/>
        <w:tabs>
          <w:tab w:pos="2920" w:val="left"/>
          <w:tab w:pos="5580" w:val="left"/>
          <w:tab w:pos="83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545.734741pt;margin-top:2.721991pt;width:.1pt;height:38.294486pt;mso-position-horizontal-relative:page;mso-position-vertical-relative:paragraph;z-index:-4872" coordorigin="10915,54" coordsize="2,766">
            <v:shape style="position:absolute;left:10915;top:54;width:2;height:766" coordorigin="10915,54" coordsize="0,766" path="m10915,820l10915,54e" filled="f" stroked="t" strokeweight=".238573pt" strokecolor="#000000">
              <v:path arrowok="t"/>
            </v:shape>
          </v:group>
          <w10:wrap type="none"/>
        </w:pict>
      </w:r>
      <w:r>
        <w:rPr/>
        <w:pict>
          <v:group style="position:absolute;margin-left:26.600842pt;margin-top:5.235451pt;width:1.908581pt;height:126.969002pt;mso-position-horizontal-relative:page;mso-position-vertical-relative:paragraph;z-index:-4871" coordorigin="532,105" coordsize="38,2539">
            <v:group style="position:absolute;left:534;top:107;width:2;height:1345" coordorigin="534,107" coordsize="2,1345">
              <v:shape style="position:absolute;left:534;top:107;width:2;height:1345" coordorigin="534,107" coordsize="0,1345" path="m534,1452l534,107e" filled="f" stroked="t" strokeweight=".238573pt" strokecolor="#000000">
                <v:path arrowok="t"/>
              </v:shape>
            </v:group>
            <v:group style="position:absolute;left:565;top:1423;width:2;height:1216" coordorigin="565,1423" coordsize="2,1216">
              <v:shape style="position:absolute;left:565;top:1423;width:2;height:1216" coordorigin="565,1423" coordsize="0,1216" path="m565,2639l565,1423e" filled="f" stroked="t" strokeweight=".477145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4"/>
          <w:szCs w:val="14"/>
          <w:color w:val="111111"/>
          <w:spacing w:val="0"/>
          <w:w w:val="52"/>
          <w:position w:val="-5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111111"/>
          <w:spacing w:val="0"/>
          <w:w w:val="52"/>
          <w:position w:val="-5"/>
        </w:rPr>
        <w:t>      </w:t>
      </w:r>
      <w:r>
        <w:rPr>
          <w:rFonts w:ascii="Times New Roman" w:hAnsi="Times New Roman" w:cs="Times New Roman" w:eastAsia="Times New Roman"/>
          <w:sz w:val="14"/>
          <w:szCs w:val="14"/>
          <w:color w:val="111111"/>
          <w:spacing w:val="13"/>
          <w:w w:val="52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2"/>
        </w:rPr>
        <w:t>Pleurodon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AURISCALPIACEAE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5"/>
          <w:w w:val="87"/>
          <w:position w:val="2"/>
        </w:rPr>
        <w:t>P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25"/>
          <w:w w:val="145"/>
          <w:position w:val="2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2"/>
        </w:rPr>
        <w:t>urodo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"/>
          <w:w w:val="84"/>
          <w:position w:val="2"/>
        </w:rPr>
        <w:t>n</w:t>
      </w:r>
      <w:r>
        <w:rPr>
          <w:rFonts w:ascii="Courier New" w:hAnsi="Courier New" w:cs="Courier New" w:eastAsia="Courier New"/>
          <w:sz w:val="24"/>
          <w:szCs w:val="24"/>
          <w:color w:val="3A3A3A"/>
          <w:spacing w:val="0"/>
          <w:w w:val="104"/>
          <w:position w:val="2"/>
        </w:rPr>
        <w:t>o</w:t>
      </w:r>
      <w:r>
        <w:rPr>
          <w:rFonts w:ascii="Courier New" w:hAnsi="Courier New" w:cs="Courier New" w:eastAsia="Courier New"/>
          <w:sz w:val="24"/>
          <w:szCs w:val="24"/>
          <w:color w:val="3A3A3A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3A3A3A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3"/>
        </w:rPr>
        <w:t>AUR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7"/>
          <w:w w:val="80"/>
          <w:position w:val="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3"/>
        </w:rPr>
        <w:t>SCALPIACE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9"/>
          <w:w w:val="81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53"/>
          <w:position w:val="3"/>
        </w:rPr>
        <w:t>: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27" w:after="0" w:line="142" w:lineRule="auto"/>
        <w:ind w:left="300" w:right="622"/>
        <w:jc w:val="left"/>
        <w:tabs>
          <w:tab w:pos="2920" w:val="left"/>
          <w:tab w:pos="5560" w:val="left"/>
          <w:tab w:pos="8300" w:val="left"/>
          <w:tab w:pos="10440" w:val="left"/>
        </w:tabs>
        <w:rPr>
          <w:rFonts w:ascii="Arial" w:hAnsi="Arial" w:cs="Arial" w:eastAsia="Arial"/>
          <w:sz w:val="8"/>
          <w:szCs w:val="8"/>
        </w:rPr>
      </w:pPr>
      <w:rPr/>
      <w:r>
        <w:rPr/>
        <w:pict>
          <v:group style="position:absolute;margin-left:545.615479pt;margin-top:37.163136pt;width:.238573pt;height:34.942951pt;mso-position-horizontal-relative:page;mso-position-vertical-relative:paragraph;z-index:-4870" coordorigin="10912,743" coordsize="5,699">
            <v:group style="position:absolute;left:10915;top:746;width:2;height:517" coordorigin="10915,746" coordsize="2,517">
              <v:shape style="position:absolute;left:10915;top:746;width:2;height:517" coordorigin="10915,746" coordsize="0,517" path="m10915,1263l10915,746e" filled="f" stroked="t" strokeweight=".238573pt" strokecolor="#000000">
                <v:path arrowok="t"/>
              </v:shape>
            </v:group>
            <v:group style="position:absolute;left:10915;top:1315;width:2;height:124" coordorigin="10915,1315" coordsize="2,124">
              <v:shape style="position:absolute;left:10915;top:1315;width:2;height:124" coordorigin="10915,1315" coordsize="0,124" path="m10915,1440l10915,1315e" filled="f" stroked="t" strokeweight=".238573pt" strokecolor="#000000">
                <v:path arrowok="t"/>
              </v:shape>
            </v:group>
            <w10:wrap type="none"/>
          </v:group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</w:rPr>
        <w:t>Pleurotellus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PLEUROTACEAE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7"/>
          <w:w w:val="100"/>
          <w:position w:val="4"/>
        </w:rPr>
        <w:t>P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-13"/>
          <w:w w:val="100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4"/>
        </w:rPr>
        <w:t>urotellu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1"/>
          <w:position w:val="6"/>
        </w:rPr>
        <w:t>P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2"/>
          <w:w w:val="71"/>
          <w:position w:val="6"/>
        </w:rPr>
        <w:t>I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27"/>
          <w:w w:val="74"/>
          <w:position w:val="6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6"/>
        </w:rPr>
        <w:t>UROTACE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0"/>
          <w:w w:val="81"/>
          <w:position w:val="6"/>
        </w:rPr>
        <w:t>A</w:t>
      </w:r>
      <w:r>
        <w:rPr>
          <w:rFonts w:ascii="Courier New" w:hAnsi="Courier New" w:cs="Courier New" w:eastAsia="Courier New"/>
          <w:sz w:val="24"/>
          <w:szCs w:val="24"/>
          <w:color w:val="3A3A3A"/>
          <w:spacing w:val="9"/>
          <w:w w:val="40"/>
          <w:position w:val="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60"/>
          <w:position w:val="6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6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Pleurotus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PLEUROTACEAE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3"/>
        </w:rPr>
        <w:t>P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7"/>
          <w:w w:val="84"/>
          <w:position w:val="3"/>
        </w:rPr>
        <w:t>l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32"/>
          <w:w w:val="62"/>
          <w:position w:val="3"/>
        </w:rPr>
        <w:t>-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3"/>
        </w:rPr>
        <w:t>urotu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"/>
          <w:w w:val="83"/>
          <w:position w:val="5"/>
        </w:rPr>
        <w:t>P</w:t>
      </w:r>
      <w:r>
        <w:rPr>
          <w:rFonts w:ascii="Courier New" w:hAnsi="Courier New" w:cs="Courier New" w:eastAsia="Courier New"/>
          <w:sz w:val="24"/>
          <w:szCs w:val="24"/>
          <w:color w:val="3A3A3A"/>
          <w:spacing w:val="33"/>
          <w:w w:val="136"/>
          <w:position w:val="5"/>
        </w:rPr>
        <w:t>h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5"/>
        </w:rPr>
        <w:t>UROTACEA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Plicaria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PEZIZACEAE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4"/>
        </w:rPr>
        <w:t>Plicari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31"/>
          <w:w w:val="84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40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100"/>
          <w:position w:val="4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6"/>
        </w:rPr>
        <w:t>PEZIZACEA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86"/>
          <w:w w:val="10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0"/>
          <w:w w:val="48"/>
          <w:position w:val="6"/>
        </w:rPr>
        <w:t>,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0"/>
          <w:w w:val="48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Plicatura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CONIOPHORACEAE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4"/>
        </w:rPr>
        <w:t>Plic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7"/>
          <w:w w:val="83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4"/>
        </w:rPr>
        <w:t>tura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12"/>
          <w:w w:val="83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6"/>
        </w:rPr>
        <w:t>CONI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"/>
          <w:w w:val="81"/>
          <w:position w:val="6"/>
        </w:rPr>
        <w:t>O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-8"/>
          <w:w w:val="82"/>
          <w:position w:val="6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1"/>
          <w:position w:val="6"/>
        </w:rPr>
        <w:t>F.ORACE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2"/>
          <w:w w:val="71"/>
          <w:position w:val="6"/>
        </w:rPr>
        <w:t>A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27"/>
          <w:position w:val="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100"/>
          <w:position w:val="6"/>
        </w:rPr>
        <w:tab/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100"/>
          <w:position w:val="6"/>
        </w:rPr>
      </w:r>
      <w:r>
        <w:rPr>
          <w:rFonts w:ascii="Arial" w:hAnsi="Arial" w:cs="Arial" w:eastAsia="Arial"/>
          <w:sz w:val="8"/>
          <w:szCs w:val="8"/>
          <w:color w:val="111111"/>
          <w:spacing w:val="0"/>
          <w:w w:val="113"/>
          <w:position w:val="3"/>
        </w:rPr>
        <w:t>1</w:t>
      </w:r>
      <w:r>
        <w:rPr>
          <w:rFonts w:ascii="Arial" w:hAnsi="Arial" w:cs="Arial" w:eastAsia="Arial"/>
          <w:sz w:val="8"/>
          <w:szCs w:val="8"/>
          <w:color w:val="000000"/>
          <w:spacing w:val="0"/>
          <w:w w:val="100"/>
          <w:position w:val="0"/>
        </w:rPr>
      </w:r>
    </w:p>
    <w:p>
      <w:pPr>
        <w:spacing w:before="0" w:after="0" w:line="160" w:lineRule="exact"/>
        <w:ind w:left="295" w:right="-20"/>
        <w:jc w:val="left"/>
        <w:tabs>
          <w:tab w:pos="2940" w:val="left"/>
          <w:tab w:pos="5580" w:val="left"/>
          <w:tab w:pos="83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2"/>
        </w:rPr>
        <w:t>Plicaturo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"/>
          <w:w w:val="83"/>
          <w:position w:val="-2"/>
        </w:rPr>
        <w:t>p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-1"/>
          <w:w w:val="83"/>
          <w:position w:val="-2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7"/>
          <w:w w:val="83"/>
          <w:position w:val="-2"/>
        </w:rPr>
        <w:t>i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83"/>
          <w:position w:val="-2"/>
        </w:rPr>
        <w:t>s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-115"/>
          <w:w w:val="8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CONIOPHORACEAE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Plicaturopsisu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4"/>
        </w:rPr>
        <w:t>CONI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8"/>
          <w:w w:val="81"/>
          <w:position w:val="4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66"/>
          <w:w w:val="77"/>
          <w:position w:val="4"/>
        </w:rPr>
        <w:t>f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8"/>
          <w:w w:val="40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7"/>
          <w:position w:val="4"/>
        </w:rPr>
        <w:t>ORACEA: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28" w:after="0" w:line="139" w:lineRule="auto"/>
        <w:ind w:left="300" w:right="1481" w:firstLine="5"/>
        <w:jc w:val="left"/>
        <w:tabs>
          <w:tab w:pos="2920" w:val="left"/>
          <w:tab w:pos="5560" w:val="left"/>
          <w:tab w:pos="8180" w:val="left"/>
          <w:tab w:pos="83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547.285461pt;margin-top:27.215376pt;width:.1pt;height:28.242183pt;mso-position-horizontal-relative:page;mso-position-vertical-relative:paragraph;z-index:-4869" coordorigin="10946,544" coordsize="2,565">
            <v:shape style="position:absolute;left:10946;top:544;width:2;height:565" coordorigin="10946,544" coordsize="0,565" path="m10946,1109l10946,544e" filled="f" stroked="t" strokeweight=".238573pt" strokecolor="#000000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</w:rPr>
        <w:t>Plu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9"/>
          <w:w w:val="82"/>
        </w:rPr>
        <w:t>t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</w:rPr>
        <w:t>eus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13"/>
          <w:w w:val="8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PLUTEACEAE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5"/>
        </w:rPr>
        <w:t>Plute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7"/>
          <w:w w:val="83"/>
          <w:position w:val="5"/>
        </w:rPr>
        <w:t>u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0"/>
          <w:w w:val="60"/>
          <w:position w:val="5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0"/>
          <w:w w:val="100"/>
          <w:position w:val="5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5D5D5D"/>
          <w:spacing w:val="0"/>
          <w:w w:val="100"/>
          <w:position w:val="5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7"/>
          <w:position w:val="7"/>
        </w:rPr>
        <w:t>PI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94"/>
          <w:w w:val="100"/>
          <w:position w:val="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7"/>
        </w:rPr>
        <w:t>UTEACEA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90"/>
          <w:w w:val="100"/>
          <w:position w:val="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0"/>
          <w:w w:val="40"/>
          <w:position w:val="7"/>
        </w:rPr>
        <w:t>.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0"/>
          <w:w w:val="40"/>
          <w:position w:val="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Podofomes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4"/>
        </w:rPr>
        <w:t>Podofome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7"/>
          <w:w w:val="82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4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6"/>
        </w:rPr>
        <w:t>POLfPORACEA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Polypil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6"/>
          <w:w w:val="100"/>
          <w:position w:val="0"/>
        </w:rPr>
        <w:t>u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4"/>
        </w:rPr>
        <w:t>Polipilu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4"/>
        </w:rPr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40"/>
          <w:position w:val="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8B8B8"/>
          <w:spacing w:val="42"/>
          <w:w w:val="4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6"/>
        </w:rPr>
        <w:t>POL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30"/>
          <w:w w:val="78"/>
          <w:position w:val="6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6"/>
        </w:rPr>
        <w:t>PORACEA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0" w:after="0" w:line="132" w:lineRule="auto"/>
        <w:ind w:left="285" w:right="1441" w:firstLine="14"/>
        <w:jc w:val="both"/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Polyporus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       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39"/>
          <w:w w:val="10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    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39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4"/>
        </w:rPr>
        <w:t>Pol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5"/>
          <w:w w:val="82"/>
          <w:position w:val="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4"/>
        </w:rPr>
        <w:t>p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"/>
          <w:w w:val="82"/>
          <w:position w:val="4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4"/>
        </w:rPr>
        <w:t>ru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4"/>
        </w:rPr>
        <w:t>             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6"/>
        </w:rPr>
        <w:t>POLlPORACE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0"/>
          <w:w w:val="81"/>
          <w:position w:val="6"/>
        </w:rPr>
        <w:t>A</w:t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66"/>
          <w:position w:val="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66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8"/>
        </w:rPr>
        <w:t>Pol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8"/>
        </w:rPr>
        <w:t>saccum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8"/>
        </w:rPr>
        <w:t>          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3"/>
          <w:w w:val="83"/>
          <w:position w:val="-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  <w:t>PISOLITHACEAE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  <w:t>   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42"/>
          <w:w w:val="100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>Pollsaccumu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>      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"/>
          <w:w w:val="100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PISOLI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2"/>
          <w:w w:val="82"/>
          <w:position w:val="0"/>
        </w:rPr>
        <w:t>T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-56"/>
          <w:w w:val="134"/>
          <w:position w:val="0"/>
        </w:rPr>
        <w:t>;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11"/>
          <w:w w:val="20"/>
          <w:position w:val="0"/>
        </w:rPr>
        <w:t>_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6"/>
          <w:position w:val="0"/>
        </w:rPr>
        <w:t>AC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5"/>
          <w:w w:val="86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62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6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>P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8"/>
          <w:w w:val="100"/>
          <w:position w:val="-2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>na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>            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39"/>
          <w:w w:val="100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    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51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Paria,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           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4"/>
        </w:rPr>
        <w:t>POL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5"/>
          <w:w w:val="78"/>
          <w:position w:val="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4"/>
        </w:rPr>
        <w:t>PORACE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0"/>
          <w:w w:val="82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0"/>
          <w:w w:val="40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70" w:lineRule="exact"/>
        <w:ind w:left="285" w:right="-20"/>
        <w:jc w:val="left"/>
        <w:tabs>
          <w:tab w:pos="2920" w:val="left"/>
          <w:tab w:pos="5560" w:val="left"/>
          <w:tab w:pos="8300" w:val="left"/>
          <w:tab w:pos="10440" w:val="left"/>
        </w:tabs>
        <w:rPr>
          <w:rFonts w:ascii="Times New Roman" w:hAnsi="Times New Roman" w:cs="Times New Roman" w:eastAsia="Times New Roman"/>
          <w:sz w:val="12"/>
          <w:szCs w:val="12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4.661194pt;margin-top:3.225134pt;width:.763297pt;height:23pt;mso-position-horizontal-relative:page;mso-position-vertical-relative:paragraph;z-index:-4866" type="#_x0000_t202" filled="f" stroked="f">
            <v:textbox inset="0,0,0,0">
              <w:txbxContent>
                <w:p>
                  <w:pPr>
                    <w:spacing w:before="0" w:after="0" w:line="460" w:lineRule="exact"/>
                    <w:ind w:right="-109"/>
                    <w:jc w:val="left"/>
                    <w:rPr>
                      <w:rFonts w:ascii="Arial" w:hAnsi="Arial" w:cs="Arial" w:eastAsia="Arial"/>
                      <w:sz w:val="46"/>
                      <w:szCs w:val="46"/>
                    </w:rPr>
                  </w:pPr>
                  <w:rPr/>
                  <w:r>
                    <w:rPr>
                      <w:rFonts w:ascii="Arial" w:hAnsi="Arial" w:cs="Arial" w:eastAsia="Arial"/>
                      <w:sz w:val="46"/>
                      <w:szCs w:val="46"/>
                      <w:color w:val="111111"/>
                      <w:spacing w:val="-98"/>
                      <w:w w:val="52"/>
                    </w:rPr>
                    <w:t>.</w:t>
                  </w:r>
                  <w:r>
                    <w:rPr>
                      <w:rFonts w:ascii="Arial" w:hAnsi="Arial" w:cs="Arial" w:eastAsia="Arial"/>
                      <w:sz w:val="46"/>
                      <w:szCs w:val="46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4.661194pt;margin-top:1.848512pt;width:1.33089pt;height:5.5pt;mso-position-horizontal-relative:page;mso-position-vertical-relative:paragraph;z-index:-4865" type="#_x0000_t202" filled="f" stroked="f">
            <v:textbox inset="0,0,0,0">
              <w:txbxContent>
                <w:p>
                  <w:pPr>
                    <w:spacing w:before="0" w:after="0" w:line="110" w:lineRule="exact"/>
                    <w:ind w:right="-57"/>
                    <w:jc w:val="left"/>
                    <w:rPr>
                      <w:rFonts w:ascii="Arial" w:hAnsi="Arial" w:cs="Arial" w:eastAsia="Arial"/>
                      <w:sz w:val="11"/>
                      <w:szCs w:val="11"/>
                    </w:rPr>
                  </w:pPr>
                  <w:rPr/>
                  <w:r>
                    <w:rPr>
                      <w:rFonts w:ascii="Arial" w:hAnsi="Arial" w:cs="Arial" w:eastAsia="Arial"/>
                      <w:sz w:val="11"/>
                      <w:szCs w:val="11"/>
                      <w:color w:val="111111"/>
                      <w:spacing w:val="0"/>
                      <w:w w:val="109"/>
                    </w:rPr>
                    <w:t>j</w:t>
                  </w:r>
                  <w:r>
                    <w:rPr>
                      <w:rFonts w:ascii="Arial" w:hAnsi="Arial" w:cs="Arial" w:eastAsia="Arial"/>
                      <w:sz w:val="11"/>
                      <w:szCs w:val="11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2"/>
        </w:rPr>
        <w:t>Porphyrellus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BOLETACEAE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2"/>
        </w:rPr>
        <w:t>Po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5"/>
          <w:w w:val="85"/>
          <w:position w:val="2"/>
        </w:rPr>
        <w:t>r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-23"/>
          <w:w w:val="85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2"/>
        </w:rPr>
        <w:t>ftrel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1"/>
          <w:w w:val="85"/>
          <w:position w:val="2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2"/>
        </w:rPr>
        <w:t>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8"/>
          <w:w w:val="85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4"/>
        </w:rPr>
        <w:t>BULETACE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9"/>
          <w:w w:val="80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3A3A3A"/>
          <w:spacing w:val="0"/>
          <w:w w:val="40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3A3A3A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3A3A3A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12"/>
          <w:szCs w:val="12"/>
          <w:color w:val="111111"/>
          <w:spacing w:val="0"/>
          <w:w w:val="76"/>
          <w:position w:val="11"/>
        </w:rPr>
        <w:t>1</w:t>
      </w:r>
      <w:r>
        <w:rPr>
          <w:rFonts w:ascii="Times New Roman" w:hAnsi="Times New Roman" w:cs="Times New Roman" w:eastAsia="Times New Roman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0" w:after="0" w:line="192" w:lineRule="exact"/>
        <w:ind w:left="285" w:right="-20"/>
        <w:jc w:val="left"/>
        <w:tabs>
          <w:tab w:pos="2900" w:val="left"/>
          <w:tab w:pos="5560" w:val="left"/>
          <w:tab w:pos="8280" w:val="left"/>
          <w:tab w:pos="10440" w:val="left"/>
        </w:tabs>
        <w:rPr>
          <w:rFonts w:ascii="Arial" w:hAnsi="Arial" w:cs="Arial" w:eastAsia="Arial"/>
          <w:sz w:val="17"/>
          <w:szCs w:val="17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>Porpoloma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Porpoloma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3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4"/>
          <w:w w:val="81"/>
          <w:position w:val="3"/>
        </w:rPr>
        <w:t>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3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0"/>
          <w:w w:val="81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3"/>
        </w:rPr>
      </w:r>
      <w:r>
        <w:rPr>
          <w:rFonts w:ascii="Arial" w:hAnsi="Arial" w:cs="Arial" w:eastAsia="Arial"/>
          <w:sz w:val="17"/>
          <w:szCs w:val="17"/>
          <w:color w:val="111111"/>
          <w:spacing w:val="0"/>
          <w:w w:val="53"/>
          <w:position w:val="-3"/>
        </w:rPr>
        <w:t>1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0" w:after="0" w:line="193" w:lineRule="exact"/>
        <w:ind w:left="290" w:right="-20"/>
        <w:jc w:val="left"/>
        <w:tabs>
          <w:tab w:pos="2920" w:val="left"/>
          <w:tab w:pos="5560" w:val="left"/>
          <w:tab w:pos="8280" w:val="left"/>
          <w:tab w:pos="10440" w:val="left"/>
        </w:tabs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3"/>
        </w:rPr>
        <w:t>Postia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>BJERKANDERACEAE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1"/>
        </w:rPr>
        <w:t>Postia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9"/>
          <w:w w:val="76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4"/>
        </w:rPr>
        <w:t>BJERC'.AN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2"/>
          <w:w w:val="76"/>
          <w:position w:val="4"/>
        </w:rPr>
        <w:t>D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4"/>
        </w:rPr>
        <w:t>ER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"/>
          <w:w w:val="76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4"/>
        </w:rPr>
        <w:t>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19"/>
          <w:szCs w:val="19"/>
          <w:color w:val="111111"/>
          <w:spacing w:val="0"/>
          <w:w w:val="51"/>
          <w:position w:val="-4"/>
        </w:rPr>
        <w:t>•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0" w:after="0" w:line="136" w:lineRule="exact"/>
        <w:ind w:left="58" w:right="618"/>
        <w:jc w:val="center"/>
        <w:tabs>
          <w:tab w:pos="2860" w:val="left"/>
          <w:tab w:pos="5420" w:val="left"/>
          <w:tab w:pos="8240" w:val="left"/>
          <w:tab w:pos="10380" w:val="left"/>
        </w:tabs>
        <w:rPr>
          <w:rFonts w:ascii="Arial" w:hAnsi="Arial" w:cs="Arial" w:eastAsia="Arial"/>
          <w:sz w:val="36"/>
          <w:szCs w:val="36"/>
        </w:rPr>
      </w:pPr>
      <w:rPr/>
      <w:r>
        <w:rPr/>
        <w:pict>
          <v:group style="position:absolute;margin-left:22.902967pt;margin-top:7.971554pt;width:.1pt;height:29.678226pt;mso-position-horizontal-relative:page;mso-position-vertical-relative:paragraph;z-index:-4868" coordorigin="458,159" coordsize="2,594">
            <v:shape style="position:absolute;left:458;top:159;width:2;height:594" coordorigin="458,159" coordsize="0,594" path="m458,753l458,159e" filled="f" stroked="t" strokeweight=".238573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7"/>
          <w:szCs w:val="17"/>
          <w:color w:val="111111"/>
          <w:spacing w:val="0"/>
          <w:w w:val="54"/>
          <w:position w:val="-6"/>
        </w:rPr>
        <w:t>1</w:t>
      </w:r>
      <w:r>
        <w:rPr>
          <w:rFonts w:ascii="Times New Roman" w:hAnsi="Times New Roman" w:cs="Times New Roman" w:eastAsia="Times New Roman"/>
          <w:sz w:val="17"/>
          <w:szCs w:val="17"/>
          <w:color w:val="111111"/>
          <w:spacing w:val="0"/>
          <w:w w:val="54"/>
          <w:position w:val="-6"/>
        </w:rPr>
        <w:t>    </w:t>
      </w:r>
      <w:r>
        <w:rPr>
          <w:rFonts w:ascii="Times New Roman" w:hAnsi="Times New Roman" w:cs="Times New Roman" w:eastAsia="Times New Roman"/>
          <w:sz w:val="17"/>
          <w:szCs w:val="17"/>
          <w:color w:val="111111"/>
          <w:spacing w:val="16"/>
          <w:w w:val="54"/>
          <w:position w:val="-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7"/>
        </w:rPr>
        <w:t>Propolis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6"/>
        </w:rPr>
        <w:t>DERMATEACEAE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-5"/>
        </w:rPr>
        <w:t>jPropolisu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2"/>
          <w:w w:val="81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-1"/>
        </w:rPr>
        <w:t>DERHATEACEA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</w:r>
      <w:r>
        <w:rPr>
          <w:rFonts w:ascii="Arial" w:hAnsi="Arial" w:cs="Arial" w:eastAsia="Arial"/>
          <w:sz w:val="22"/>
          <w:szCs w:val="22"/>
          <w:color w:val="3A3A3A"/>
          <w:spacing w:val="-37"/>
          <w:w w:val="108"/>
          <w:position w:val="-5"/>
        </w:rPr>
        <w:t>'</w:t>
      </w:r>
      <w:r>
        <w:rPr>
          <w:rFonts w:ascii="Arial" w:hAnsi="Arial" w:cs="Arial" w:eastAsia="Arial"/>
          <w:sz w:val="36"/>
          <w:szCs w:val="36"/>
          <w:color w:val="111111"/>
          <w:spacing w:val="0"/>
          <w:w w:val="60"/>
          <w:position w:val="-24"/>
        </w:rPr>
        <w:t>i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  <w:position w:val="0"/>
        </w:rPr>
      </w:r>
    </w:p>
    <w:p>
      <w:pPr>
        <w:spacing w:before="92" w:after="0" w:line="134" w:lineRule="auto"/>
        <w:ind w:left="285" w:right="620" w:firstLine="-5"/>
        <w:jc w:val="left"/>
        <w:tabs>
          <w:tab w:pos="2900" w:val="left"/>
          <w:tab w:pos="5540" w:val="left"/>
          <w:tab w:pos="8280" w:val="left"/>
          <w:tab w:pos="10440" w:val="left"/>
        </w:tabs>
        <w:rPr>
          <w:rFonts w:ascii="Times New Roman" w:hAnsi="Times New Roman" w:cs="Times New Roman" w:eastAsia="Times New Roman"/>
          <w:sz w:val="10"/>
          <w:szCs w:val="10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Psalliota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AGARICACEAE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4"/>
        </w:rPr>
        <w:t>Psalliota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6"/>
        </w:rPr>
        <w:t>AGARICACEA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Psathyrella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COPRINACEAE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4"/>
        </w:rPr>
        <w:t>Psa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3"/>
          <w:w w:val="83"/>
          <w:position w:val="4"/>
        </w:rPr>
        <w:t>t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-44"/>
          <w:w w:val="80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73"/>
          <w:w w:val="131"/>
          <w:position w:val="4"/>
        </w:rPr>
        <w:t>]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-51"/>
          <w:w w:val="146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4"/>
        </w:rPr>
        <w:t>relia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0"/>
          <w:position w:val="7"/>
        </w:rPr>
        <w:t>COPRINACEA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58"/>
          <w:w w:val="70"/>
          <w:position w:val="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7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7"/>
        </w:rPr>
      </w:r>
      <w:r>
        <w:rPr>
          <w:rFonts w:ascii="Arial" w:hAnsi="Arial" w:cs="Arial" w:eastAsia="Arial"/>
          <w:sz w:val="29"/>
          <w:szCs w:val="29"/>
          <w:color w:val="111111"/>
          <w:spacing w:val="0"/>
          <w:w w:val="70"/>
          <w:position w:val="-3"/>
        </w:rPr>
        <w:t>!</w:t>
      </w:r>
      <w:r>
        <w:rPr>
          <w:rFonts w:ascii="Arial" w:hAnsi="Arial" w:cs="Arial" w:eastAsia="Arial"/>
          <w:sz w:val="29"/>
          <w:szCs w:val="29"/>
          <w:color w:val="111111"/>
          <w:spacing w:val="0"/>
          <w:w w:val="70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4"/>
        </w:rPr>
        <w:t>Pseudobaeospora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>AGARICACEAE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Pseudobaeospora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2"/>
        </w:rPr>
        <w:t>AGARICACEA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0"/>
          <w:w w:val="55"/>
          <w:position w:val="0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0" w:after="0" w:line="190" w:lineRule="exact"/>
        <w:ind w:left="285" w:right="-20"/>
        <w:jc w:val="left"/>
        <w:tabs>
          <w:tab w:pos="2900" w:val="left"/>
          <w:tab w:pos="5540" w:val="left"/>
          <w:tab w:pos="8280" w:val="left"/>
          <w:tab w:pos="10440" w:val="left"/>
        </w:tabs>
        <w:rPr>
          <w:rFonts w:ascii="Times New Roman" w:hAnsi="Times New Roman" w:cs="Times New Roman" w:eastAsia="Times New Roman"/>
          <w:sz w:val="14"/>
          <w:szCs w:val="1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2"/>
        </w:rPr>
        <w:t>Pseudoclitocybe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Pseudoclitocibe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7"/>
          <w:position w:val="4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0"/>
          <w:w w:val="77"/>
          <w:position w:val="4"/>
        </w:rPr>
        <w:t>C</w:t>
      </w:r>
      <w:r>
        <w:rPr>
          <w:rFonts w:ascii="Courier New" w:hAnsi="Courier New" w:cs="Courier New" w:eastAsia="Courier New"/>
          <w:sz w:val="24"/>
          <w:szCs w:val="24"/>
          <w:color w:val="3A3A3A"/>
          <w:spacing w:val="-68"/>
          <w:w w:val="77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-79"/>
          <w:w w:val="77"/>
          <w:position w:val="4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-37"/>
          <w:w w:val="77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7"/>
          <w:position w:val="4"/>
        </w:rPr>
        <w:t>OLOMATACE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7"/>
          <w:w w:val="77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3A3A3A"/>
          <w:spacing w:val="0"/>
          <w:w w:val="77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3A3A3A"/>
          <w:spacing w:val="-95"/>
          <w:w w:val="77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3A3A3A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3A3A3A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14"/>
          <w:szCs w:val="14"/>
          <w:color w:val="111111"/>
          <w:spacing w:val="0"/>
          <w:w w:val="52"/>
          <w:position w:val="2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36" w:lineRule="exact"/>
        <w:ind w:left="290" w:right="-20"/>
        <w:jc w:val="left"/>
        <w:tabs>
          <w:tab w:pos="2920" w:val="left"/>
          <w:tab w:pos="5560" w:val="left"/>
          <w:tab w:pos="8280" w:val="left"/>
          <w:tab w:pos="10440" w:val="left"/>
        </w:tabs>
        <w:rPr>
          <w:rFonts w:ascii="Arial" w:hAnsi="Arial" w:cs="Arial" w:eastAsia="Arial"/>
          <w:sz w:val="11"/>
          <w:szCs w:val="11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5.138306pt;margin-top:3.753247pt;width:1.375pt;height:5.5pt;mso-position-horizontal-relative:page;mso-position-vertical-relative:paragraph;z-index:-4864" type="#_x0000_t202" filled="f" stroked="f">
            <v:textbox inset="0,0,0,0">
              <w:txbxContent>
                <w:p>
                  <w:pPr>
                    <w:spacing w:before="0" w:after="0" w:line="110" w:lineRule="exact"/>
                    <w:ind w:right="-57"/>
                    <w:jc w:val="left"/>
                    <w:rPr>
                      <w:rFonts w:ascii="Times New Roman" w:hAnsi="Times New Roman" w:cs="Times New Roman" w:eastAsia="Times New Roman"/>
                      <w:sz w:val="11"/>
                      <w:szCs w:val="11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1"/>
                      <w:szCs w:val="11"/>
                      <w:color w:val="111111"/>
                      <w:spacing w:val="0"/>
                      <w:w w:val="50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1"/>
                      <w:szCs w:val="11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7"/>
        </w:rPr>
        <w:t>Pseudocraterellus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  <w:t>CANTHARELLACEAE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-3"/>
        </w:rPr>
        <w:t>Pseudocrater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>llQ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-1"/>
        </w:rPr>
        <w:t>CAN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5"/>
          <w:w w:val="81"/>
          <w:position w:val="-1"/>
        </w:rPr>
        <w:t>T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-65"/>
          <w:w w:val="90"/>
          <w:position w:val="-1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8"/>
          <w:w w:val="53"/>
          <w:position w:val="-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-1"/>
        </w:rPr>
        <w:t>ARELLACE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8"/>
          <w:w w:val="80"/>
          <w:position w:val="-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3A3A3A"/>
          <w:spacing w:val="0"/>
          <w:w w:val="27"/>
          <w:position w:val="-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3A3A3A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3A3A3A"/>
          <w:spacing w:val="0"/>
          <w:w w:val="100"/>
          <w:position w:val="-1"/>
        </w:rPr>
      </w:r>
      <w:r>
        <w:rPr>
          <w:rFonts w:ascii="Arial" w:hAnsi="Arial" w:cs="Arial" w:eastAsia="Arial"/>
          <w:sz w:val="11"/>
          <w:szCs w:val="11"/>
          <w:color w:val="111111"/>
          <w:spacing w:val="0"/>
          <w:w w:val="109"/>
          <w:position w:val="6"/>
        </w:rPr>
        <w:t>j</w:t>
      </w:r>
      <w:r>
        <w:rPr>
          <w:rFonts w:ascii="Arial" w:hAnsi="Arial" w:cs="Arial" w:eastAsia="Arial"/>
          <w:sz w:val="11"/>
          <w:szCs w:val="11"/>
          <w:color w:val="000000"/>
          <w:spacing w:val="0"/>
          <w:w w:val="100"/>
          <w:position w:val="0"/>
        </w:rPr>
      </w:r>
    </w:p>
    <w:p>
      <w:pPr>
        <w:spacing w:before="0" w:after="0" w:line="196" w:lineRule="exact"/>
        <w:ind w:left="113" w:right="-20"/>
        <w:jc w:val="left"/>
        <w:tabs>
          <w:tab w:pos="2900" w:val="left"/>
          <w:tab w:pos="5560" w:val="left"/>
          <w:tab w:pos="82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13"/>
          <w:szCs w:val="13"/>
          <w:color w:val="111111"/>
          <w:spacing w:val="0"/>
          <w:w w:val="56"/>
          <w:position w:val="-4"/>
        </w:rPr>
        <w:t>1</w:t>
      </w:r>
      <w:r>
        <w:rPr>
          <w:rFonts w:ascii="Times New Roman" w:hAnsi="Times New Roman" w:cs="Times New Roman" w:eastAsia="Times New Roman"/>
          <w:sz w:val="13"/>
          <w:szCs w:val="13"/>
          <w:color w:val="111111"/>
          <w:spacing w:val="0"/>
          <w:w w:val="56"/>
          <w:position w:val="-4"/>
        </w:rPr>
        <w:t>      </w:t>
      </w:r>
      <w:r>
        <w:rPr>
          <w:rFonts w:ascii="Times New Roman" w:hAnsi="Times New Roman" w:cs="Times New Roman" w:eastAsia="Times New Roman"/>
          <w:sz w:val="13"/>
          <w:szCs w:val="13"/>
          <w:color w:val="111111"/>
          <w:spacing w:val="13"/>
          <w:w w:val="56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9"/>
        </w:rPr>
        <w:t>Pseudohiatula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9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7"/>
        </w:rPr>
        <w:t>MARASMIACEAE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-4"/>
        </w:rPr>
        <w:t>Pseud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23"/>
          <w:w w:val="84"/>
          <w:position w:val="-4"/>
        </w:rPr>
        <w:t>o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-40"/>
          <w:w w:val="133"/>
          <w:position w:val="-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-4"/>
        </w:rPr>
        <w:t>iatula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-2"/>
        </w:rPr>
        <w:t>MARASMIACE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0"/>
          <w:w w:val="81"/>
          <w:position w:val="-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0"/>
          <w:w w:val="27"/>
          <w:position w:val="-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84" w:after="0" w:line="135" w:lineRule="auto"/>
        <w:ind w:left="290" w:right="630" w:firstLine="-181"/>
        <w:jc w:val="left"/>
        <w:tabs>
          <w:tab w:pos="2900" w:val="left"/>
          <w:tab w:pos="5560" w:val="left"/>
          <w:tab w:pos="8160" w:val="left"/>
          <w:tab w:pos="10460" w:val="left"/>
        </w:tabs>
        <w:rPr>
          <w:rFonts w:ascii="Times New Roman" w:hAnsi="Times New Roman" w:cs="Times New Roman" w:eastAsia="Times New Roman"/>
          <w:sz w:val="14"/>
          <w:szCs w:val="14"/>
        </w:rPr>
      </w:pPr>
      <w:rPr/>
      <w:r>
        <w:rPr>
          <w:rFonts w:ascii="Arial" w:hAnsi="Arial" w:cs="Arial" w:eastAsia="Arial"/>
          <w:sz w:val="17"/>
          <w:szCs w:val="17"/>
          <w:color w:val="111111"/>
          <w:spacing w:val="0"/>
          <w:w w:val="53"/>
          <w:position w:val="4"/>
        </w:rPr>
        <w:t>1</w:t>
      </w:r>
      <w:r>
        <w:rPr>
          <w:rFonts w:ascii="Arial" w:hAnsi="Arial" w:cs="Arial" w:eastAsia="Arial"/>
          <w:sz w:val="17"/>
          <w:szCs w:val="17"/>
          <w:color w:val="111111"/>
          <w:spacing w:val="0"/>
          <w:w w:val="53"/>
          <w:position w:val="4"/>
        </w:rPr>
        <w:t>    </w:t>
      </w:r>
      <w:r>
        <w:rPr>
          <w:rFonts w:ascii="Arial" w:hAnsi="Arial" w:cs="Arial" w:eastAsia="Arial"/>
          <w:sz w:val="17"/>
          <w:szCs w:val="17"/>
          <w:color w:val="111111"/>
          <w:spacing w:val="1"/>
          <w:w w:val="53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2"/>
        </w:rPr>
        <w:t>Pseudohydnum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TREMELLACEAE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Pseud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6"/>
          <w:w w:val="100"/>
          <w:position w:val="2"/>
        </w:rPr>
        <w:t>o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18"/>
          <w:w w:val="100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Mnumu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39"/>
          <w:position w:val="4"/>
        </w:rPr>
        <w:t>,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-72"/>
          <w:w w:val="10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4"/>
        </w:rPr>
        <w:t>TREMELLACE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4"/>
          <w:w w:val="81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0"/>
          <w:w w:val="40"/>
          <w:position w:val="4"/>
        </w:rPr>
        <w:t>: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0"/>
          <w:w w:val="4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5"/>
        </w:rPr>
        <w:t>Pseudoomphalina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Pseudoo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2"/>
          <w:w w:val="83"/>
          <w:position w:val="0"/>
        </w:rPr>
        <w:t>m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-15"/>
          <w:w w:val="83"/>
          <w:position w:val="0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talina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17"/>
          <w:w w:val="8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46"/>
          <w:position w:val="2"/>
        </w:rPr>
        <w:t>'</w:t>
      </w:r>
      <w:r>
        <w:rPr>
          <w:rFonts w:ascii="Courier New" w:hAnsi="Courier New" w:cs="Courier New" w:eastAsia="Courier New"/>
          <w:sz w:val="24"/>
          <w:szCs w:val="24"/>
          <w:color w:val="B8B8B8"/>
          <w:spacing w:val="-66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2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4"/>
          <w:w w:val="82"/>
          <w:position w:val="2"/>
        </w:rPr>
        <w:t>C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-37"/>
          <w:w w:val="146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2"/>
        </w:rPr>
        <w:t>OLOMATACEA.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14"/>
          <w:szCs w:val="14"/>
          <w:color w:val="111111"/>
          <w:spacing w:val="0"/>
          <w:w w:val="52"/>
          <w:position w:val="0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85" w:lineRule="exact"/>
        <w:ind w:left="109" w:right="-20"/>
        <w:jc w:val="left"/>
        <w:tabs>
          <w:tab w:pos="2920" w:val="left"/>
          <w:tab w:pos="5540" w:val="left"/>
          <w:tab w:pos="8280" w:val="left"/>
          <w:tab w:pos="10460" w:val="left"/>
        </w:tabs>
        <w:rPr>
          <w:rFonts w:ascii="Times New Roman" w:hAnsi="Times New Roman" w:cs="Times New Roman" w:eastAsia="Times New Roman"/>
          <w:sz w:val="14"/>
          <w:szCs w:val="1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5.138306pt;margin-top:3.361019pt;width:2.400930pt;height:10.5pt;mso-position-horizontal-relative:page;mso-position-vertical-relative:paragraph;z-index:-4862" type="#_x0000_t202" filled="f" stroked="f">
            <v:textbox inset="0,0,0,0">
              <w:txbxContent>
                <w:p>
                  <w:pPr>
                    <w:spacing w:before="0" w:after="0" w:line="210" w:lineRule="exact"/>
                    <w:ind w:right="-72"/>
                    <w:jc w:val="left"/>
                    <w:rPr>
                      <w:rFonts w:ascii="Arial" w:hAnsi="Arial" w:cs="Arial" w:eastAsia="Arial"/>
                      <w:sz w:val="21"/>
                      <w:szCs w:val="21"/>
                    </w:rPr>
                  </w:pPr>
                  <w:rPr/>
                  <w:r>
                    <w:rPr>
                      <w:rFonts w:ascii="Arial" w:hAnsi="Arial" w:cs="Arial" w:eastAsia="Arial"/>
                      <w:sz w:val="21"/>
                      <w:szCs w:val="21"/>
                      <w:color w:val="111111"/>
                      <w:spacing w:val="0"/>
                      <w:w w:val="103"/>
                    </w:rPr>
                    <w:t>i</w:t>
                  </w:r>
                  <w:r>
                    <w:rPr>
                      <w:rFonts w:ascii="Arial" w:hAnsi="Arial" w:cs="Arial" w:eastAsia="Arial"/>
                      <w:sz w:val="21"/>
                      <w:szCs w:val="21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17"/>
          <w:szCs w:val="17"/>
          <w:color w:val="111111"/>
          <w:spacing w:val="0"/>
          <w:w w:val="53"/>
          <w:position w:val="-4"/>
        </w:rPr>
        <w:t>1</w:t>
      </w:r>
      <w:r>
        <w:rPr>
          <w:rFonts w:ascii="Arial" w:hAnsi="Arial" w:cs="Arial" w:eastAsia="Arial"/>
          <w:sz w:val="17"/>
          <w:szCs w:val="17"/>
          <w:color w:val="111111"/>
          <w:spacing w:val="0"/>
          <w:w w:val="53"/>
          <w:position w:val="-4"/>
        </w:rPr>
        <w:t>    </w:t>
      </w:r>
      <w:r>
        <w:rPr>
          <w:rFonts w:ascii="Arial" w:hAnsi="Arial" w:cs="Arial" w:eastAsia="Arial"/>
          <w:sz w:val="17"/>
          <w:szCs w:val="17"/>
          <w:color w:val="111111"/>
          <w:spacing w:val="1"/>
          <w:w w:val="53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>Psilocybe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STROPHARIACEAE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3"/>
        </w:rPr>
        <w:t>Psiloc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7"/>
          <w:w w:val="81"/>
          <w:position w:val="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-18"/>
          <w:w w:val="81"/>
          <w:position w:val="3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3"/>
        </w:rPr>
        <w:t>be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7"/>
          <w:w w:val="81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6"/>
        </w:rPr>
        <w:t>STR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0"/>
          <w:w w:val="80"/>
          <w:position w:val="6"/>
        </w:rPr>
        <w:t>O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36"/>
          <w:position w:val="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-42"/>
          <w:w w:val="36"/>
          <w:position w:val="6"/>
        </w:rPr>
        <w:t>,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15"/>
          <w:w w:val="33"/>
          <w:position w:val="6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6"/>
        </w:rPr>
        <w:t>FARIACE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36"/>
          <w:w w:val="82"/>
          <w:position w:val="6"/>
        </w:rPr>
        <w:t>A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53"/>
          <w:position w:val="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100"/>
          <w:position w:val="6"/>
        </w:rPr>
        <w:tab/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100"/>
          <w:position w:val="6"/>
        </w:rPr>
      </w:r>
      <w:r>
        <w:rPr>
          <w:rFonts w:ascii="Times New Roman" w:hAnsi="Times New Roman" w:cs="Times New Roman" w:eastAsia="Times New Roman"/>
          <w:sz w:val="14"/>
          <w:szCs w:val="14"/>
          <w:color w:val="111111"/>
          <w:spacing w:val="0"/>
          <w:w w:val="52"/>
          <w:position w:val="9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ind w:left="285" w:right="-20"/>
        <w:jc w:val="left"/>
        <w:tabs>
          <w:tab w:pos="2920" w:val="left"/>
          <w:tab w:pos="5560" w:val="left"/>
          <w:tab w:pos="82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5.138306pt;margin-top:2.90591pt;width:2.275pt;height:6.5pt;mso-position-horizontal-relative:page;mso-position-vertical-relative:paragraph;z-index:-4863" type="#_x0000_t202" filled="f" stroked="f">
            <v:textbox inset="0,0,0,0">
              <w:txbxContent>
                <w:p>
                  <w:pPr>
                    <w:spacing w:before="0" w:after="0" w:line="130" w:lineRule="exact"/>
                    <w:ind w:right="-60"/>
                    <w:jc w:val="left"/>
                    <w:rPr>
                      <w:rFonts w:ascii="Times New Roman" w:hAnsi="Times New Roman" w:cs="Times New Roman" w:eastAsia="Times New Roman"/>
                      <w:sz w:val="13"/>
                      <w:szCs w:val="13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3"/>
                      <w:szCs w:val="13"/>
                      <w:color w:val="111111"/>
                      <w:spacing w:val="0"/>
                      <w:w w:val="70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3"/>
                      <w:szCs w:val="13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  <w:t>Psilolezia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PEZIZACEAE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0"/>
        </w:rPr>
        <w:t>Psilor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zia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5"/>
        </w:rPr>
        <w:t>PEZIZACEA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17" w:lineRule="exact"/>
        <w:ind w:left="109" w:right="-20"/>
        <w:jc w:val="left"/>
        <w:tabs>
          <w:tab w:pos="2920" w:val="left"/>
          <w:tab w:pos="5560" w:val="left"/>
          <w:tab w:pos="8280" w:val="left"/>
          <w:tab w:pos="10460" w:val="left"/>
        </w:tabs>
        <w:rPr>
          <w:rFonts w:ascii="Times New Roman" w:hAnsi="Times New Roman" w:cs="Times New Roman" w:eastAsia="Times New Roman"/>
          <w:sz w:val="12"/>
          <w:szCs w:val="12"/>
        </w:rPr>
      </w:pPr>
      <w:rPr/>
      <w:r>
        <w:rPr>
          <w:rFonts w:ascii="Arial" w:hAnsi="Arial" w:cs="Arial" w:eastAsia="Arial"/>
          <w:sz w:val="13"/>
          <w:szCs w:val="13"/>
          <w:color w:val="111111"/>
          <w:spacing w:val="0"/>
          <w:w w:val="67"/>
          <w:position w:val="-1"/>
        </w:rPr>
        <w:t>1</w:t>
      </w:r>
      <w:r>
        <w:rPr>
          <w:rFonts w:ascii="Arial" w:hAnsi="Arial" w:cs="Arial" w:eastAsia="Arial"/>
          <w:sz w:val="13"/>
          <w:szCs w:val="13"/>
          <w:color w:val="111111"/>
          <w:spacing w:val="0"/>
          <w:w w:val="67"/>
          <w:position w:val="-1"/>
        </w:rPr>
        <w:t>    </w:t>
      </w:r>
      <w:r>
        <w:rPr>
          <w:rFonts w:ascii="Arial" w:hAnsi="Arial" w:cs="Arial" w:eastAsia="Arial"/>
          <w:sz w:val="13"/>
          <w:szCs w:val="13"/>
          <w:color w:val="111111"/>
          <w:spacing w:val="12"/>
          <w:w w:val="67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7"/>
          <w:position w:val="-8"/>
        </w:rPr>
        <w:t>Pteru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7"/>
          <w:position w:val="-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37"/>
          <w:w w:val="67"/>
          <w:position w:val="-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8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8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6"/>
        </w:rPr>
        <w:t>PTERULACEAE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3"/>
          <w:position w:val="-3"/>
        </w:rPr>
        <w:t>Pteru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90"/>
          <w:w w:val="7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3"/>
          <w:position w:val="-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95"/>
          <w:w w:val="7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3"/>
          <w:position w:val="-1"/>
        </w:rPr>
        <w:t>PTERULACEA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0"/>
          <w:w w:val="73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12"/>
          <w:szCs w:val="12"/>
          <w:color w:val="111111"/>
          <w:spacing w:val="0"/>
          <w:w w:val="73"/>
          <w:position w:val="3"/>
        </w:rPr>
        <w:t>1</w:t>
      </w:r>
      <w:r>
        <w:rPr>
          <w:rFonts w:ascii="Times New Roman" w:hAnsi="Times New Roman" w:cs="Times New Roman" w:eastAsia="Times New Roman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0" w:after="0" w:line="257" w:lineRule="exact"/>
        <w:ind w:left="63" w:right="624"/>
        <w:jc w:val="center"/>
        <w:tabs>
          <w:tab w:pos="2860" w:val="left"/>
          <w:tab w:pos="5500" w:val="left"/>
          <w:tab w:pos="8120" w:val="left"/>
          <w:tab w:pos="1030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4"/>
          <w:szCs w:val="14"/>
          <w:color w:val="111111"/>
          <w:spacing w:val="0"/>
          <w:w w:val="52"/>
        </w:rPr>
        <w:t>1</w:t>
      </w:r>
      <w:r>
        <w:rPr>
          <w:rFonts w:ascii="Arial" w:hAnsi="Arial" w:cs="Arial" w:eastAsia="Arial"/>
          <w:sz w:val="14"/>
          <w:szCs w:val="14"/>
          <w:color w:val="111111"/>
          <w:spacing w:val="0"/>
          <w:w w:val="52"/>
        </w:rPr>
        <w:t>     </w:t>
      </w:r>
      <w:r>
        <w:rPr>
          <w:rFonts w:ascii="Arial" w:hAnsi="Arial" w:cs="Arial" w:eastAsia="Arial"/>
          <w:sz w:val="14"/>
          <w:szCs w:val="14"/>
          <w:color w:val="111111"/>
          <w:spacing w:val="15"/>
          <w:w w:val="5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5"/>
        </w:rPr>
        <w:t>Ptlchoverpa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>MORCHELLACEAE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2"/>
        </w:rPr>
        <w:t>Pti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6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2"/>
          <w:w w:val="88"/>
          <w:position w:val="2"/>
        </w:rPr>
        <w:t>c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0"/>
          <w:w w:val="35"/>
          <w:position w:val="2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-6"/>
          <w:w w:val="35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2"/>
        </w:rPr>
        <w:t>overpa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40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8B8B8"/>
          <w:spacing w:val="50"/>
          <w:w w:val="4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3"/>
        </w:rPr>
        <w:t>MORCHELLACEA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3"/>
        </w:rPr>
      </w:r>
      <w:r>
        <w:rPr>
          <w:rFonts w:ascii="Arial" w:hAnsi="Arial" w:cs="Arial" w:eastAsia="Arial"/>
          <w:sz w:val="16"/>
          <w:szCs w:val="16"/>
          <w:color w:val="2A2A2A"/>
          <w:spacing w:val="0"/>
          <w:w w:val="55"/>
          <w:position w:val="6"/>
        </w:rPr>
        <w:t>-</w:t>
      </w:r>
      <w:r>
        <w:rPr>
          <w:rFonts w:ascii="Arial" w:hAnsi="Arial" w:cs="Arial" w:eastAsia="Arial"/>
          <w:sz w:val="16"/>
          <w:szCs w:val="16"/>
          <w:color w:val="2A2A2A"/>
          <w:spacing w:val="0"/>
          <w:w w:val="55"/>
          <w:position w:val="6"/>
        </w:rPr>
        <w:t>  </w:t>
      </w:r>
      <w:r>
        <w:rPr>
          <w:rFonts w:ascii="Arial" w:hAnsi="Arial" w:cs="Arial" w:eastAsia="Arial"/>
          <w:sz w:val="16"/>
          <w:szCs w:val="16"/>
          <w:color w:val="2A2A2A"/>
          <w:spacing w:val="12"/>
          <w:w w:val="55"/>
          <w:position w:val="6"/>
        </w:rPr>
        <w:t> </w:t>
      </w:r>
      <w:r>
        <w:rPr>
          <w:rFonts w:ascii="Arial" w:hAnsi="Arial" w:cs="Arial" w:eastAsia="Arial"/>
          <w:sz w:val="16"/>
          <w:szCs w:val="16"/>
          <w:color w:val="111111"/>
          <w:spacing w:val="0"/>
          <w:w w:val="136"/>
          <w:position w:val="6"/>
        </w:rPr>
        <w:t>i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116" w:lineRule="exact"/>
        <w:ind w:left="247" w:right="624"/>
        <w:jc w:val="center"/>
        <w:tabs>
          <w:tab w:pos="2880" w:val="left"/>
          <w:tab w:pos="5500" w:val="left"/>
          <w:tab w:pos="8240" w:val="left"/>
          <w:tab w:pos="10400" w:val="left"/>
        </w:tabs>
        <w:rPr>
          <w:rFonts w:ascii="Arial" w:hAnsi="Arial" w:cs="Arial" w:eastAsia="Arial"/>
          <w:sz w:val="17"/>
          <w:szCs w:val="17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5.138306pt;margin-top:4.286931pt;width:2.280pt;height:6pt;mso-position-horizontal-relative:page;mso-position-vertical-relative:paragraph;z-index:-4861" type="#_x0000_t202" filled="f" stroked="f">
            <v:textbox inset="0,0,0,0">
              <w:txbxContent>
                <w:p>
                  <w:pPr>
                    <w:spacing w:before="0" w:after="0" w:line="120" w:lineRule="exact"/>
                    <w:ind w:right="-58"/>
                    <w:jc w:val="left"/>
                    <w:rPr>
                      <w:rFonts w:ascii="Times New Roman" w:hAnsi="Times New Roman" w:cs="Times New Roman" w:eastAsia="Times New Roman"/>
                      <w:sz w:val="12"/>
                      <w:szCs w:val="12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2"/>
                      <w:szCs w:val="12"/>
                      <w:color w:val="111111"/>
                      <w:spacing w:val="0"/>
                      <w:w w:val="76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2"/>
                      <w:szCs w:val="12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8"/>
        </w:rPr>
        <w:t>Pu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"/>
          <w:w w:val="83"/>
          <w:position w:val="-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8"/>
        </w:rPr>
        <w:t>cherricium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8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6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>Pulcherriciumu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-1"/>
        </w:rPr>
        <w:t>CORTICIACE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3"/>
          <w:w w:val="81"/>
          <w:position w:val="-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0"/>
          <w:w w:val="40"/>
          <w:position w:val="-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5D5D5D"/>
          <w:spacing w:val="0"/>
          <w:w w:val="100"/>
          <w:position w:val="-1"/>
        </w:rPr>
      </w:r>
      <w:r>
        <w:rPr>
          <w:rFonts w:ascii="Arial" w:hAnsi="Arial" w:cs="Arial" w:eastAsia="Arial"/>
          <w:sz w:val="17"/>
          <w:szCs w:val="17"/>
          <w:color w:val="2A2A2A"/>
          <w:spacing w:val="0"/>
          <w:w w:val="53"/>
          <w:position w:val="1"/>
        </w:rPr>
        <w:t>1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0" w:after="0" w:line="191" w:lineRule="exact"/>
        <w:ind w:left="290" w:right="-20"/>
        <w:jc w:val="left"/>
        <w:tabs>
          <w:tab w:pos="2800" w:val="left"/>
          <w:tab w:pos="5540" w:val="left"/>
          <w:tab w:pos="8280" w:val="left"/>
          <w:tab w:pos="10460" w:val="left"/>
        </w:tabs>
        <w:rPr>
          <w:rFonts w:ascii="Times New Roman" w:hAnsi="Times New Roman" w:cs="Times New Roman" w:eastAsia="Times New Roman"/>
          <w:sz w:val="10"/>
          <w:szCs w:val="10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5.376892pt;margin-top:7.515005pt;width:1.82pt;height:4pt;mso-position-horizontal-relative:page;mso-position-vertical-relative:paragraph;z-index:-4850" type="#_x0000_t202" filled="f" stroked="f">
            <v:textbox inset="0,0,0,0">
              <w:txbxContent>
                <w:p>
                  <w:pPr>
                    <w:spacing w:before="0" w:after="0" w:line="80" w:lineRule="exact"/>
                    <w:ind w:right="-52"/>
                    <w:jc w:val="left"/>
                    <w:rPr>
                      <w:rFonts w:ascii="Times New Roman" w:hAnsi="Times New Roman" w:cs="Times New Roman" w:eastAsia="Times New Roman"/>
                      <w:sz w:val="8"/>
                      <w:szCs w:val="8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8"/>
                      <w:szCs w:val="8"/>
                      <w:color w:val="2A2A2A"/>
                      <w:spacing w:val="0"/>
                      <w:w w:val="100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8"/>
                      <w:szCs w:val="8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9"/>
        </w:rPr>
        <w:t>Pulparia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9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9"/>
        </w:rPr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40"/>
          <w:position w:val="-7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-59"/>
          <w:w w:val="100"/>
          <w:position w:val="-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7"/>
        </w:rPr>
        <w:t>PEZIZACEAE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4"/>
        </w:rPr>
        <w:t>Pulparia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-2"/>
        </w:rPr>
        <w:t>PEZIZACEA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8"/>
          <w:w w:val="76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0"/>
          <w:w w:val="76"/>
          <w:position w:val="0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0" w:after="0" w:line="245" w:lineRule="exact"/>
        <w:ind w:left="66" w:right="633"/>
        <w:jc w:val="center"/>
        <w:tabs>
          <w:tab w:pos="2760" w:val="left"/>
          <w:tab w:pos="5500" w:val="left"/>
          <w:tab w:pos="8220" w:val="left"/>
          <w:tab w:pos="10420" w:val="left"/>
        </w:tabs>
        <w:rPr>
          <w:rFonts w:ascii="Times New Roman" w:hAnsi="Times New Roman" w:cs="Times New Roman" w:eastAsia="Times New Roman"/>
          <w:sz w:val="8"/>
          <w:szCs w:val="8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111111"/>
          <w:spacing w:val="0"/>
          <w:w w:val="54"/>
          <w:position w:val="-3"/>
        </w:rPr>
        <w:t>1</w:t>
      </w:r>
      <w:r>
        <w:rPr>
          <w:rFonts w:ascii="Times New Roman" w:hAnsi="Times New Roman" w:cs="Times New Roman" w:eastAsia="Times New Roman"/>
          <w:sz w:val="17"/>
          <w:szCs w:val="17"/>
          <w:color w:val="111111"/>
          <w:spacing w:val="0"/>
          <w:w w:val="54"/>
          <w:position w:val="-3"/>
        </w:rPr>
        <w:t>    </w:t>
      </w:r>
      <w:r>
        <w:rPr>
          <w:rFonts w:ascii="Times New Roman" w:hAnsi="Times New Roman" w:cs="Times New Roman" w:eastAsia="Times New Roman"/>
          <w:sz w:val="17"/>
          <w:szCs w:val="17"/>
          <w:color w:val="111111"/>
          <w:spacing w:val="16"/>
          <w:w w:val="54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4"/>
        </w:rPr>
        <w:t>Pulveroboletus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40"/>
          <w:position w:val="-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29"/>
          <w:w w:val="40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>BOLETACEAE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Pulveroboletu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2"/>
        </w:rPr>
        <w:t>BULETACE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0"/>
          <w:w w:val="80"/>
          <w:position w:val="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0"/>
          <w:w w:val="53"/>
          <w:position w:val="2"/>
        </w:rPr>
        <w:t>..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4D4D4D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8"/>
          <w:szCs w:val="8"/>
          <w:color w:val="2A2A2A"/>
          <w:spacing w:val="0"/>
          <w:w w:val="91"/>
          <w:position w:val="8"/>
        </w:rPr>
        <w:t>1</w:t>
      </w:r>
      <w:r>
        <w:rPr>
          <w:rFonts w:ascii="Times New Roman" w:hAnsi="Times New Roman" w:cs="Times New Roman" w:eastAsia="Times New Roman"/>
          <w:sz w:val="8"/>
          <w:szCs w:val="8"/>
          <w:color w:val="000000"/>
          <w:spacing w:val="0"/>
          <w:w w:val="100"/>
          <w:position w:val="0"/>
        </w:rPr>
      </w:r>
    </w:p>
    <w:p>
      <w:pPr>
        <w:spacing w:before="0" w:after="0" w:line="128" w:lineRule="exact"/>
        <w:ind w:left="242" w:right="628"/>
        <w:jc w:val="center"/>
        <w:tabs>
          <w:tab w:pos="2880" w:val="left"/>
          <w:tab w:pos="5500" w:val="left"/>
          <w:tab w:pos="8240" w:val="left"/>
          <w:tab w:pos="10420" w:val="left"/>
        </w:tabs>
        <w:rPr>
          <w:rFonts w:ascii="Arial" w:hAnsi="Arial" w:cs="Arial" w:eastAsia="Arial"/>
          <w:sz w:val="14"/>
          <w:szCs w:val="1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5.376892pt;margin-top:1.441912pt;width:2.4087pt;height:11.5pt;mso-position-horizontal-relative:page;mso-position-vertical-relative:paragraph;z-index:-4860" type="#_x0000_t202" filled="f" stroked="f">
            <v:textbox inset="0,0,0,0">
              <w:txbxContent>
                <w:p>
                  <w:pPr>
                    <w:spacing w:before="0" w:after="0" w:line="230" w:lineRule="exact"/>
                    <w:ind w:right="-75"/>
                    <w:jc w:val="left"/>
                    <w:rPr>
                      <w:rFonts w:ascii="Arial" w:hAnsi="Arial" w:cs="Arial" w:eastAsia="Arial"/>
                      <w:sz w:val="10"/>
                      <w:szCs w:val="10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23"/>
                      <w:szCs w:val="23"/>
                      <w:color w:val="3A3A3A"/>
                      <w:spacing w:val="-40"/>
                      <w:w w:val="84"/>
                    </w:rPr>
                    <w:t>'</w:t>
                  </w:r>
                  <w:r>
                    <w:rPr>
                      <w:rFonts w:ascii="Arial" w:hAnsi="Arial" w:cs="Arial" w:eastAsia="Arial"/>
                      <w:sz w:val="10"/>
                      <w:szCs w:val="10"/>
                      <w:color w:val="111111"/>
                      <w:spacing w:val="0"/>
                      <w:w w:val="217"/>
                    </w:rPr>
                    <w:t>i</w:t>
                  </w:r>
                  <w:r>
                    <w:rPr>
                      <w:rFonts w:ascii="Arial" w:hAnsi="Arial" w:cs="Arial" w:eastAsia="Arial"/>
                      <w:sz w:val="10"/>
                      <w:szCs w:val="10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8"/>
        </w:rPr>
        <w:t>Pustularia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8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-6"/>
        </w:rPr>
        <w:t>PYRONE.'1ATACEAE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-3"/>
        </w:rPr>
        <w:t>Pu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"/>
          <w:w w:val="78"/>
          <w:position w:val="-3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-3"/>
        </w:rPr>
        <w:t>tul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4"/>
          <w:w w:val="78"/>
          <w:position w:val="-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-3"/>
        </w:rPr>
        <w:t>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29"/>
          <w:w w:val="78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2"/>
          <w:position w:val="-2"/>
        </w:rPr>
        <w:t>Pl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6"/>
          <w:w w:val="100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4"/>
          <w:position w:val="-2"/>
        </w:rPr>
        <w:t>RONE..'1ATACEA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</w:r>
      <w:r>
        <w:rPr>
          <w:rFonts w:ascii="Arial" w:hAnsi="Arial" w:cs="Arial" w:eastAsia="Arial"/>
          <w:sz w:val="14"/>
          <w:szCs w:val="14"/>
          <w:color w:val="111111"/>
          <w:spacing w:val="0"/>
          <w:w w:val="52"/>
          <w:position w:val="6"/>
        </w:rPr>
        <w:t>1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90" w:lineRule="exact"/>
        <w:ind w:left="285" w:right="-20"/>
        <w:jc w:val="left"/>
        <w:tabs>
          <w:tab w:pos="2920" w:val="left"/>
          <w:tab w:pos="5540" w:val="left"/>
          <w:tab w:pos="8280" w:val="left"/>
          <w:tab w:pos="10460" w:val="left"/>
        </w:tabs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9"/>
        </w:rPr>
        <w:t>Pycnoporellus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9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7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-3"/>
        </w:rPr>
        <w:t>pjcnoporellu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1"/>
          <w:w w:val="82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-2"/>
        </w:rPr>
        <w:t>POLIPORACEA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</w:r>
      <w:r>
        <w:rPr>
          <w:rFonts w:ascii="Times New Roman" w:hAnsi="Times New Roman" w:cs="Times New Roman" w:eastAsia="Times New Roman"/>
          <w:sz w:val="13"/>
          <w:szCs w:val="13"/>
          <w:color w:val="111111"/>
          <w:spacing w:val="0"/>
          <w:w w:val="56"/>
          <w:position w:val="-3"/>
        </w:rPr>
        <w:t>1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0" w:after="0" w:line="179" w:lineRule="exact"/>
        <w:ind w:left="109" w:right="-20"/>
        <w:jc w:val="left"/>
        <w:tabs>
          <w:tab w:pos="2800" w:val="left"/>
          <w:tab w:pos="5540" w:val="left"/>
          <w:tab w:pos="8280" w:val="left"/>
          <w:tab w:pos="10460" w:val="left"/>
        </w:tabs>
        <w:rPr>
          <w:rFonts w:ascii="Times New Roman" w:hAnsi="Times New Roman" w:cs="Times New Roman" w:eastAsia="Times New Roman"/>
          <w:sz w:val="12"/>
          <w:szCs w:val="12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7.435846pt;margin-top:8.942246pt;width:519.999633pt;height:8.023405pt;mso-position-horizontal-relative:page;mso-position-vertical-relative:paragraph;z-index:-4859" type="#_x0000_t202" filled="f" stroked="f">
            <v:textbox inset="0,0,0,0">
              <w:txbxContent>
                <w:p>
                  <w:pPr>
                    <w:spacing w:before="0" w:after="0" w:line="160" w:lineRule="exact"/>
                    <w:ind w:right="-64"/>
                    <w:jc w:val="left"/>
                    <w:tabs>
                      <w:tab w:pos="10360" w:val="left"/>
                    </w:tabs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0"/>
                      <w:szCs w:val="10"/>
                      <w:color w:val="2A2A2A"/>
                      <w:spacing w:val="0"/>
                      <w:w w:val="62"/>
                      <w:position w:val="5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0"/>
                      <w:szCs w:val="10"/>
                      <w:color w:val="2A2A2A"/>
                      <w:spacing w:val="-10"/>
                      <w:w w:val="62"/>
                      <w:position w:val="5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10"/>
                      <w:szCs w:val="10"/>
                      <w:color w:val="2A2A2A"/>
                      <w:spacing w:val="0"/>
                      <w:w w:val="100"/>
                      <w:position w:val="5"/>
                    </w:rPr>
                    <w:tab/>
                  </w:r>
                  <w:r>
                    <w:rPr>
                      <w:rFonts w:ascii="Times New Roman" w:hAnsi="Times New Roman" w:cs="Times New Roman" w:eastAsia="Times New Roman"/>
                      <w:sz w:val="10"/>
                      <w:szCs w:val="10"/>
                      <w:color w:val="2A2A2A"/>
                      <w:spacing w:val="0"/>
                      <w:w w:val="100"/>
                      <w:position w:val="5"/>
                    </w:rPr>
                  </w:r>
                  <w:r>
                    <w:rPr>
                      <w:rFonts w:ascii="Times New Roman" w:hAnsi="Times New Roman" w:cs="Times New Roman" w:eastAsia="Times New Roman"/>
                      <w:sz w:val="14"/>
                      <w:szCs w:val="14"/>
                      <w:color w:val="111111"/>
                      <w:spacing w:val="0"/>
                      <w:w w:val="62"/>
                      <w:position w:val="0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4"/>
                      <w:szCs w:val="14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17"/>
          <w:szCs w:val="17"/>
          <w:color w:val="111111"/>
          <w:spacing w:val="0"/>
          <w:w w:val="54"/>
          <w:position w:val="-3"/>
        </w:rPr>
        <w:t>1</w:t>
      </w:r>
      <w:r>
        <w:rPr>
          <w:rFonts w:ascii="Times New Roman" w:hAnsi="Times New Roman" w:cs="Times New Roman" w:eastAsia="Times New Roman"/>
          <w:sz w:val="17"/>
          <w:szCs w:val="17"/>
          <w:color w:val="111111"/>
          <w:spacing w:val="0"/>
          <w:w w:val="54"/>
          <w:position w:val="-3"/>
        </w:rPr>
        <w:t>    </w:t>
      </w:r>
      <w:r>
        <w:rPr>
          <w:rFonts w:ascii="Times New Roman" w:hAnsi="Times New Roman" w:cs="Times New Roman" w:eastAsia="Times New Roman"/>
          <w:sz w:val="17"/>
          <w:szCs w:val="17"/>
          <w:color w:val="111111"/>
          <w:spacing w:val="16"/>
          <w:w w:val="54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10"/>
        </w:rPr>
        <w:t>Pycnoporus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0"/>
        </w:rPr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27"/>
          <w:position w:val="-8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27"/>
          <w:position w:val="-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27"/>
          <w:w w:val="27"/>
          <w:position w:val="-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8"/>
        </w:rPr>
        <w:t>CORIOLACEAE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8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  <w:t>Picnoporu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-4"/>
        </w:rPr>
        <w:t>CORIOLACEA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84"/>
          <w:w w:val="78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4"/>
        </w:rPr>
      </w:r>
      <w:r>
        <w:rPr>
          <w:rFonts w:ascii="Times New Roman" w:hAnsi="Times New Roman" w:cs="Times New Roman" w:eastAsia="Times New Roman"/>
          <w:sz w:val="12"/>
          <w:szCs w:val="12"/>
          <w:color w:val="111111"/>
          <w:spacing w:val="0"/>
          <w:w w:val="78"/>
          <w:position w:val="5"/>
        </w:rPr>
        <w:t>1</w:t>
      </w:r>
      <w:r>
        <w:rPr>
          <w:rFonts w:ascii="Times New Roman" w:hAnsi="Times New Roman" w:cs="Times New Roman" w:eastAsia="Times New Roman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0" w:after="0" w:line="107" w:lineRule="exact"/>
        <w:ind w:left="109" w:right="-20"/>
        <w:jc w:val="left"/>
        <w:tabs>
          <w:tab w:pos="2900" w:val="left"/>
          <w:tab w:pos="5540" w:val="left"/>
          <w:tab w:pos="81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0"/>
          <w:w w:val="73"/>
          <w:position w:val="-7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0"/>
          <w:w w:val="73"/>
          <w:position w:val="-7"/>
        </w:rPr>
        <w:t>      </w:t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12"/>
          <w:w w:val="73"/>
          <w:position w:val="-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7"/>
        </w:rPr>
        <w:t>Pyronema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7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5"/>
          <w:position w:val="-15"/>
        </w:rPr>
        <w:t>PYRONE.I1ATACEAE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2"/>
        </w:rPr>
        <w:t>Phonema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2"/>
        </w:rPr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60"/>
          <w:position w:val="-11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B8B8B8"/>
          <w:spacing w:val="-73"/>
          <w:w w:val="100"/>
          <w:position w:val="-1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1"/>
          <w:position w:val="-11"/>
        </w:rPr>
        <w:t>P1RONE.l1ATACBA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90" w:lineRule="exact"/>
        <w:ind w:left="280" w:right="-20"/>
        <w:jc w:val="left"/>
        <w:tabs>
          <w:tab w:pos="2900" w:val="left"/>
          <w:tab w:pos="5540" w:val="left"/>
          <w:tab w:pos="8260" w:val="left"/>
          <w:tab w:pos="10460" w:val="left"/>
        </w:tabs>
        <w:rPr>
          <w:rFonts w:ascii="Arial" w:hAnsi="Arial" w:cs="Arial" w:eastAsia="Arial"/>
          <w:sz w:val="44"/>
          <w:szCs w:val="4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7.674419pt;margin-top:3.109561pt;width:1.815pt;height:5.5pt;mso-position-horizontal-relative:page;mso-position-vertical-relative:paragraph;z-index:-4849" type="#_x0000_t202" filled="f" stroked="f">
            <v:textbox inset="0,0,0,0">
              <w:txbxContent>
                <w:p>
                  <w:pPr>
                    <w:spacing w:before="0" w:after="0" w:line="110" w:lineRule="exact"/>
                    <w:ind w:right="-56"/>
                    <w:jc w:val="left"/>
                    <w:rPr>
                      <w:rFonts w:ascii="Times New Roman" w:hAnsi="Times New Roman" w:cs="Times New Roman" w:eastAsia="Times New Roman"/>
                      <w:sz w:val="11"/>
                      <w:szCs w:val="11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1"/>
                      <w:szCs w:val="11"/>
                      <w:color w:val="111111"/>
                      <w:spacing w:val="0"/>
                      <w:w w:val="66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1"/>
                      <w:szCs w:val="11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11"/>
        </w:rPr>
        <w:t>Radulomyces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9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9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-5"/>
        </w:rPr>
        <w:t>Radulom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77"/>
          <w:w w:val="80"/>
          <w:position w:val="-5"/>
        </w:rPr>
        <w:t>i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-30"/>
          <w:w w:val="80"/>
          <w:position w:val="-5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-5"/>
        </w:rPr>
        <w:t>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74"/>
          <w:w w:val="80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-4"/>
        </w:rPr>
        <w:t>CORTICIACEA"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4"/>
        </w:rPr>
      </w:r>
      <w:r>
        <w:rPr>
          <w:rFonts w:ascii="Arial" w:hAnsi="Arial" w:cs="Arial" w:eastAsia="Arial"/>
          <w:sz w:val="44"/>
          <w:szCs w:val="44"/>
          <w:color w:val="111111"/>
          <w:spacing w:val="0"/>
          <w:w w:val="62"/>
          <w:position w:val="-12"/>
        </w:rPr>
        <w:t>i</w:t>
      </w:r>
      <w:r>
        <w:rPr>
          <w:rFonts w:ascii="Arial" w:hAnsi="Arial" w:cs="Arial" w:eastAsia="Arial"/>
          <w:sz w:val="44"/>
          <w:szCs w:val="44"/>
          <w:color w:val="000000"/>
          <w:spacing w:val="0"/>
          <w:w w:val="100"/>
          <w:position w:val="0"/>
        </w:rPr>
      </w:r>
    </w:p>
    <w:p>
      <w:pPr>
        <w:spacing w:before="0" w:after="0" w:line="251" w:lineRule="exact"/>
        <w:ind w:left="243" w:right="630"/>
        <w:jc w:val="center"/>
        <w:tabs>
          <w:tab w:pos="2880" w:val="left"/>
          <w:tab w:pos="5500" w:val="left"/>
          <w:tab w:pos="8140" w:val="left"/>
          <w:tab w:pos="10420" w:val="left"/>
        </w:tabs>
        <w:rPr>
          <w:rFonts w:ascii="Arial" w:hAnsi="Arial" w:cs="Arial" w:eastAsia="Arial"/>
          <w:sz w:val="10"/>
          <w:szCs w:val="10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-4"/>
        </w:rPr>
        <w:t>Radulum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>Radulumu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C8C8C8"/>
          <w:spacing w:val="0"/>
          <w:w w:val="60"/>
          <w:position w:val="2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C8C8C8"/>
          <w:spacing w:val="-72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2"/>
        </w:rPr>
        <w:t>CORTICIACE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4"/>
          <w:w w:val="80"/>
          <w:position w:val="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40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100"/>
          <w:position w:val="2"/>
        </w:rPr>
      </w:r>
      <w:r>
        <w:rPr>
          <w:rFonts w:ascii="Arial" w:hAnsi="Arial" w:cs="Arial" w:eastAsia="Arial"/>
          <w:sz w:val="10"/>
          <w:szCs w:val="10"/>
          <w:color w:val="2A2A2A"/>
          <w:spacing w:val="0"/>
          <w:w w:val="54"/>
          <w:position w:val="0"/>
        </w:rPr>
        <w:t>1</w:t>
      </w:r>
      <w:r>
        <w:rPr>
          <w:rFonts w:ascii="Arial" w:hAnsi="Arial" w:cs="Arial" w:eastAsia="Arial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0" w:after="0" w:line="194" w:lineRule="exact"/>
        <w:ind w:left="242" w:right="628"/>
        <w:jc w:val="center"/>
        <w:tabs>
          <w:tab w:pos="2880" w:val="left"/>
          <w:tab w:pos="5500" w:val="left"/>
          <w:tab w:pos="8220" w:val="left"/>
          <w:tab w:pos="10420" w:val="left"/>
        </w:tabs>
        <w:rPr>
          <w:rFonts w:ascii="Times New Roman" w:hAnsi="Times New Roman" w:cs="Times New Roman" w:eastAsia="Times New Roman"/>
          <w:sz w:val="14"/>
          <w:szCs w:val="1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-3"/>
        </w:rPr>
        <w:t>Ram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4"/>
          <w:w w:val="81"/>
          <w:position w:val="-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-3"/>
        </w:rPr>
        <w:t>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11"/>
          <w:w w:val="81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>CLAVARIACEAE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2"/>
        </w:rPr>
        <w:t>Ram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7"/>
          <w:w w:val="81"/>
          <w:position w:val="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2"/>
        </w:rPr>
        <w:t>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13"/>
          <w:w w:val="81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40"/>
          <w:position w:val="4"/>
        </w:rPr>
        <w:t>CL.?&gt;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9"/>
          <w:w w:val="40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4"/>
        </w:rPr>
        <w:t>VARIACEA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14"/>
          <w:szCs w:val="14"/>
          <w:color w:val="111111"/>
          <w:spacing w:val="0"/>
          <w:w w:val="52"/>
          <w:position w:val="1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202" w:lineRule="exact"/>
        <w:ind w:left="59" w:right="618"/>
        <w:jc w:val="center"/>
        <w:tabs>
          <w:tab w:pos="2860" w:val="left"/>
          <w:tab w:pos="5500" w:val="left"/>
          <w:tab w:pos="8220" w:val="left"/>
          <w:tab w:pos="10420" w:val="left"/>
        </w:tabs>
        <w:rPr>
          <w:rFonts w:ascii="Arial" w:hAnsi="Arial" w:cs="Arial" w:eastAsia="Arial"/>
          <w:sz w:val="14"/>
          <w:szCs w:val="14"/>
        </w:rPr>
      </w:pPr>
      <w:rPr/>
      <w:r>
        <w:rPr>
          <w:rFonts w:ascii="Times New Roman" w:hAnsi="Times New Roman" w:cs="Times New Roman" w:eastAsia="Times New Roman"/>
          <w:sz w:val="14"/>
          <w:szCs w:val="14"/>
          <w:color w:val="111111"/>
          <w:spacing w:val="0"/>
          <w:w w:val="62"/>
          <w:position w:val="3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111111"/>
          <w:spacing w:val="0"/>
          <w:w w:val="62"/>
          <w:position w:val="3"/>
        </w:rPr>
        <w:t>     </w:t>
      </w:r>
      <w:r>
        <w:rPr>
          <w:rFonts w:ascii="Times New Roman" w:hAnsi="Times New Roman" w:cs="Times New Roman" w:eastAsia="Times New Roman"/>
          <w:sz w:val="14"/>
          <w:szCs w:val="14"/>
          <w:color w:val="111111"/>
          <w:spacing w:val="13"/>
          <w:w w:val="62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2"/>
          <w:position w:val="-4"/>
        </w:rPr>
        <w:t>Ram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75"/>
          <w:w w:val="62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2"/>
          <w:position w:val="-4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37"/>
          <w:w w:val="62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2"/>
          <w:position w:val="-4"/>
        </w:rPr>
        <w:t>OJ?Si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4"/>
          <w:w w:val="62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CLAVARIACEAE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2"/>
          <w:position w:val="1"/>
        </w:rPr>
        <w:t>Ram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2"/>
          <w:position w:val="1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2"/>
          <w:position w:val="1"/>
        </w:rPr>
        <w:t>OJ?SisiJ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5"/>
        </w:rPr>
        <w:t>CLAVARIACE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62"/>
          <w:w w:val="80"/>
          <w:position w:val="5"/>
        </w:rPr>
        <w:t>A</w:t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60"/>
          <w:position w:val="5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100"/>
          <w:position w:val="5"/>
        </w:rPr>
        <w:tab/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100"/>
          <w:position w:val="5"/>
        </w:rPr>
      </w:r>
      <w:r>
        <w:rPr>
          <w:rFonts w:ascii="Arial" w:hAnsi="Arial" w:cs="Arial" w:eastAsia="Arial"/>
          <w:sz w:val="14"/>
          <w:szCs w:val="14"/>
          <w:color w:val="111111"/>
          <w:spacing w:val="0"/>
          <w:w w:val="52"/>
          <w:position w:val="-2"/>
        </w:rPr>
        <w:t>1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92" w:lineRule="exact"/>
        <w:ind w:left="247" w:right="627"/>
        <w:jc w:val="center"/>
        <w:tabs>
          <w:tab w:pos="2880" w:val="left"/>
          <w:tab w:pos="5500" w:val="left"/>
          <w:tab w:pos="8220" w:val="left"/>
          <w:tab w:pos="10420" w:val="left"/>
        </w:tabs>
        <w:rPr>
          <w:rFonts w:ascii="Times New Roman" w:hAnsi="Times New Roman" w:cs="Times New Roman" w:eastAsia="Times New Roman"/>
          <w:sz w:val="13"/>
          <w:szCs w:val="13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36.349243pt;margin-top:3.591327pt;width:112.524022pt;height:20pt;mso-position-horizontal-relative:page;mso-position-vertical-relative:paragraph;z-index:-4858" type="#_x0000_t202" filled="f" stroked="f">
            <v:textbox inset="0,0,0,0">
              <w:txbxContent>
                <w:p>
                  <w:pPr>
                    <w:spacing w:before="0" w:after="0" w:line="400" w:lineRule="exact"/>
                    <w:ind w:right="-100"/>
                    <w:jc w:val="left"/>
                    <w:tabs>
                      <w:tab w:pos="2180" w:val="left"/>
                    </w:tabs>
                    <w:rPr>
                      <w:rFonts w:ascii="Arial" w:hAnsi="Arial" w:cs="Arial" w:eastAsia="Arial"/>
                      <w:sz w:val="40"/>
                      <w:szCs w:val="40"/>
                    </w:rPr>
                  </w:pPr>
                  <w:rPr/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70"/>
                      <w:position w:val="10"/>
                    </w:rPr>
                    <w:t>PT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27"/>
                      <w:w w:val="70"/>
                      <w:position w:val="10"/>
                    </w:rPr>
                    <w:t> 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70"/>
                      <w:position w:val="10"/>
                    </w:rPr>
                    <w:t>UROTACEA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26"/>
                      <w:w w:val="70"/>
                      <w:position w:val="10"/>
                    </w:rPr>
                    <w:t> 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100"/>
                      <w:position w:val="10"/>
                    </w:rPr>
                    <w:tab/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100"/>
                      <w:position w:val="10"/>
                    </w:rPr>
                  </w:r>
                  <w:r>
                    <w:rPr>
                      <w:rFonts w:ascii="Arial" w:hAnsi="Arial" w:cs="Arial" w:eastAsia="Arial"/>
                      <w:sz w:val="40"/>
                      <w:szCs w:val="40"/>
                      <w:color w:val="111111"/>
                      <w:spacing w:val="0"/>
                      <w:w w:val="70"/>
                      <w:position w:val="0"/>
                    </w:rPr>
                    <w:t>i</w:t>
                  </w:r>
                  <w:r>
                    <w:rPr>
                      <w:rFonts w:ascii="Arial" w:hAnsi="Arial" w:cs="Arial" w:eastAsia="Arial"/>
                      <w:sz w:val="40"/>
                      <w:szCs w:val="40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2"/>
        </w:rPr>
        <w:t>Res1nlc1um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3"/>
        </w:rPr>
        <w:t>Res1n1c1umu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5"/>
        </w:rPr>
        <w:t>CO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5"/>
          <w:w w:val="80"/>
          <w:position w:val="5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5"/>
        </w:rPr>
        <w:t>T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"/>
          <w:w w:val="80"/>
          <w:position w:val="5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5"/>
        </w:rPr>
        <w:t>CIACEA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15"/>
          <w:w w:val="80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5"/>
        </w:rPr>
      </w:r>
      <w:r>
        <w:rPr>
          <w:rFonts w:ascii="Times New Roman" w:hAnsi="Times New Roman" w:cs="Times New Roman" w:eastAsia="Times New Roman"/>
          <w:sz w:val="13"/>
          <w:szCs w:val="13"/>
          <w:color w:val="111111"/>
          <w:spacing w:val="0"/>
          <w:w w:val="42"/>
          <w:position w:val="6"/>
        </w:rPr>
        <w:t>1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0" w:after="0" w:line="193" w:lineRule="exact"/>
        <w:ind w:left="109" w:right="-20"/>
        <w:jc w:val="left"/>
        <w:tabs>
          <w:tab w:pos="2920" w:val="left"/>
          <w:tab w:pos="5540" w:val="left"/>
          <w:tab w:pos="8480" w:val="left"/>
        </w:tabs>
        <w:rPr>
          <w:rFonts w:ascii="Times New Roman" w:hAnsi="Times New Roman" w:cs="Times New Roman" w:eastAsia="Times New Roman"/>
          <w:sz w:val="9"/>
          <w:szCs w:val="9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111111"/>
          <w:spacing w:val="0"/>
          <w:w w:val="54"/>
          <w:position w:val="1"/>
        </w:rPr>
        <w:t>1</w:t>
      </w:r>
      <w:r>
        <w:rPr>
          <w:rFonts w:ascii="Times New Roman" w:hAnsi="Times New Roman" w:cs="Times New Roman" w:eastAsia="Times New Roman"/>
          <w:sz w:val="17"/>
          <w:szCs w:val="17"/>
          <w:color w:val="111111"/>
          <w:spacing w:val="0"/>
          <w:w w:val="54"/>
          <w:position w:val="1"/>
        </w:rPr>
        <w:t>    </w:t>
      </w:r>
      <w:r>
        <w:rPr>
          <w:rFonts w:ascii="Times New Roman" w:hAnsi="Times New Roman" w:cs="Times New Roman" w:eastAsia="Times New Roman"/>
          <w:sz w:val="17"/>
          <w:szCs w:val="17"/>
          <w:color w:val="111111"/>
          <w:spacing w:val="21"/>
          <w:w w:val="54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2"/>
        </w:rPr>
        <w:t>Resupinatus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PLEUROTACEAE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3"/>
        </w:rPr>
        <w:t>Resupinatu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9"/>
          <w:szCs w:val="9"/>
          <w:color w:val="727272"/>
          <w:spacing w:val="0"/>
          <w:w w:val="141"/>
          <w:i/>
          <w:position w:val="5"/>
        </w:rPr>
        <w:t>q</w:t>
      </w:r>
      <w:r>
        <w:rPr>
          <w:rFonts w:ascii="Times New Roman" w:hAnsi="Times New Roman" w:cs="Times New Roman" w:eastAsia="Times New Roman"/>
          <w:sz w:val="9"/>
          <w:szCs w:val="9"/>
          <w:color w:val="000000"/>
          <w:spacing w:val="0"/>
          <w:w w:val="100"/>
          <w:position w:val="0"/>
        </w:rPr>
      </w:r>
    </w:p>
    <w:p>
      <w:pPr>
        <w:spacing w:before="0" w:after="0" w:line="190" w:lineRule="exact"/>
        <w:ind w:left="248" w:right="624"/>
        <w:jc w:val="center"/>
        <w:tabs>
          <w:tab w:pos="5520" w:val="left"/>
          <w:tab w:pos="10420" w:val="left"/>
        </w:tabs>
        <w:rPr>
          <w:rFonts w:ascii="Times New Roman" w:hAnsi="Times New Roman" w:cs="Times New Roman" w:eastAsia="Times New Roman"/>
          <w:sz w:val="10"/>
          <w:szCs w:val="10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3"/>
          <w:position w:val="-3"/>
        </w:rPr>
        <w:t>Reticularia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53"/>
          <w:w w:val="7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3"/>
          <w:position w:val="3"/>
        </w:rPr>
        <w:t>Reticularia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53"/>
          <w:w w:val="7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0"/>
          <w:w w:val="73"/>
          <w:position w:val="3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0" w:after="0" w:line="128" w:lineRule="exact"/>
        <w:ind w:left="70" w:right="610"/>
        <w:jc w:val="center"/>
        <w:tabs>
          <w:tab w:pos="2880" w:val="left"/>
          <w:tab w:pos="5500" w:val="left"/>
          <w:tab w:pos="8240" w:val="left"/>
          <w:tab w:pos="10420" w:val="left"/>
        </w:tabs>
        <w:rPr>
          <w:rFonts w:ascii="Arial" w:hAnsi="Arial" w:cs="Arial" w:eastAsia="Arial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4"/>
          <w:szCs w:val="14"/>
          <w:color w:val="111111"/>
          <w:spacing w:val="0"/>
          <w:w w:val="52"/>
          <w:position w:val="-6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111111"/>
          <w:spacing w:val="0"/>
          <w:w w:val="52"/>
          <w:position w:val="-6"/>
        </w:rPr>
        <w:t>      </w:t>
      </w:r>
      <w:r>
        <w:rPr>
          <w:rFonts w:ascii="Times New Roman" w:hAnsi="Times New Roman" w:cs="Times New Roman" w:eastAsia="Times New Roman"/>
          <w:sz w:val="14"/>
          <w:szCs w:val="14"/>
          <w:color w:val="111111"/>
          <w:spacing w:val="13"/>
          <w:w w:val="52"/>
          <w:position w:val="-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-8"/>
        </w:rPr>
        <w:t>Rhizina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8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6"/>
        </w:rPr>
        <w:t>HELVELLACEAE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-1"/>
          <w:w w:val="80"/>
          <w:position w:val="-3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-3"/>
        </w:rPr>
        <w:t>.izina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95"/>
          <w:w w:val="80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-2"/>
        </w:rPr>
        <w:t>ELVELLACEA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</w:r>
      <w:r>
        <w:rPr>
          <w:rFonts w:ascii="Arial" w:hAnsi="Arial" w:cs="Arial" w:eastAsia="Arial"/>
          <w:sz w:val="17"/>
          <w:szCs w:val="17"/>
          <w:color w:val="111111"/>
          <w:spacing w:val="0"/>
          <w:w w:val="53"/>
          <w:position w:val="1"/>
        </w:rPr>
        <w:t>1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0" w:after="0" w:line="245" w:lineRule="exact"/>
        <w:ind w:left="2929" w:right="-20"/>
        <w:jc w:val="left"/>
        <w:tabs>
          <w:tab w:pos="5560" w:val="left"/>
          <w:tab w:pos="8280" w:val="left"/>
          <w:tab w:pos="10480" w:val="left"/>
        </w:tabs>
        <w:rPr>
          <w:rFonts w:ascii="Times New Roman" w:hAnsi="Times New Roman" w:cs="Times New Roman" w:eastAsia="Times New Roman"/>
          <w:sz w:val="14"/>
          <w:szCs w:val="1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7.435846pt;margin-top:.934839pt;width:69.064334pt;height:18pt;mso-position-horizontal-relative:page;mso-position-vertical-relative:paragraph;z-index:-4855" type="#_x0000_t202" filled="f" stroked="f">
            <v:textbox inset="0,0,0,0">
              <w:txbxContent>
                <w:p>
                  <w:pPr>
                    <w:spacing w:before="0" w:after="0" w:line="360" w:lineRule="exact"/>
                    <w:ind w:right="-94"/>
                    <w:jc w:val="left"/>
                    <w:rPr>
                      <w:rFonts w:ascii="Courier New" w:hAnsi="Courier New" w:cs="Courier New" w:eastAsia="Courier New"/>
                      <w:sz w:val="24"/>
                      <w:szCs w:val="24"/>
                    </w:rPr>
                  </w:pPr>
                  <w:rPr/>
                  <w:r>
                    <w:rPr>
                      <w:rFonts w:ascii="Arial" w:hAnsi="Arial" w:cs="Arial" w:eastAsia="Arial"/>
                      <w:sz w:val="36"/>
                      <w:szCs w:val="36"/>
                      <w:color w:val="111111"/>
                      <w:spacing w:val="0"/>
                      <w:w w:val="83"/>
                    </w:rPr>
                    <w:t>l</w:t>
                  </w:r>
                  <w:r>
                    <w:rPr>
                      <w:rFonts w:ascii="Arial" w:hAnsi="Arial" w:cs="Arial" w:eastAsia="Arial"/>
                      <w:sz w:val="36"/>
                      <w:szCs w:val="36"/>
                      <w:color w:val="111111"/>
                      <w:spacing w:val="37"/>
                      <w:w w:val="83"/>
                    </w:rPr>
                    <w:t> 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83"/>
                      <w:position w:val="6"/>
                    </w:rPr>
                    <w:t>Rhizopogon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>HYMENOGASTRACEAE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2"/>
          <w:position w:val="0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76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4"/>
          <w:szCs w:val="14"/>
          <w:color w:val="5D5D5D"/>
          <w:spacing w:val="-1"/>
          <w:w w:val="100"/>
          <w:position w:val="-4"/>
        </w:rPr>
        <w:t>1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izopogonu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36"/>
          <w:position w:val="2"/>
        </w:rPr>
        <w:t>.,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-97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2"/>
        </w:rPr>
        <w:t>IMENOGASTRAC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2"/>
          <w:w w:val="80"/>
          <w:position w:val="2"/>
        </w:rPr>
        <w:t>E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80"/>
          <w:position w:val="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-113"/>
          <w:w w:val="8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14"/>
          <w:szCs w:val="14"/>
          <w:color w:val="111111"/>
          <w:spacing w:val="0"/>
          <w:w w:val="52"/>
          <w:position w:val="4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94" w:lineRule="exact"/>
        <w:ind w:left="290" w:right="-20"/>
        <w:jc w:val="left"/>
        <w:tabs>
          <w:tab w:pos="2920" w:val="left"/>
          <w:tab w:pos="5560" w:val="left"/>
          <w:tab w:pos="8260" w:val="left"/>
          <w:tab w:pos="10480" w:val="left"/>
        </w:tabs>
        <w:rPr>
          <w:rFonts w:ascii="Times New Roman" w:hAnsi="Times New Roman" w:cs="Times New Roman" w:eastAsia="Times New Roman"/>
          <w:sz w:val="14"/>
          <w:szCs w:val="1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4"/>
        </w:rPr>
        <w:t>Rhodocybe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>ENTOLOMATACEAE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19"/>
          <w:w w:val="72"/>
          <w:position w:val="0"/>
        </w:rPr>
        <w:t>R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-55"/>
          <w:w w:val="119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0"/>
        </w:rPr>
        <w:t>odoclbe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3"/>
        </w:rPr>
        <w:t>ENTOLOMATACEA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94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27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14"/>
          <w:szCs w:val="14"/>
          <w:color w:val="111111"/>
          <w:spacing w:val="0"/>
          <w:w w:val="52"/>
          <w:position w:val="4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206" w:lineRule="exact"/>
        <w:ind w:left="295" w:right="-20"/>
        <w:jc w:val="left"/>
        <w:tabs>
          <w:tab w:pos="2560" w:val="left"/>
          <w:tab w:pos="2920" w:val="left"/>
          <w:tab w:pos="5560" w:val="left"/>
          <w:tab w:pos="8260" w:val="left"/>
          <w:tab w:pos="10480" w:val="left"/>
        </w:tabs>
        <w:rPr>
          <w:rFonts w:ascii="Arial" w:hAnsi="Arial" w:cs="Arial" w:eastAsia="Arial"/>
          <w:sz w:val="17"/>
          <w:szCs w:val="17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6.331177pt;margin-top:2.569911pt;width:1.82pt;height:7pt;mso-position-horizontal-relative:page;mso-position-vertical-relative:paragraph;z-index:-4856" type="#_x0000_t202" filled="f" stroked="f">
            <v:textbox inset="0,0,0,0">
              <w:txbxContent>
                <w:p>
                  <w:pPr>
                    <w:spacing w:before="0" w:after="0" w:line="140" w:lineRule="exact"/>
                    <w:ind w:right="-61"/>
                    <w:jc w:val="left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4"/>
                      <w:szCs w:val="14"/>
                      <w:color w:val="111111"/>
                      <w:spacing w:val="0"/>
                      <w:w w:val="52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4"/>
                      <w:szCs w:val="14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3"/>
        </w:rPr>
        <w:t>Rhodopaxillus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7"/>
          <w:szCs w:val="7"/>
          <w:color w:val="B8B8B8"/>
          <w:spacing w:val="0"/>
          <w:w w:val="52"/>
          <w:position w:val="6"/>
        </w:rPr>
        <w:t>1</w:t>
      </w:r>
      <w:r>
        <w:rPr>
          <w:rFonts w:ascii="Times New Roman" w:hAnsi="Times New Roman" w:cs="Times New Roman" w:eastAsia="Times New Roman"/>
          <w:sz w:val="7"/>
          <w:szCs w:val="7"/>
          <w:color w:val="B8B8B8"/>
          <w:spacing w:val="0"/>
          <w:w w:val="100"/>
          <w:position w:val="6"/>
        </w:rPr>
        <w:tab/>
      </w:r>
      <w:r>
        <w:rPr>
          <w:rFonts w:ascii="Times New Roman" w:hAnsi="Times New Roman" w:cs="Times New Roman" w:eastAsia="Times New Roman"/>
          <w:sz w:val="7"/>
          <w:szCs w:val="7"/>
          <w:color w:val="B8B8B8"/>
          <w:spacing w:val="0"/>
          <w:w w:val="100"/>
          <w:position w:val="6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6"/>
          <w:position w:val="-1"/>
        </w:rPr>
        <w:t>TRICHOLOMATAC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"/>
          <w:w w:val="86"/>
          <w:position w:val="-1"/>
        </w:rPr>
        <w:t>E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18"/>
          <w:w w:val="69"/>
          <w:position w:val="-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1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15"/>
          <w:w w:val="72"/>
          <w:position w:val="2"/>
        </w:rPr>
        <w:t>R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-52"/>
          <w:w w:val="133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2"/>
        </w:rPr>
        <w:t>odopa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2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7"/>
          <w:w w:val="78"/>
          <w:position w:val="2"/>
        </w:rPr>
        <w:t>s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33"/>
          <w:position w:val="2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12"/>
          <w:w w:val="133"/>
          <w:position w:val="2"/>
        </w:rPr>
        <w:t>l</w:t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-5"/>
          <w:w w:val="127"/>
          <w:position w:val="2"/>
        </w:rPr>
        <w:t>1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2"/>
        </w:rPr>
        <w:t>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3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1"/>
          <w:w w:val="81"/>
          <w:position w:val="3"/>
        </w:rPr>
        <w:t>C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48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100"/>
          <w:position w:val="3"/>
        </w:rPr>
      </w:r>
      <w:r>
        <w:rPr>
          <w:rFonts w:ascii="Arial" w:hAnsi="Arial" w:cs="Arial" w:eastAsia="Arial"/>
          <w:sz w:val="17"/>
          <w:szCs w:val="17"/>
          <w:color w:val="111111"/>
          <w:spacing w:val="0"/>
          <w:w w:val="53"/>
          <w:position w:val="10"/>
        </w:rPr>
        <w:t>1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0" w:after="0" w:line="184" w:lineRule="exact"/>
        <w:ind w:left="2929" w:right="-20"/>
        <w:jc w:val="left"/>
        <w:tabs>
          <w:tab w:pos="5560" w:val="left"/>
          <w:tab w:pos="8280" w:val="left"/>
          <w:tab w:pos="10480" w:val="left"/>
        </w:tabs>
        <w:rPr>
          <w:rFonts w:ascii="Times New Roman" w:hAnsi="Times New Roman" w:cs="Times New Roman" w:eastAsia="Times New Roman"/>
          <w:sz w:val="14"/>
          <w:szCs w:val="1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6.978748pt;margin-top:.556673pt;width:70.921745pt;height:12pt;mso-position-horizontal-relative:page;mso-position-vertical-relative:paragraph;z-index:-4857" type="#_x0000_t202" filled="f" stroked="f">
            <v:textbox inset="0,0,0,0">
              <w:txbxContent>
                <w:p>
                  <w:pPr>
                    <w:spacing w:before="0" w:after="0" w:line="240" w:lineRule="exact"/>
                    <w:ind w:right="-76"/>
                    <w:jc w:val="left"/>
                    <w:rPr>
                      <w:rFonts w:ascii="Courier New" w:hAnsi="Courier New" w:cs="Courier New" w:eastAsia="Courier New"/>
                      <w:sz w:val="24"/>
                      <w:szCs w:val="24"/>
                    </w:rPr>
                  </w:pPr>
                  <w:rPr/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w w:val="82"/>
                      <w:position w:val="2"/>
                    </w:rPr>
                    <w:t>Rhodophyll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-3"/>
                      <w:w w:val="82"/>
                      <w:position w:val="2"/>
                    </w:rPr>
                    <w:t>u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2A2A2A"/>
                      <w:spacing w:val="0"/>
                      <w:w w:val="85"/>
                      <w:position w:val="2"/>
                    </w:rPr>
                    <w:t>s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-2"/>
        </w:rPr>
        <w:t>Et{TOLO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-2"/>
        </w:rPr>
        <w:t>ATACEA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15"/>
          <w:w w:val="72"/>
          <w:position w:val="1"/>
        </w:rPr>
        <w:t>R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-51"/>
          <w:w w:val="119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1"/>
        </w:rPr>
        <w:t>od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2"/>
          <w:w w:val="85"/>
          <w:position w:val="1"/>
        </w:rPr>
        <w:t>o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-42"/>
          <w:w w:val="27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29"/>
          <w:w w:val="53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59"/>
          <w:position w:val="1"/>
        </w:rPr>
        <w:t>J:'ill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8"/>
          <w:w w:val="59"/>
          <w:position w:val="1"/>
        </w:rPr>
        <w:t>u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0"/>
          <w:w w:val="43"/>
          <w:position w:val="1"/>
        </w:rPr>
        <w:t>-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5D5D5D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-2"/>
          <w:w w:val="71"/>
          <w:position w:val="3"/>
        </w:rPr>
        <w:t>E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-4"/>
          <w:w w:val="71"/>
          <w:position w:val="3"/>
        </w:rPr>
        <w:t>X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1"/>
          <w:position w:val="3"/>
        </w:rPr>
        <w:t>TOLO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0"/>
          <w:w w:val="71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1"/>
          <w:position w:val="3"/>
        </w:rPr>
        <w:t>ATACE.b,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3"/>
        </w:rPr>
      </w:r>
      <w:r>
        <w:rPr>
          <w:rFonts w:ascii="Times New Roman" w:hAnsi="Times New Roman" w:cs="Times New Roman" w:eastAsia="Times New Roman"/>
          <w:sz w:val="14"/>
          <w:szCs w:val="14"/>
          <w:color w:val="111111"/>
          <w:spacing w:val="0"/>
          <w:w w:val="52"/>
          <w:position w:val="8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209" w:lineRule="exact"/>
        <w:ind w:left="300" w:right="-20"/>
        <w:jc w:val="left"/>
        <w:tabs>
          <w:tab w:pos="2920" w:val="left"/>
          <w:tab w:pos="5560" w:val="left"/>
          <w:tab w:pos="8280" w:val="left"/>
          <w:tab w:pos="10480" w:val="left"/>
        </w:tabs>
        <w:rPr>
          <w:rFonts w:ascii="Times New Roman" w:hAnsi="Times New Roman" w:cs="Times New Roman" w:eastAsia="Times New Roman"/>
          <w:sz w:val="14"/>
          <w:szCs w:val="1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-3"/>
        </w:rPr>
        <w:t>Rhodot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"/>
          <w:w w:val="82"/>
          <w:position w:val="-3"/>
        </w:rPr>
        <w:t>u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82"/>
          <w:position w:val="-3"/>
        </w:rPr>
        <w:t>s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-110"/>
          <w:w w:val="82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-1"/>
        </w:rPr>
        <w:t>D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4"/>
          <w:w w:val="84"/>
          <w:position w:val="-1"/>
        </w:rPr>
        <w:t>E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23"/>
          <w:w w:val="65"/>
          <w:position w:val="-1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5"/>
          <w:position w:val="-1"/>
        </w:rPr>
        <w:t>MOLOMATAC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7"/>
          <w:w w:val="85"/>
          <w:position w:val="-1"/>
        </w:rPr>
        <w:t>E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23"/>
          <w:w w:val="69"/>
          <w:position w:val="-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9"/>
          <w:position w:val="-1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9"/>
          <w:w w:val="69"/>
          <w:position w:val="2"/>
        </w:rPr>
        <w:t>R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-49"/>
          <w:w w:val="133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2"/>
        </w:rPr>
        <w:t>odotu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7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0"/>
          <w:w w:val="53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4D4D4D"/>
          <w:spacing w:val="0"/>
          <w:w w:val="100"/>
          <w:position w:val="2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4"/>
        </w:rPr>
        <w:t>D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6"/>
          <w:w w:val="78"/>
          <w:position w:val="4"/>
        </w:rPr>
        <w:t>E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-43"/>
          <w:w w:val="58"/>
          <w:position w:val="4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8"/>
          <w:position w:val="4"/>
        </w:rPr>
        <w:t>!10LOMATAC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3"/>
          <w:w w:val="78"/>
          <w:position w:val="4"/>
        </w:rPr>
        <w:t>E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62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-93"/>
          <w:w w:val="10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27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14"/>
          <w:szCs w:val="14"/>
          <w:color w:val="2A2A2A"/>
          <w:spacing w:val="0"/>
          <w:w w:val="52"/>
          <w:position w:val="6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16" w:lineRule="exact"/>
        <w:ind w:left="295" w:right="-20"/>
        <w:jc w:val="left"/>
        <w:tabs>
          <w:tab w:pos="2820" w:val="left"/>
          <w:tab w:pos="5560" w:val="left"/>
          <w:tab w:pos="83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-8"/>
        </w:rPr>
        <w:t>Rhytisma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8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8"/>
        </w:rPr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40"/>
          <w:position w:val="-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31"/>
          <w:w w:val="40"/>
          <w:position w:val="-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6"/>
        </w:rPr>
        <w:t>HYPODERMATACEAE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9"/>
          <w:position w:val="-3"/>
        </w:rPr>
        <w:t>R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-36"/>
          <w:w w:val="119"/>
          <w:position w:val="-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-3"/>
        </w:rPr>
        <w:t>itis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6"/>
          <w:w w:val="82"/>
          <w:position w:val="-3"/>
        </w:rPr>
        <w:t>m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80"/>
          <w:position w:val="-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5D5D5D"/>
          <w:spacing w:val="-9"/>
          <w:w w:val="90"/>
          <w:position w:val="-2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-2"/>
        </w:rPr>
        <w:t>IPODERMATACEA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67" w:lineRule="exact"/>
        <w:ind w:left="295" w:right="-20"/>
        <w:jc w:val="left"/>
        <w:tabs>
          <w:tab w:pos="2900" w:val="left"/>
          <w:tab w:pos="5560" w:val="left"/>
          <w:tab w:pos="8260" w:val="left"/>
          <w:tab w:pos="10480" w:val="left"/>
        </w:tabs>
        <w:rPr>
          <w:rFonts w:ascii="Times New Roman" w:hAnsi="Times New Roman" w:cs="Times New Roman" w:eastAsia="Times New Roman"/>
          <w:sz w:val="14"/>
          <w:szCs w:val="1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w w:val="82"/>
          <w:position w:val="-4"/>
        </w:rPr>
        <w:t>Rickenel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7"/>
          <w:w w:val="82"/>
          <w:position w:val="-4"/>
        </w:rPr>
        <w:t>l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80"/>
          <w:position w:val="-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-91"/>
          <w:w w:val="100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0"/>
          <w:w w:val="40"/>
          <w:position w:val="-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4D4D4D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1"/>
        </w:rPr>
        <w:t>Ric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"/>
          <w:w w:val="83"/>
          <w:position w:val="1"/>
        </w:rPr>
        <w:t>k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7"/>
          <w:w w:val="83"/>
          <w:position w:val="1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1"/>
        </w:rPr>
        <w:t>nella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19"/>
          <w:w w:val="8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2"/>
          <w:position w:val="4"/>
        </w:rPr>
        <w:t>TRIC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83"/>
          <w:w w:val="72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38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23"/>
          <w:w w:val="38"/>
          <w:position w:val="4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4"/>
          <w:position w:val="4"/>
        </w:rPr>
        <w:t>OL.OMATAC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3"/>
          <w:w w:val="74"/>
          <w:position w:val="4"/>
        </w:rPr>
        <w:t>E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66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-94"/>
          <w:w w:val="10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40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14"/>
          <w:szCs w:val="14"/>
          <w:color w:val="111111"/>
          <w:spacing w:val="0"/>
          <w:w w:val="52"/>
          <w:position w:val="-4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83" w:lineRule="exact"/>
        <w:ind w:left="2933" w:right="-20"/>
        <w:jc w:val="left"/>
        <w:tabs>
          <w:tab w:pos="556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6.501602pt;margin-top:7.465571pt;width:319.809021pt;height:15.11142pt;mso-position-horizontal-relative:page;mso-position-vertical-relative:paragraph;z-index:-4853" type="#_x0000_t202" filled="f" stroked="f">
            <v:textbox inset="0,0,0,0">
              <w:txbxContent>
                <w:p>
                  <w:pPr>
                    <w:spacing w:before="0" w:after="0" w:line="302" w:lineRule="exact"/>
                    <w:ind w:right="-85"/>
                    <w:jc w:val="left"/>
                    <w:tabs>
                      <w:tab w:pos="2620" w:val="left"/>
                      <w:tab w:pos="3840" w:val="left"/>
                      <w:tab w:pos="5260" w:val="left"/>
                    </w:tabs>
                    <w:rPr>
                      <w:rFonts w:ascii="Courier New" w:hAnsi="Courier New" w:cs="Courier New" w:eastAsia="Courier New"/>
                      <w:sz w:val="24"/>
                      <w:szCs w:val="24"/>
                    </w:rPr>
                  </w:pPr>
                  <w:rPr/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86"/>
                    </w:rPr>
                    <w:t>Rlpar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14"/>
                      <w:w w:val="86"/>
                    </w:rPr>
                    <w:t>q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86"/>
                    </w:rPr>
                    <w:t>t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63"/>
                      <w:w w:val="86"/>
                    </w:rPr>
                    <w:t> 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86"/>
                    </w:rPr>
                    <w:t>s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100"/>
                    </w:rPr>
                    <w:tab/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86"/>
                      <w:position w:val="1"/>
                    </w:rPr>
                    <w:t>TRICHOLD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100"/>
                      <w:position w:val="1"/>
                    </w:rPr>
                    <w:tab/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100"/>
                      <w:position w:val="1"/>
                    </w:rPr>
                    <w:t>!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-44"/>
                      <w:w w:val="100"/>
                      <w:position w:val="1"/>
                    </w:rPr>
                    <w:t> 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100"/>
                      <w:position w:val="1"/>
                    </w:rPr>
                    <w:t>CEAE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100"/>
                      <w:position w:val="1"/>
                    </w:rPr>
                    <w:tab/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83"/>
                      <w:position w:val="7"/>
                    </w:rPr>
                    <w:t>R1part1t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21"/>
                      <w:w w:val="83"/>
                      <w:position w:val="7"/>
                    </w:rPr>
                    <w:t>e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727272"/>
                      <w:spacing w:val="0"/>
                      <w:w w:val="19"/>
                      <w:position w:val="7"/>
                    </w:rPr>
                    <w:t>-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6.740177pt;margin-top:.764033pt;width:59.400003pt;height:12pt;mso-position-horizontal-relative:page;mso-position-vertical-relative:paragraph;z-index:-4852" type="#_x0000_t202" filled="f" stroked="f">
            <v:textbox inset="0,0,0,0">
              <w:txbxContent>
                <w:p>
                  <w:pPr>
                    <w:spacing w:before="0" w:after="0" w:line="240" w:lineRule="exact"/>
                    <w:ind w:right="-76"/>
                    <w:jc w:val="left"/>
                    <w:rPr>
                      <w:rFonts w:ascii="Courier New" w:hAnsi="Courier New" w:cs="Courier New" w:eastAsia="Courier New"/>
                      <w:sz w:val="24"/>
                      <w:szCs w:val="24"/>
                    </w:rPr>
                  </w:pPr>
                  <w:rPr/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75"/>
                      <w:position w:val="2"/>
                    </w:rPr>
                    <w:t>R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75"/>
                      <w:position w:val="2"/>
                    </w:rPr>
                    <w:t> 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11111"/>
                      <w:spacing w:val="0"/>
                      <w:w w:val="75"/>
                      <w:position w:val="2"/>
                    </w:rPr>
                    <w:t>gidiJ?OfU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0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0"/>
        </w:rPr>
        <w:t>gidiJ?oru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9"/>
          <w:position w:val="3"/>
        </w:rPr>
        <w:t>PO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1"/>
          <w:w w:val="79"/>
          <w:position w:val="3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9"/>
          <w:position w:val="3"/>
        </w:rPr>
        <w:t>rP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5"/>
          <w:w w:val="79"/>
          <w:position w:val="3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5"/>
          <w:position w:val="3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3"/>
          <w:w w:val="75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3"/>
        </w:rPr>
        <w:t>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43" w:lineRule="exact"/>
        <w:ind w:right="1125"/>
        <w:jc w:val="right"/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B8B8B8"/>
          <w:w w:val="40"/>
          <w:position w:val="-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B8B8B8"/>
          <w:spacing w:val="-79"/>
          <w:w w:val="100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-1"/>
        </w:rPr>
        <w:t>TR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"/>
          <w:w w:val="80"/>
          <w:position w:val="-1"/>
        </w:rPr>
        <w:t>I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-7"/>
          <w:w w:val="159"/>
          <w:position w:val="-1"/>
        </w:rPr>
        <w:t>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-1"/>
        </w:rPr>
        <w:t>OLOMATAC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2"/>
          <w:w w:val="84"/>
          <w:position w:val="-1"/>
        </w:rPr>
        <w:t>E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66"/>
          <w:position w:val="-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60" w:lineRule="exact"/>
        <w:ind w:left="2986" w:right="-20"/>
        <w:jc w:val="left"/>
        <w:tabs>
          <w:tab w:pos="5480" w:val="left"/>
          <w:tab w:pos="8260" w:val="left"/>
          <w:tab w:pos="9640" w:val="left"/>
        </w:tabs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1"/>
          <w:szCs w:val="11"/>
          <w:color w:val="111111"/>
          <w:spacing w:val="0"/>
          <w:w w:val="100"/>
          <w:position w:val="1"/>
        </w:rPr>
        <w:t>.,..,</w:t>
      </w:r>
      <w:r>
        <w:rPr>
          <w:rFonts w:ascii="Times New Roman" w:hAnsi="Times New Roman" w:cs="Times New Roman" w:eastAsia="Times New Roman"/>
          <w:sz w:val="11"/>
          <w:szCs w:val="11"/>
          <w:color w:val="111111"/>
          <w:spacing w:val="0"/>
          <w:w w:val="100"/>
          <w:position w:val="1"/>
        </w:rPr>
        <w:t>   </w:t>
      </w:r>
      <w:r>
        <w:rPr>
          <w:rFonts w:ascii="Times New Roman" w:hAnsi="Times New Roman" w:cs="Times New Roman" w:eastAsia="Times New Roman"/>
          <w:sz w:val="11"/>
          <w:szCs w:val="11"/>
          <w:color w:val="111111"/>
          <w:spacing w:val="0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1"/>
          <w:szCs w:val="11"/>
          <w:color w:val="111111"/>
          <w:spacing w:val="0"/>
          <w:w w:val="303"/>
          <w:position w:val="1"/>
        </w:rPr>
        <w:t>..</w:t>
      </w:r>
      <w:r>
        <w:rPr>
          <w:rFonts w:ascii="Times New Roman" w:hAnsi="Times New Roman" w:cs="Times New Roman" w:eastAsia="Times New Roman"/>
          <w:sz w:val="11"/>
          <w:szCs w:val="11"/>
          <w:color w:val="111111"/>
          <w:spacing w:val="-67"/>
          <w:w w:val="303"/>
          <w:position w:val="1"/>
        </w:rPr>
        <w:t> </w:t>
      </w:r>
      <w:r>
        <w:rPr>
          <w:rFonts w:ascii="Times New Roman" w:hAnsi="Times New Roman" w:cs="Times New Roman" w:eastAsia="Times New Roman"/>
          <w:sz w:val="11"/>
          <w:szCs w:val="11"/>
          <w:color w:val="111111"/>
          <w:spacing w:val="0"/>
          <w:w w:val="190"/>
          <w:position w:val="1"/>
        </w:rPr>
        <w:t>,-.,..,y.</w:t>
      </w:r>
      <w:r>
        <w:rPr>
          <w:rFonts w:ascii="Times New Roman" w:hAnsi="Times New Roman" w:cs="Times New Roman" w:eastAsia="Times New Roman"/>
          <w:sz w:val="11"/>
          <w:szCs w:val="11"/>
          <w:color w:val="111111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11"/>
          <w:szCs w:val="11"/>
          <w:color w:val="111111"/>
          <w:spacing w:val="0"/>
          <w:w w:val="100"/>
          <w:position w:val="1"/>
        </w:rPr>
      </w:r>
      <w:r>
        <w:rPr>
          <w:rFonts w:ascii="Arial" w:hAnsi="Arial" w:cs="Arial" w:eastAsia="Arial"/>
          <w:sz w:val="16"/>
          <w:szCs w:val="16"/>
          <w:color w:val="111111"/>
          <w:spacing w:val="0"/>
          <w:w w:val="101"/>
          <w:position w:val="1"/>
        </w:rPr>
        <w:t>lo,_,</w:t>
      </w:r>
      <w:r>
        <w:rPr>
          <w:rFonts w:ascii="Arial" w:hAnsi="Arial" w:cs="Arial" w:eastAsia="Arial"/>
          <w:sz w:val="16"/>
          <w:szCs w:val="16"/>
          <w:color w:val="111111"/>
          <w:spacing w:val="-28"/>
          <w:w w:val="100"/>
          <w:position w:val="1"/>
        </w:rPr>
        <w:t> </w:t>
      </w:r>
      <w:r>
        <w:rPr>
          <w:rFonts w:ascii="Arial" w:hAnsi="Arial" w:cs="Arial" w:eastAsia="Arial"/>
          <w:sz w:val="16"/>
          <w:szCs w:val="16"/>
          <w:color w:val="111111"/>
          <w:spacing w:val="0"/>
          <w:w w:val="82"/>
          <w:position w:val="1"/>
        </w:rPr>
        <w:t>..</w:t>
      </w:r>
      <w:r>
        <w:rPr>
          <w:rFonts w:ascii="Arial" w:hAnsi="Arial" w:cs="Arial" w:eastAsia="Arial"/>
          <w:sz w:val="16"/>
          <w:szCs w:val="16"/>
          <w:color w:val="111111"/>
          <w:spacing w:val="4"/>
          <w:w w:val="82"/>
          <w:position w:val="1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29"/>
          <w:position w:val="1"/>
        </w:rPr>
        <w:t>;ï1;,..,;.,</w:t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11111"/>
          <w:spacing w:val="0"/>
          <w:w w:val="100"/>
          <w:position w:val="1"/>
        </w:rPr>
      </w:r>
      <w:r>
        <w:rPr>
          <w:rFonts w:ascii="Times New Roman" w:hAnsi="Times New Roman" w:cs="Times New Roman" w:eastAsia="Times New Roman"/>
          <w:sz w:val="16"/>
          <w:szCs w:val="16"/>
          <w:color w:val="838383"/>
          <w:spacing w:val="0"/>
          <w:w w:val="82"/>
          <w:position w:val="-1"/>
        </w:rPr>
        <w:t>,</w:t>
      </w:r>
      <w:r>
        <w:rPr>
          <w:rFonts w:ascii="Times New Roman" w:hAnsi="Times New Roman" w:cs="Times New Roman" w:eastAsia="Times New Roman"/>
          <w:sz w:val="16"/>
          <w:szCs w:val="16"/>
          <w:color w:val="838383"/>
          <w:spacing w:val="25"/>
          <w:w w:val="82"/>
          <w:position w:val="-1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111111"/>
          <w:spacing w:val="0"/>
          <w:w w:val="145"/>
          <w:position w:val="-1"/>
        </w:rPr>
        <w:t>1\lèRHrPJ\</w:t>
      </w:r>
      <w:r>
        <w:rPr>
          <w:rFonts w:ascii="Times New Roman" w:hAnsi="Times New Roman" w:cs="Times New Roman" w:eastAsia="Times New Roman"/>
          <w:sz w:val="16"/>
          <w:szCs w:val="16"/>
          <w:color w:val="111111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16"/>
          <w:szCs w:val="16"/>
          <w:color w:val="111111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16"/>
          <w:szCs w:val="16"/>
          <w:color w:val="A1A1A1"/>
          <w:spacing w:val="0"/>
          <w:w w:val="58"/>
          <w:position w:val="-1"/>
        </w:rPr>
        <w:t>·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63" w:lineRule="exact"/>
        <w:ind w:left="3224" w:right="-20"/>
        <w:jc w:val="left"/>
        <w:rPr>
          <w:rFonts w:ascii="Times New Roman" w:hAnsi="Times New Roman" w:cs="Times New Roman" w:eastAsia="Times New Roman"/>
          <w:sz w:val="10"/>
          <w:szCs w:val="10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6.740177pt;margin-top:.147861pt;width:137.385499pt;height:6pt;mso-position-horizontal-relative:page;mso-position-vertical-relative:paragraph;z-index:-4854" type="#_x0000_t202" filled="f" stroked="f">
            <v:textbox inset="0,0,0,0">
              <w:txbxContent>
                <w:p>
                  <w:pPr>
                    <w:spacing w:before="0" w:after="0" w:line="120" w:lineRule="exact"/>
                    <w:ind w:right="-58"/>
                    <w:jc w:val="left"/>
                    <w:tabs>
                      <w:tab w:pos="2620" w:val="left"/>
                    </w:tabs>
                    <w:rPr>
                      <w:rFonts w:ascii="Arial" w:hAnsi="Arial" w:cs="Arial" w:eastAsia="Arial"/>
                      <w:sz w:val="8"/>
                      <w:szCs w:val="8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2"/>
                      <w:szCs w:val="12"/>
                      <w:color w:val="111111"/>
                      <w:spacing w:val="0"/>
                      <w:w w:val="210"/>
                    </w:rPr>
                    <w:t>K</w:t>
                  </w:r>
                  <w:r>
                    <w:rPr>
                      <w:rFonts w:ascii="Times New Roman" w:hAnsi="Times New Roman" w:cs="Times New Roman" w:eastAsia="Times New Roman"/>
                      <w:sz w:val="12"/>
                      <w:szCs w:val="12"/>
                      <w:color w:val="111111"/>
                      <w:spacing w:val="0"/>
                      <w:w w:val="210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12"/>
                      <w:szCs w:val="12"/>
                      <w:color w:val="111111"/>
                      <w:spacing w:val="0"/>
                      <w:w w:val="210"/>
                    </w:rPr>
                    <w:t>S</w:t>
                  </w:r>
                  <w:r>
                    <w:rPr>
                      <w:rFonts w:ascii="Times New Roman" w:hAnsi="Times New Roman" w:cs="Times New Roman" w:eastAsia="Times New Roman"/>
                      <w:sz w:val="12"/>
                      <w:szCs w:val="12"/>
                      <w:color w:val="111111"/>
                      <w:spacing w:val="0"/>
                      <w:w w:val="210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12"/>
                      <w:szCs w:val="12"/>
                      <w:color w:val="111111"/>
                      <w:spacing w:val="0"/>
                      <w:w w:val="210"/>
                    </w:rPr>
                    <w:t>l.l.lll.lâ</w:t>
                  </w:r>
                  <w:r>
                    <w:rPr>
                      <w:rFonts w:ascii="Times New Roman" w:hAnsi="Times New Roman" w:cs="Times New Roman" w:eastAsia="Times New Roman"/>
                      <w:sz w:val="12"/>
                      <w:szCs w:val="12"/>
                      <w:color w:val="111111"/>
                      <w:spacing w:val="0"/>
                      <w:w w:val="100"/>
                    </w:rPr>
                    <w:tab/>
                  </w:r>
                  <w:r>
                    <w:rPr>
                      <w:rFonts w:ascii="Times New Roman" w:hAnsi="Times New Roman" w:cs="Times New Roman" w:eastAsia="Times New Roman"/>
                      <w:sz w:val="12"/>
                      <w:szCs w:val="12"/>
                      <w:color w:val="111111"/>
                      <w:spacing w:val="0"/>
                      <w:w w:val="100"/>
                    </w:rPr>
                  </w:r>
                  <w:r>
                    <w:rPr>
                      <w:rFonts w:ascii="Arial" w:hAnsi="Arial" w:cs="Arial" w:eastAsia="Arial"/>
                      <w:sz w:val="8"/>
                      <w:szCs w:val="8"/>
                      <w:color w:val="111111"/>
                      <w:spacing w:val="0"/>
                      <w:w w:val="256"/>
                      <w:position w:val="3"/>
                    </w:rPr>
                    <w:t>ù</w:t>
                  </w:r>
                  <w:r>
                    <w:rPr>
                      <w:rFonts w:ascii="Arial" w:hAnsi="Arial" w:cs="Arial" w:eastAsia="Arial"/>
                      <w:sz w:val="8"/>
                      <w:szCs w:val="8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0"/>
          <w:w w:val="180"/>
          <w:position w:val="-2"/>
        </w:rPr>
        <w:t>lnLn..L</w:t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36"/>
          <w:w w:val="180"/>
          <w:position w:val="-2"/>
        </w:rPr>
        <w:t> </w:t>
      </w:r>
      <w:r>
        <w:rPr>
          <w:rFonts w:ascii="Times New Roman" w:hAnsi="Times New Roman" w:cs="Times New Roman" w:eastAsia="Times New Roman"/>
          <w:sz w:val="10"/>
          <w:szCs w:val="10"/>
          <w:color w:val="111111"/>
          <w:spacing w:val="0"/>
          <w:w w:val="140"/>
          <w:position w:val="-2"/>
        </w:rPr>
        <w:t>\I...I.Jni.J</w:t>
      </w:r>
      <w:r>
        <w:rPr>
          <w:rFonts w:ascii="Times New Roman" w:hAnsi="Times New Roman" w:cs="Times New Roman" w:eastAsia="Times New Roman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42" w:after="0" w:line="137" w:lineRule="auto"/>
        <w:ind w:left="295" w:right="1282"/>
        <w:jc w:val="left"/>
        <w:tabs>
          <w:tab w:pos="2920" w:val="left"/>
          <w:tab w:pos="556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9"/>
          <w:position w:val="-6"/>
        </w:rPr>
        <w:t>Roz1tes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94"/>
          <w:w w:val="79"/>
          <w:position w:val="-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9"/>
          <w:position w:val="-4"/>
        </w:rPr>
        <w:t>CORTI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9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9"/>
          <w:position w:val="-4"/>
        </w:rPr>
        <w:t>-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9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9"/>
          <w:position w:val="-4"/>
        </w:rPr>
        <w:t>RIACEAE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0"/>
        </w:rPr>
        <w:t>Rozit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1"/>
          <w:w w:val="82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60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9"/>
          <w:position w:val="0"/>
        </w:rPr>
        <w:t>CORT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5"/>
          <w:w w:val="79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15"/>
          <w:w w:val="77"/>
          <w:position w:val="0"/>
        </w:rPr>
        <w:t>N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0"/>
        </w:rPr>
        <w:t>ARIACEA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-5"/>
        </w:rPr>
        <w:t>Ru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6"/>
          <w:w w:val="76"/>
          <w:position w:val="-5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-5"/>
        </w:rPr>
        <w:t>sula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54"/>
          <w:w w:val="76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-3"/>
        </w:rPr>
        <w:t>RUSSULA.CEAE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75"/>
          <w:w w:val="76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0"/>
        </w:rPr>
        <w:t>Russula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49"/>
          <w:w w:val="76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1"/>
        </w:rPr>
        <w:t>RUSSUL.a.CEA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3"/>
          <w:position w:val="0"/>
        </w:rPr>
        <w:t>Rutstroem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73"/>
          <w:position w:val="0"/>
        </w:rPr>
        <w:t>ia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32"/>
          <w:w w:val="7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3"/>
          <w:position w:val="2"/>
        </w:rPr>
        <w:t>HELOTL?&gt;,.CEAE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5"/>
        </w:rPr>
        <w:t>Rutstro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12"/>
          <w:w w:val="80"/>
          <w:position w:val="5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5"/>
        </w:rPr>
        <w:t>mia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85"/>
          <w:w w:val="80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6"/>
        </w:rPr>
        <w:t>ELOTIACEA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Sarcodon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7"/>
          <w:position w:val="2"/>
        </w:rPr>
        <w:t>BANKER.ll.CEAE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5"/>
        </w:rPr>
        <w:t>Sarcodonu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7"/>
          <w:position w:val="8"/>
        </w:rPr>
        <w:t>BANCH.ERACEA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91"/>
          <w:w w:val="100"/>
          <w:position w:val="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27"/>
          <w:position w:val="8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27"/>
          <w:position w:val="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-7"/>
        </w:rPr>
        <w:t>Sarcosc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2"/>
          <w:w w:val="82"/>
          <w:position w:val="-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-7"/>
        </w:rPr>
        <w:t>pha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14"/>
          <w:w w:val="82"/>
          <w:position w:val="-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-3"/>
        </w:rPr>
        <w:t>PYRONL'1ATACEAE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0"/>
        </w:rPr>
        <w:t>Sarco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4"/>
          <w:w w:val="83"/>
          <w:position w:val="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0"/>
          <w:w w:val="80"/>
          <w:position w:val="0"/>
        </w:rPr>
        <w:t>s.</w:t>
      </w:r>
      <w:r>
        <w:rPr>
          <w:rFonts w:ascii="Times New Roman" w:hAnsi="Times New Roman" w:cs="Times New Roman" w:eastAsia="Times New Roman"/>
          <w:sz w:val="24"/>
          <w:szCs w:val="24"/>
          <w:color w:val="111111"/>
          <w:spacing w:val="-35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32"/>
          <w:w w:val="38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-47"/>
          <w:w w:val="159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38"/>
          <w:position w:val="0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3"/>
          <w:w w:val="38"/>
          <w:position w:val="0"/>
        </w:rPr>
        <w:t>: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2"/>
        </w:rPr>
        <w:t>PtRONEMATACE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8"/>
          <w:w w:val="81"/>
          <w:position w:val="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40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260"/>
        </w:sectPr>
      </w:pPr>
      <w:rPr/>
    </w:p>
    <w:p>
      <w:pPr>
        <w:spacing w:before="0" w:after="0" w:line="69" w:lineRule="exact"/>
        <w:ind w:left="300" w:right="-76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-9"/>
        </w:rPr>
        <w:t>Sarcosp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8"/>
          <w:w w:val="82"/>
          <w:position w:val="-9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-9"/>
        </w:rPr>
        <w:t>aera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69" w:lineRule="exact"/>
        <w:ind w:right="-20"/>
        <w:jc w:val="left"/>
        <w:tabs>
          <w:tab w:pos="340" w:val="left"/>
          <w:tab w:pos="2980" w:val="left"/>
          <w:tab w:pos="56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7"/>
          <w:szCs w:val="7"/>
          <w:color w:val="B8B8B8"/>
          <w:spacing w:val="0"/>
          <w:w w:val="52"/>
          <w:position w:val="3"/>
        </w:rPr>
        <w:t>1</w:t>
      </w:r>
      <w:r>
        <w:rPr>
          <w:rFonts w:ascii="Times New Roman" w:hAnsi="Times New Roman" w:cs="Times New Roman" w:eastAsia="Times New Roman"/>
          <w:sz w:val="7"/>
          <w:szCs w:val="7"/>
          <w:color w:val="B8B8B8"/>
          <w:spacing w:val="0"/>
          <w:w w:val="100"/>
          <w:position w:val="3"/>
        </w:rPr>
        <w:tab/>
      </w:r>
      <w:r>
        <w:rPr>
          <w:rFonts w:ascii="Times New Roman" w:hAnsi="Times New Roman" w:cs="Times New Roman" w:eastAsia="Times New Roman"/>
          <w:sz w:val="7"/>
          <w:szCs w:val="7"/>
          <w:color w:val="B8B8B8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7"/>
        </w:rPr>
        <w:t>PEZIZACEAE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-4"/>
        </w:rPr>
        <w:t>Sarco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4"/>
          <w:w w:val="84"/>
          <w:position w:val="-4"/>
        </w:rPr>
        <w:t>s</w:t>
      </w:r>
      <w:r>
        <w:rPr>
          <w:rFonts w:ascii="Courier New" w:hAnsi="Courier New" w:cs="Courier New" w:eastAsia="Courier New"/>
          <w:sz w:val="24"/>
          <w:szCs w:val="24"/>
          <w:color w:val="5D5D5D"/>
          <w:spacing w:val="-42"/>
          <w:w w:val="146"/>
          <w:position w:val="-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-4"/>
        </w:rPr>
        <w:t>taera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-3"/>
        </w:rPr>
        <w:t>PEZIZACEA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260"/>
          <w:cols w:num="2" w:equalWidth="0">
            <w:col w:w="1730" w:space="855"/>
            <w:col w:w="8615"/>
          </w:cols>
        </w:sectPr>
      </w:pPr>
      <w:rPr/>
    </w:p>
    <w:p>
      <w:pPr>
        <w:spacing w:before="60" w:after="0" w:line="147" w:lineRule="auto"/>
        <w:ind w:left="304" w:right="1076"/>
        <w:jc w:val="left"/>
        <w:tabs>
          <w:tab w:pos="2820" w:val="left"/>
          <w:tab w:pos="5560" w:val="left"/>
          <w:tab w:pos="8160" w:val="left"/>
          <w:tab w:pos="82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5"/>
        </w:rPr>
        <w:t>Scenid1um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26"/>
          <w:szCs w:val="26"/>
          <w:color w:val="111111"/>
          <w:spacing w:val="1"/>
          <w:w w:val="102"/>
          <w:position w:val="0"/>
        </w:rPr>
        <w:t>s</w:t>
      </w:r>
      <w:r>
        <w:rPr>
          <w:rFonts w:ascii="Times New Roman" w:hAnsi="Times New Roman" w:cs="Times New Roman" w:eastAsia="Times New Roman"/>
          <w:sz w:val="26"/>
          <w:szCs w:val="26"/>
          <w:color w:val="727272"/>
          <w:spacing w:val="0"/>
          <w:w w:val="82"/>
          <w:position w:val="0"/>
        </w:rPr>
        <w:t>..</w:t>
      </w:r>
      <w:r>
        <w:rPr>
          <w:rFonts w:ascii="Times New Roman" w:hAnsi="Times New Roman" w:cs="Times New Roman" w:eastAsia="Times New Roman"/>
          <w:sz w:val="26"/>
          <w:szCs w:val="26"/>
          <w:color w:val="727272"/>
          <w:spacing w:val="-44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enidiumu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2"/>
        </w:rPr>
        <w:t>POL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30"/>
          <w:w w:val="76"/>
          <w:position w:val="2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2"/>
        </w:rPr>
        <w:t>PORACE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2"/>
          <w:w w:val="82"/>
          <w:position w:val="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0"/>
          <w:w w:val="40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0"/>
          <w:w w:val="4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3"/>
          <w:position w:val="-5"/>
        </w:rPr>
        <w:t>Schizophyllum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</w:r>
      <w:r>
        <w:rPr>
          <w:rFonts w:ascii="Courier New" w:hAnsi="Courier New" w:cs="Courier New" w:eastAsia="Courier New"/>
          <w:sz w:val="24"/>
          <w:szCs w:val="24"/>
          <w:color w:val="B8B8B8"/>
          <w:spacing w:val="0"/>
          <w:w w:val="60"/>
          <w:position w:val="-2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B8B8B8"/>
          <w:spacing w:val="8"/>
          <w:w w:val="60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>SCHIZOPHYLLACEAE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0"/>
        </w:rPr>
        <w:t>Schiz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9"/>
          <w:w w:val="84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-42"/>
          <w:w w:val="133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91"/>
          <w:position w:val="0"/>
        </w:rPr>
        <w:t>f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95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68"/>
          <w:position w:val="0"/>
        </w:rPr>
        <w:t>illurnu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838383"/>
          <w:spacing w:val="0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38383"/>
          <w:spacing w:val="-59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0"/>
          <w:position w:val="1"/>
        </w:rPr>
        <w:t>SCHIZ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31"/>
          <w:w w:val="80"/>
          <w:position w:val="1"/>
        </w:rPr>
        <w:t>O</w:t>
      </w:r>
      <w:r>
        <w:rPr>
          <w:rFonts w:ascii="Courier New" w:hAnsi="Courier New" w:cs="Courier New" w:eastAsia="Courier New"/>
          <w:sz w:val="24"/>
          <w:szCs w:val="24"/>
          <w:color w:val="4D4D4D"/>
          <w:spacing w:val="10"/>
          <w:w w:val="52"/>
          <w:position w:val="1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1"/>
        </w:rPr>
        <w:t>FfLLACEA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23" w:after="0" w:line="130" w:lineRule="auto"/>
        <w:ind w:left="304" w:right="973"/>
        <w:jc w:val="left"/>
        <w:tabs>
          <w:tab w:pos="2940" w:val="left"/>
          <w:tab w:pos="5560" w:val="left"/>
          <w:tab w:pos="82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>Schizopora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5"/>
        </w:rPr>
        <w:t>Schizopora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99"/>
          <w:position w:val="6"/>
        </w:rPr>
        <w:t>PO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9"/>
          <w:w w:val="99"/>
          <w:position w:val="6"/>
        </w:rPr>
        <w:t>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6"/>
        </w:rPr>
        <w:t>PORACE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38"/>
          <w:w w:val="81"/>
          <w:position w:val="6"/>
        </w:rPr>
        <w:t>A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40"/>
          <w:position w:val="6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4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-5"/>
        </w:rPr>
        <w:t>Sclerangium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4"/>
          <w:position w:val="-2"/>
        </w:rPr>
        <w:t>SCLERODER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4"/>
          <w:w w:val="84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>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Sclerangiumu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2"/>
        </w:rPr>
        <w:t>SCLERODER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2"/>
        </w:rPr>
        <w:t>ATACE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-5"/>
        </w:rPr>
        <w:t>Scleroderrna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>SClERODERMATACEAE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6"/>
          <w:position w:val="0"/>
        </w:rPr>
        <w:t>Scleroderrna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2"/>
        </w:rPr>
        <w:t>SClERODERMATAC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3"/>
          <w:w w:val="82"/>
          <w:position w:val="2"/>
        </w:rPr>
        <w:t>E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69"/>
          <w:position w:val="2"/>
        </w:rPr>
        <w:t>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69" w:lineRule="exact"/>
        <w:ind w:left="304" w:right="-20"/>
        <w:jc w:val="left"/>
        <w:tabs>
          <w:tab w:pos="2940" w:val="left"/>
          <w:tab w:pos="5560" w:val="left"/>
          <w:tab w:pos="82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w w:val="84"/>
          <w:position w:val="-3"/>
        </w:rPr>
        <w:t>Sclerotin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8"/>
          <w:w w:val="84"/>
          <w:position w:val="-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67"/>
          <w:position w:val="-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>SCLEROTINIACEAE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2"/>
        </w:rPr>
        <w:t>Sclerotinia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102"/>
          <w:w w:val="82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3"/>
        </w:rPr>
        <w:t>SCLEROTINIACEA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40" w:after="0" w:line="125" w:lineRule="auto"/>
        <w:ind w:left="304" w:right="1294"/>
        <w:jc w:val="left"/>
        <w:tabs>
          <w:tab w:pos="2920" w:val="left"/>
          <w:tab w:pos="5560" w:val="left"/>
          <w:tab w:pos="818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11111"/>
          <w:w w:val="84"/>
        </w:rPr>
        <w:t>Scutellin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1"/>
          <w:w w:val="8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67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</w:rPr>
        <w:tab/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6"/>
          <w:position w:val="2"/>
        </w:rPr>
        <w:t>PYRO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6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EMATACEAE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5"/>
        </w:rPr>
        <w:t>Scutellinia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5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5"/>
        </w:rPr>
      </w:r>
      <w:r>
        <w:rPr>
          <w:rFonts w:ascii="Courier New" w:hAnsi="Courier New" w:cs="Courier New" w:eastAsia="Courier New"/>
          <w:sz w:val="24"/>
          <w:szCs w:val="24"/>
          <w:color w:val="A1A1A1"/>
          <w:spacing w:val="0"/>
          <w:w w:val="40"/>
          <w:position w:val="8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1A1A1"/>
          <w:spacing w:val="31"/>
          <w:w w:val="40"/>
          <w:position w:val="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7"/>
          <w:position w:val="8"/>
        </w:rPr>
        <w:t>HRONDfATACEA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7"/>
          <w:position w:val="8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Scutiger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4"/>
        </w:rPr>
        <w:t>Scutigeru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4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3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75"/>
          <w:position w:val="9"/>
        </w:rPr>
        <w:t>POL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25"/>
          <w:w w:val="75"/>
          <w:position w:val="9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2"/>
          <w:position w:val="9"/>
        </w:rPr>
        <w:t>PORACE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-7"/>
          <w:w w:val="82"/>
          <w:position w:val="9"/>
        </w:rPr>
        <w:t>A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40"/>
          <w:position w:val="9"/>
        </w:rPr>
        <w:t>..</w:t>
      </w:r>
      <w:r>
        <w:rPr>
          <w:rFonts w:ascii="Courier New" w:hAnsi="Courier New" w:cs="Courier New" w:eastAsia="Courier New"/>
          <w:sz w:val="24"/>
          <w:szCs w:val="24"/>
          <w:color w:val="727272"/>
          <w:spacing w:val="0"/>
          <w:w w:val="40"/>
          <w:position w:val="9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>Sebac1na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>TREMELLACEAE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5"/>
        </w:rPr>
        <w:t>Sebac1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11"/>
          <w:w w:val="81"/>
          <w:position w:val="5"/>
        </w:rPr>
        <w:t>n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81"/>
          <w:position w:val="5"/>
        </w:rPr>
        <w:t>a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-108"/>
          <w:w w:val="81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5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A2A2A"/>
          <w:spacing w:val="0"/>
          <w:w w:val="100"/>
          <w:position w:val="5"/>
        </w:rPr>
      </w:r>
      <w:r>
        <w:rPr>
          <w:rFonts w:ascii="Courier New" w:hAnsi="Courier New" w:cs="Courier New" w:eastAsia="Courier New"/>
          <w:sz w:val="24"/>
          <w:szCs w:val="24"/>
          <w:color w:val="111111"/>
          <w:spacing w:val="5"/>
          <w:w w:val="91"/>
          <w:position w:val="7"/>
        </w:rPr>
        <w:t>T</w:t>
      </w:r>
      <w:r>
        <w:rPr>
          <w:rFonts w:ascii="Courier New" w:hAnsi="Courier New" w:cs="Courier New" w:eastAsia="Courier New"/>
          <w:sz w:val="24"/>
          <w:szCs w:val="24"/>
          <w:color w:val="2A2A2A"/>
          <w:spacing w:val="17"/>
          <w:w w:val="61"/>
          <w:position w:val="7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11111"/>
          <w:spacing w:val="0"/>
          <w:w w:val="81"/>
          <w:position w:val="7"/>
        </w:rPr>
        <w:t>EMElLACEA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9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260"/>
        </w:sectPr>
      </w:pPr>
      <w:rPr/>
    </w:p>
    <w:p>
      <w:pPr>
        <w:spacing w:before="2" w:after="0" w:line="170" w:lineRule="exact"/>
        <w:jc w:val="left"/>
        <w:rPr>
          <w:sz w:val="17"/>
          <w:szCs w:val="17"/>
        </w:rPr>
      </w:pPr>
      <w:rPr/>
      <w:r>
        <w:rPr/>
        <w:pict>
          <v:group style="position:absolute;margin-left:10.855052pt;margin-top:90.112091pt;width:493.010225pt;height:696.958102pt;mso-position-horizontal-relative:page;mso-position-vertical-relative:page;z-index:-4875" coordorigin="217,1802" coordsize="9860,13939">
            <v:group style="position:absolute;left:5602;top:1805;width:2;height:986" coordorigin="5602,1805" coordsize="2,986">
              <v:shape style="position:absolute;left:5602;top:1805;width:2;height:986" coordorigin="5602,1805" coordsize="0,986" path="m5602,2791l5602,1805e" filled="f" stroked="t" strokeweight=".238573pt" strokecolor="#000000">
                <v:path arrowok="t"/>
              </v:shape>
            </v:group>
            <v:group style="position:absolute;left:5602;top:2982;width:2;height:191" coordorigin="5602,2982" coordsize="2,191">
              <v:shape style="position:absolute;left:5602;top:2982;width:2;height:191" coordorigin="5602,2982" coordsize="0,191" path="m5602,3174l5602,2982e" filled="f" stroked="t" strokeweight=".238573pt" strokecolor="#000000">
                <v:path arrowok="t"/>
              </v:shape>
            </v:group>
            <v:group style="position:absolute;left:5630;top:1838;width:2;height:6003" coordorigin="5630,1838" coordsize="2,6003">
              <v:shape style="position:absolute;left:5630;top:1838;width:2;height:6003" coordorigin="5630,1838" coordsize="0,6003" path="m5630,7841l5630,1838e" filled="f" stroked="t" strokeweight=".715718pt" strokecolor="#000000">
                <v:path arrowok="t"/>
              </v:shape>
            </v:group>
            <v:group style="position:absolute;left:5621;top:2638;width:2;height:8521" coordorigin="5621,2638" coordsize="2,8521">
              <v:shape style="position:absolute;left:5621;top:2638;width:2;height:8521" coordorigin="5621,2638" coordsize="0,8521" path="m5621,11158l5621,2638e" filled="f" stroked="t" strokeweight=".715718pt" strokecolor="#000000">
                <v:path arrowok="t"/>
              </v:shape>
            </v:group>
            <v:group style="position:absolute;left:5630;top:8004;width:2;height:7668" coordorigin="5630,8004" coordsize="2,7668">
              <v:shape style="position:absolute;left:5630;top:8004;width:2;height:7668" coordorigin="5630,8004" coordsize="0,7668" path="m5630,15672l5630,8004e" filled="f" stroked="t" strokeweight=".715718pt" strokecolor="#000000">
                <v:path arrowok="t"/>
              </v:shape>
            </v:group>
            <v:group style="position:absolute;left:5878;top:5720;width:2;height:9961" coordorigin="5878,5720" coordsize="2,9961">
              <v:shape style="position:absolute;left:5878;top:5720;width:2;height:9961" coordorigin="5878,5720" coordsize="0,9961" path="m5878,15682l5878,5720e" filled="f" stroked="t" strokeweight=".715718pt" strokecolor="#000000">
                <v:path arrowok="t"/>
              </v:shape>
            </v:group>
            <v:group style="position:absolute;left:458;top:11129;width:2;height:4562" coordorigin="458,11129" coordsize="2,4562">
              <v:shape style="position:absolute;left:458;top:11129;width:2;height:4562" coordorigin="458,11129" coordsize="0,4562" path="m458,15691l458,11129e" filled="f" stroked="t" strokeweight=".715718pt" strokecolor="#000000">
                <v:path arrowok="t"/>
              </v:shape>
            </v:group>
            <v:group style="position:absolute;left:224;top:12556;width:2639;height:2" coordorigin="224,12556" coordsize="2639,2">
              <v:shape style="position:absolute;left:224;top:12556;width:2639;height:2" coordorigin="224,12556" coordsize="2639,0" path="m224,12556l2863,12556e" filled="f" stroked="t" strokeweight=".715718pt" strokecolor="#000000">
                <v:path arrowok="t"/>
              </v:shape>
            </v:group>
            <v:group style="position:absolute;left:2720;top:12563;width:620;height:2" coordorigin="2720,12563" coordsize="620,2">
              <v:shape style="position:absolute;left:2720;top:12563;width:620;height:2" coordorigin="2720,12563" coordsize="620,0" path="m2720,12563l3340,12563e" filled="f" stroked="t" strokeweight=".715718pt" strokecolor="#000000">
                <v:path arrowok="t"/>
              </v:shape>
            </v:group>
            <v:group style="position:absolute;left:3054;top:12570;width:2863;height:2" coordorigin="3054,12570" coordsize="2863,2">
              <v:shape style="position:absolute;left:3054;top:12570;width:2863;height:2" coordorigin="3054,12570" coordsize="2863,0" path="m3054,12570l5917,12570e" filled="f" stroked="t" strokeweight=".715718pt" strokecolor="#000000">
                <v:path arrowok="t"/>
              </v:shape>
            </v:group>
            <v:group style="position:absolute;left:5645;top:12580;width:2667;height:2" coordorigin="5645,12580" coordsize="2667,2">
              <v:shape style="position:absolute;left:5645;top:12580;width:2667;height:2" coordorigin="5645,12580" coordsize="2667,0" path="m5645,12580l8312,12580e" filled="f" stroked="t" strokeweight=".715718pt" strokecolor="#000000">
                <v:path arrowok="t"/>
              </v:shape>
            </v:group>
            <v:group style="position:absolute;left:453;top:15677;width:52;height:2" coordorigin="453,15677" coordsize="52,2">
              <v:shape style="position:absolute;left:453;top:15677;width:52;height:2" coordorigin="453,15677" coordsize="52,0" path="m453,15677l506,15677e" filled="f" stroked="t" strokeweight="1.192863pt" strokecolor="#000000">
                <v:path arrowok="t"/>
              </v:shape>
            </v:group>
            <v:group style="position:absolute;left:561;top:15634;width:2;height:101" coordorigin="561,15634" coordsize="2,101">
              <v:shape style="position:absolute;left:561;top:15634;width:2;height:101" coordorigin="561,15634" coordsize="0,101" path="m561,15734l561,15634e" filled="f" stroked="t" strokeweight=".715718pt" strokecolor="#000000">
                <v:path arrowok="t"/>
              </v:shape>
            </v:group>
            <v:group style="position:absolute;left:558;top:15691;width:81;height:2" coordorigin="558,15691" coordsize="81,2">
              <v:shape style="position:absolute;left:558;top:15691;width:81;height:2" coordorigin="558,15691" coordsize="81,0" path="m558,15691l639,15691e" filled="f" stroked="t" strokeweight="2.385726pt" strokecolor="#000000">
                <v:path arrowok="t"/>
              </v:shape>
            </v:group>
            <v:group style="position:absolute;left:582;top:15686;width:2667;height:2" coordorigin="582,15686" coordsize="2667,2">
              <v:shape style="position:absolute;left:582;top:15686;width:2667;height:2" coordorigin="582,15686" coordsize="2667,0" path="m582,15686l3249,15686e" filled="f" stroked="t" strokeweight=".95429pt" strokecolor="#000000">
                <v:path arrowok="t"/>
              </v:shape>
            </v:group>
            <v:group style="position:absolute;left:3340;top:15674;width:5358;height:2" coordorigin="3340,15674" coordsize="5358,2">
              <v:shape style="position:absolute;left:3340;top:15674;width:5358;height:2" coordorigin="3340,15674" coordsize="5358,0" path="m3340,15674l8698,15674e" filled="f" stroked="t" strokeweight=".95429pt" strokecolor="#000000">
                <v:path arrowok="t"/>
              </v:shape>
            </v:group>
            <v:group style="position:absolute;left:5487;top:15660;width:3240;height:2" coordorigin="5487,15660" coordsize="3240,2">
              <v:shape style="position:absolute;left:5487;top:15660;width:3240;height:2" coordorigin="5487,15660" coordsize="3240,0" path="m5487,15660l8727,15660e" filled="f" stroked="t" strokeweight=".95429pt" strokecolor="#000000">
                <v:path arrowok="t"/>
              </v:shape>
            </v:group>
            <v:group style="position:absolute;left:8775;top:15650;width:1298;height:2" coordorigin="8775,15650" coordsize="1298,2">
              <v:shape style="position:absolute;left:8775;top:15650;width:1298;height:2" coordorigin="8775,15650" coordsize="1298,0" path="m8775,15650l10073,15650e" filled="f" stroked="t" strokeweight=".477145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546.927612pt;margin-top:597.993469pt;width:45.209503pt;height:186.204632pt;mso-position-horizontal-relative:page;mso-position-vertical-relative:page;z-index:-4867" coordorigin="10939,11960" coordsize="904,3724">
            <v:group style="position:absolute;left:10946;top:11967;width:2;height:1905" coordorigin="10946,11967" coordsize="2,1905">
              <v:shape style="position:absolute;left:10946;top:11967;width:2;height:1905" coordorigin="10946,11967" coordsize="0,1905" path="m10946,13872l10946,11967e" filled="f" stroked="t" strokeweight=".715718pt" strokecolor="#000000">
                <v:path arrowok="t"/>
              </v:shape>
            </v:group>
            <v:group style="position:absolute;left:10948;top:12082;width:2;height:1790" coordorigin="10948,12082" coordsize="2,1790">
              <v:shape style="position:absolute;left:10948;top:12082;width:2;height:1790" coordorigin="10948,12082" coordsize="0,1790" path="m10948,13872l10948,12082e" filled="f" stroked="t" strokeweight=".715718pt" strokecolor="#000000">
                <v:path arrowok="t"/>
              </v:shape>
            </v:group>
            <v:group style="position:absolute;left:10946;top:12594;width:892;height:2" coordorigin="10946,12594" coordsize="892,2">
              <v:shape style="position:absolute;left:10946;top:12594;width:892;height:2" coordorigin="10946,12594" coordsize="892,0" path="m10946,12594l11838,12594e" filled="f" stroked="t" strokeweight=".477145pt" strokecolor="#000000">
                <v:path arrowok="t"/>
              </v:shape>
            </v:group>
            <v:group style="position:absolute;left:10960;top:12666;width:2;height:2226" coordorigin="10960,12666" coordsize="2,2226">
              <v:shape style="position:absolute;left:10960;top:12666;width:2;height:2226" coordorigin="10960,12666" coordsize="0,2226" path="m10960,14892l10960,12666e" filled="f" stroked="t" strokeweight=".715718pt" strokecolor="#000000">
                <v:path arrowok="t"/>
              </v:shape>
            </v:group>
            <v:group style="position:absolute;left:10972;top:13216;width:2;height:2460" coordorigin="10972,13216" coordsize="2,2460">
              <v:shape style="position:absolute;left:10972;top:13216;width:2;height:2460" coordorigin="10972,13216" coordsize="0,2460" path="m10972,15677l10972,13216e" filled="f" stroked="t" strokeweight=".715718pt" strokecolor="#000000">
                <v:path arrowok="t"/>
              </v:shape>
            </v:group>
            <v:group style="position:absolute;left:10950;top:15641;width:38;height:2" coordorigin="10950,15641" coordsize="38,2">
              <v:shape style="position:absolute;left:10950;top:15641;width:38;height:2" coordorigin="10950,15641" coordsize="38,0" path="m10950,15641l10989,15641e" filled="f" stroked="t" strokeweight=".238573pt" strokecolor="#000000">
                <v:path arrowok="t"/>
              </v:shape>
            </v:group>
            <w10:wrap type="none"/>
          </v:group>
        </w:pict>
      </w:r>
      <w:r>
        <w:rPr>
          <w:sz w:val="17"/>
          <w:szCs w:val="17"/>
        </w:rPr>
      </w:r>
    </w:p>
    <w:p>
      <w:pPr>
        <w:spacing w:before="0" w:after="0" w:line="240" w:lineRule="auto"/>
        <w:ind w:right="-20"/>
        <w:jc w:val="right"/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2A2A2A"/>
          <w:spacing w:val="3"/>
          <w:w w:val="92"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color w:val="111111"/>
          <w:spacing w:val="5"/>
          <w:w w:val="94"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color w:val="2A2A2A"/>
          <w:spacing w:val="5"/>
          <w:w w:val="97"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color w:val="111111"/>
          <w:spacing w:val="4"/>
          <w:w w:val="93"/>
          <w:i/>
        </w:rPr>
        <w:t>r</w:t>
      </w:r>
      <w:r>
        <w:rPr>
          <w:rFonts w:ascii="Times New Roman" w:hAnsi="Times New Roman" w:cs="Times New Roman" w:eastAsia="Times New Roman"/>
          <w:sz w:val="16"/>
          <w:szCs w:val="16"/>
          <w:color w:val="2A2A2A"/>
          <w:spacing w:val="0"/>
          <w:w w:val="97"/>
          <w:i/>
        </w:rPr>
        <w:t>re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</w:rPr>
      </w:r>
    </w:p>
    <w:p>
      <w:pPr>
        <w:spacing w:before="34" w:after="0" w:line="194" w:lineRule="exact"/>
        <w:ind w:left="797" w:right="-20"/>
        <w:jc w:val="left"/>
        <w:tabs>
          <w:tab w:pos="1180" w:val="left"/>
        </w:tabs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0"/>
          <w:szCs w:val="20"/>
          <w:color w:val="4D4D4D"/>
          <w:spacing w:val="0"/>
          <w:w w:val="221"/>
          <w:position w:val="-3"/>
        </w:rPr>
        <w:t>.</w:t>
      </w:r>
      <w:r>
        <w:rPr>
          <w:rFonts w:ascii="Times New Roman" w:hAnsi="Times New Roman" w:cs="Times New Roman" w:eastAsia="Times New Roman"/>
          <w:sz w:val="20"/>
          <w:szCs w:val="20"/>
          <w:color w:val="4D4D4D"/>
          <w:spacing w:val="0"/>
          <w:w w:val="100"/>
          <w:position w:val="-3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4D4D4D"/>
          <w:spacing w:val="0"/>
          <w:w w:val="100"/>
          <w:position w:val="-3"/>
        </w:rPr>
      </w:r>
      <w:r>
        <w:rPr>
          <w:rFonts w:ascii="Times New Roman" w:hAnsi="Times New Roman" w:cs="Times New Roman" w:eastAsia="Times New Roman"/>
          <w:sz w:val="20"/>
          <w:szCs w:val="20"/>
          <w:color w:val="111111"/>
          <w:spacing w:val="0"/>
          <w:w w:val="125"/>
          <w:i/>
          <w:position w:val="-3"/>
        </w:rPr>
        <w:t>36</w:t>
      </w:r>
      <w:r>
        <w:rPr>
          <w:rFonts w:ascii="Times New Roman" w:hAnsi="Times New Roman" w:cs="Times New Roman" w:eastAsia="Times New Roman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128" w:lineRule="exact"/>
        <w:ind w:right="-20"/>
        <w:jc w:val="left"/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2A2A2A"/>
          <w:spacing w:val="0"/>
          <w:w w:val="100"/>
          <w:i/>
          <w:position w:val="1"/>
        </w:rPr>
        <w:t>TRF!.ANTON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40" w:right="260"/>
          <w:cols w:num="2" w:equalWidth="0">
            <w:col w:w="9626" w:space="34"/>
            <w:col w:w="1540"/>
          </w:cols>
        </w:sectPr>
      </w:pPr>
      <w:rPr/>
    </w:p>
    <w:p>
      <w:pPr>
        <w:spacing w:before="5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13" w:right="-20"/>
        <w:jc w:val="left"/>
        <w:tabs>
          <w:tab w:pos="2880" w:val="left"/>
          <w:tab w:pos="5500" w:val="left"/>
        </w:tabs>
        <w:rPr>
          <w:rFonts w:ascii="Times New Roman" w:hAnsi="Times New Roman" w:cs="Times New Roman" w:eastAsia="Times New Roman"/>
          <w:sz w:val="26"/>
          <w:szCs w:val="26"/>
        </w:rPr>
      </w:pPr>
      <w:rPr/>
      <w:r>
        <w:rPr/>
        <w:pict>
          <v:group style="position:absolute;margin-left:32.178326pt;margin-top:12.539126pt;width:.1pt;height:88.682038pt;mso-position-horizontal-relative:page;mso-position-vertical-relative:paragraph;z-index:-4846" coordorigin="644,251" coordsize="2,1774">
            <v:shape style="position:absolute;left:644;top:251;width:2;height:1774" coordorigin="644,251" coordsize="0,1774" path="m644,2024l644,251e" filled="f" stroked="t" strokeweight=".478488pt" strokecolor="#000000">
              <v:path arrowok="t"/>
            </v:shape>
          </v:group>
          <w10:wrap type="none"/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44.997986pt;margin-top:-1.041052pt;width:8.48484pt;height:49pt;mso-position-horizontal-relative:page;mso-position-vertical-relative:paragraph;z-index:-4838" type="#_x0000_t202" filled="f" stroked="f">
            <v:textbox inset="0,0,0,0">
              <w:txbxContent>
                <w:p>
                  <w:pPr>
                    <w:spacing w:before="0" w:after="0" w:line="980" w:lineRule="exact"/>
                    <w:ind w:right="-187"/>
                    <w:jc w:val="left"/>
                    <w:rPr>
                      <w:rFonts w:ascii="Arial" w:hAnsi="Arial" w:cs="Arial" w:eastAsia="Arial"/>
                      <w:sz w:val="98"/>
                      <w:szCs w:val="98"/>
                    </w:rPr>
                  </w:pPr>
                  <w:rPr/>
                  <w:r>
                    <w:rPr>
                      <w:rFonts w:ascii="Arial" w:hAnsi="Arial" w:cs="Arial" w:eastAsia="Arial"/>
                      <w:sz w:val="98"/>
                      <w:szCs w:val="98"/>
                      <w:color w:val="282828"/>
                      <w:spacing w:val="0"/>
                      <w:w w:val="78"/>
                      <w:position w:val="-1"/>
                    </w:rPr>
                    <w:t>l</w:t>
                  </w:r>
                  <w:r>
                    <w:rPr>
                      <w:rFonts w:ascii="Arial" w:hAnsi="Arial" w:cs="Arial" w:eastAsia="Arial"/>
                      <w:sz w:val="98"/>
                      <w:szCs w:val="98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25"/>
          <w:szCs w:val="25"/>
          <w:color w:val="565656"/>
          <w:spacing w:val="0"/>
          <w:w w:val="260"/>
          <w:position w:val="-7"/>
        </w:rPr>
        <w:t>;</w:t>
      </w:r>
      <w:r>
        <w:rPr>
          <w:rFonts w:ascii="Arial" w:hAnsi="Arial" w:cs="Arial" w:eastAsia="Arial"/>
          <w:sz w:val="25"/>
          <w:szCs w:val="25"/>
          <w:color w:val="565656"/>
          <w:spacing w:val="-135"/>
          <w:w w:val="260"/>
          <w:position w:val="-7"/>
        </w:rPr>
        <w:t> </w:t>
      </w:r>
      <w:r>
        <w:rPr>
          <w:rFonts w:ascii="Arial" w:hAnsi="Arial" w:cs="Arial" w:eastAsia="Arial"/>
          <w:sz w:val="25"/>
          <w:szCs w:val="25"/>
          <w:color w:val="565656"/>
          <w:spacing w:val="0"/>
          <w:w w:val="100"/>
          <w:position w:val="-7"/>
        </w:rPr>
        <w:tab/>
      </w:r>
      <w:r>
        <w:rPr>
          <w:rFonts w:ascii="Arial" w:hAnsi="Arial" w:cs="Arial" w:eastAsia="Arial"/>
          <w:sz w:val="25"/>
          <w:szCs w:val="25"/>
          <w:color w:val="565656"/>
          <w:spacing w:val="0"/>
          <w:w w:val="100"/>
          <w:position w:val="-7"/>
        </w:rPr>
      </w:r>
      <w:r>
        <w:rPr>
          <w:rFonts w:ascii="Arial" w:hAnsi="Arial" w:cs="Arial" w:eastAsia="Arial"/>
          <w:sz w:val="11"/>
          <w:szCs w:val="11"/>
          <w:color w:val="565656"/>
          <w:spacing w:val="0"/>
          <w:w w:val="260"/>
          <w:position w:val="0"/>
        </w:rPr>
        <w:t>:</w:t>
      </w:r>
      <w:r>
        <w:rPr>
          <w:rFonts w:ascii="Arial" w:hAnsi="Arial" w:cs="Arial" w:eastAsia="Arial"/>
          <w:sz w:val="11"/>
          <w:szCs w:val="11"/>
          <w:color w:val="565656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11"/>
          <w:szCs w:val="11"/>
          <w:color w:val="565656"/>
          <w:spacing w:val="0"/>
          <w:w w:val="100"/>
          <w:position w:val="0"/>
        </w:rPr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position w:val="-12"/>
        </w:rPr>
        <w:t>'</w:t>
      </w:r>
      <w:r>
        <w:rPr>
          <w:rFonts w:ascii="Times New Roman" w:hAnsi="Times New Roman" w:cs="Times New Roman" w:eastAsia="Times New Roman"/>
          <w:sz w:val="26"/>
          <w:szCs w:val="26"/>
          <w:color w:val="000000"/>
          <w:spacing w:val="0"/>
          <w:w w:val="100"/>
          <w:position w:val="0"/>
        </w:rPr>
      </w:r>
    </w:p>
    <w:p>
      <w:pPr>
        <w:spacing w:before="9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41" w:lineRule="auto"/>
        <w:ind w:left="286" w:right="1057" w:firstLine="10"/>
        <w:jc w:val="left"/>
        <w:tabs>
          <w:tab w:pos="2970" w:val="left"/>
          <w:tab w:pos="3000" w:val="left"/>
          <w:tab w:pos="5570" w:val="left"/>
          <w:tab w:pos="5600" w:val="left"/>
          <w:tab w:pos="82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546.911926pt;margin-top:4.370939pt;width:.1pt;height:61.598065pt;mso-position-horizontal-relative:page;mso-position-vertical-relative:paragraph;z-index:-4847" coordorigin="10938,87" coordsize="2,1232">
            <v:shape style="position:absolute;left:10938;top:87;width:2;height:1232" coordorigin="10938,87" coordsize="0,1232" path="m10938,1319l10938,87e" filled="f" stroked="t" strokeweight=".478488pt" strokecolor="#000000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4"/>
          <w:szCs w:val="24"/>
          <w:color w:val="282828"/>
          <w:spacing w:val="9"/>
          <w:w w:val="79"/>
          <w:position w:val="-2"/>
        </w:rPr>
        <w:t>S</w:t>
      </w:r>
      <w:r>
        <w:rPr>
          <w:rFonts w:ascii="Courier New" w:hAnsi="Courier New" w:cs="Courier New" w:eastAsia="Courier New"/>
          <w:sz w:val="24"/>
          <w:szCs w:val="24"/>
          <w:color w:val="414141"/>
          <w:spacing w:val="1"/>
          <w:w w:val="79"/>
          <w:position w:val="-2"/>
        </w:rPr>
        <w:t>e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79"/>
          <w:position w:val="-2"/>
        </w:rPr>
        <w:t>cotium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-51"/>
          <w:w w:val="79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79"/>
          <w:position w:val="1"/>
        </w:rPr>
        <w:t>SECOTIACEAE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-50"/>
          <w:w w:val="79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414141"/>
          <w:spacing w:val="0"/>
          <w:w w:val="79"/>
          <w:position w:val="0"/>
        </w:rPr>
        <w:t>Se</w:t>
      </w:r>
      <w:r>
        <w:rPr>
          <w:rFonts w:ascii="Courier New" w:hAnsi="Courier New" w:cs="Courier New" w:eastAsia="Courier New"/>
          <w:sz w:val="24"/>
          <w:szCs w:val="24"/>
          <w:color w:val="414141"/>
          <w:spacing w:val="2"/>
          <w:w w:val="79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79"/>
          <w:position w:val="0"/>
        </w:rPr>
        <w:t>otiumu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-23"/>
          <w:w w:val="7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79"/>
          <w:position w:val="3"/>
        </w:rPr>
        <w:t>SECOTIAC'f.A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79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3"/>
        </w:rPr>
        <w:t>Sepedonium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6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3"/>
          <w:position w:val="0"/>
        </w:rPr>
        <w:t>NECTRIACEAE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6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>Sepedoniumu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0"/>
          <w:position w:val="2"/>
        </w:rPr>
        <w:t>NEY'TRBCEA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3"/>
        </w:rPr>
        <w:t>Sepultaria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PYRONEMATACEAE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>Sepultaria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3"/>
          <w:position w:val="3"/>
        </w:rPr>
        <w:t>Pt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0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3"/>
        </w:rPr>
        <w:t>RONEMATACE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4"/>
          <w:w w:val="78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0"/>
          <w:w w:val="66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0"/>
          <w:w w:val="66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2"/>
        </w:rPr>
        <w:t>Sericeomyces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6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0"/>
        </w:rPr>
        <w:t>AGARICACEAE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68"/>
          <w:w w:val="8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0"/>
          <w:position w:val="0"/>
        </w:rPr>
        <w:t>Sericeornice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60"/>
          <w:position w:val="4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-69"/>
          <w:w w:val="10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4"/>
        </w:rPr>
        <w:t>AGARICACEA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89"/>
          <w:w w:val="10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0"/>
          <w:w w:val="40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0"/>
          <w:w w:val="4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Serpula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CONIOPHORACEAE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>Serpula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3"/>
        </w:rPr>
        <w:t>CONI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"/>
          <w:w w:val="82"/>
          <w:position w:val="3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3"/>
        </w:rPr>
        <w:t>f=ORACE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6"/>
          <w:w w:val="69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40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4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Simocybe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0"/>
        </w:rPr>
        <w:t>BOLBITIACEAE.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>Simodbe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3"/>
        </w:rPr>
        <w:t>BOLBITIACEA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Sistrotrema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Sistrotrema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3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9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40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82" w:lineRule="exact"/>
        <w:ind w:left="156" w:right="-20"/>
        <w:jc w:val="left"/>
        <w:tabs>
          <w:tab w:pos="2880" w:val="left"/>
          <w:tab w:pos="5500" w:val="left"/>
          <w:tab w:pos="8300" w:val="left"/>
          <w:tab w:pos="10440" w:val="left"/>
        </w:tabs>
        <w:rPr>
          <w:rFonts w:ascii="Arial" w:hAnsi="Arial" w:cs="Arial" w:eastAsia="Arial"/>
          <w:sz w:val="15"/>
          <w:szCs w:val="15"/>
        </w:rPr>
      </w:pPr>
      <w:rPr/>
      <w:r>
        <w:rPr>
          <w:rFonts w:ascii="Times New Roman" w:hAnsi="Times New Roman" w:cs="Times New Roman" w:eastAsia="Times New Roman"/>
          <w:sz w:val="10"/>
          <w:szCs w:val="10"/>
          <w:color w:val="131313"/>
          <w:spacing w:val="0"/>
          <w:w w:val="55"/>
          <w:position w:val="-3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131313"/>
          <w:spacing w:val="0"/>
          <w:w w:val="55"/>
          <w:position w:val="-3"/>
        </w:rPr>
        <w:t>      </w:t>
      </w:r>
      <w:r>
        <w:rPr>
          <w:rFonts w:ascii="Times New Roman" w:hAnsi="Times New Roman" w:cs="Times New Roman" w:eastAsia="Times New Roman"/>
          <w:sz w:val="10"/>
          <w:szCs w:val="10"/>
          <w:color w:val="131313"/>
          <w:spacing w:val="6"/>
          <w:w w:val="55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Skeletocutis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878787"/>
          <w:spacing w:val="0"/>
          <w:w w:val="25"/>
          <w:position w:val="1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0"/>
          <w:w w:val="25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35"/>
          <w:w w:val="25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BJERKANDERACEAE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31"/>
          <w:position w:val="2"/>
        </w:rPr>
        <w:t>'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-70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0"/>
          <w:w w:val="85"/>
          <w:position w:val="2"/>
        </w:rPr>
        <w:t>s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-44"/>
          <w:w w:val="48"/>
          <w:position w:val="2"/>
        </w:rPr>
        <w:t>-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2"/>
          <w:position w:val="2"/>
        </w:rPr>
        <w:t>c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-25"/>
          <w:w w:val="82"/>
          <w:position w:val="2"/>
        </w:rPr>
        <w:t>h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-4"/>
          <w:w w:val="40"/>
          <w:position w:val="2"/>
        </w:rPr>
        <w:t>: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2"/>
        </w:rPr>
        <w:t>eletocutisw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6"/>
          <w:position w:val="4"/>
        </w:rPr>
        <w:t>BJERCANDERACEl1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</w:r>
      <w:r>
        <w:rPr>
          <w:rFonts w:ascii="Arial" w:hAnsi="Arial" w:cs="Arial" w:eastAsia="Arial"/>
          <w:sz w:val="15"/>
          <w:szCs w:val="15"/>
          <w:color w:val="282828"/>
          <w:spacing w:val="0"/>
          <w:w w:val="145"/>
          <w:position w:val="5"/>
        </w:rPr>
        <w:t>i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  <w:position w:val="0"/>
        </w:rPr>
      </w:r>
    </w:p>
    <w:p>
      <w:pPr>
        <w:spacing w:before="0" w:after="0" w:line="139" w:lineRule="exact"/>
        <w:ind w:left="286" w:right="-20"/>
        <w:jc w:val="left"/>
        <w:tabs>
          <w:tab w:pos="2880" w:val="left"/>
          <w:tab w:pos="5580" w:val="left"/>
          <w:tab w:pos="83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545.835327pt;margin-top:.899446pt;width:1.79433pt;height:132.183517pt;mso-position-horizontal-relative:page;mso-position-vertical-relative:paragraph;z-index:-4845" coordorigin="10917,18" coordsize="36,2644">
            <v:group style="position:absolute;left:10948;top:23;width:2;height:1884" coordorigin="10948,23" coordsize="2,1884">
              <v:shape style="position:absolute;left:10948;top:23;width:2;height:1884" coordorigin="10948,23" coordsize="0,1884" path="m10948,1907l10948,23e" filled="f" stroked="t" strokeweight=".478488pt" strokecolor="#000000">
                <v:path arrowok="t"/>
              </v:shape>
            </v:group>
            <v:group style="position:absolute;left:10919;top:1883;width:2;height:777" coordorigin="10919,1883" coordsize="2,777">
              <v:shape style="position:absolute;left:10919;top:1883;width:2;height:777" coordorigin="10919,1883" coordsize="0,777" path="m10919,2659l10919,1883e" filled="f" stroked="t" strokeweight=".239244pt" strokecolor="#000000">
                <v:path arrowok="t"/>
              </v:shape>
            </v:group>
            <w10:wrap type="none"/>
          </v:group>
        </w:pic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-7"/>
        </w:rPr>
        <w:t>Sowerby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-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7"/>
        </w:rPr>
        <w:t>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7"/>
        </w:rPr>
      </w:r>
      <w:r>
        <w:rPr>
          <w:rFonts w:ascii="Courier New" w:hAnsi="Courier New" w:cs="Courier New" w:eastAsia="Courier New"/>
          <w:sz w:val="24"/>
          <w:szCs w:val="24"/>
          <w:color w:val="707070"/>
          <w:spacing w:val="0"/>
          <w:w w:val="46"/>
          <w:position w:val="-4"/>
        </w:rPr>
        <w:t>'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-65"/>
          <w:w w:val="100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4"/>
        </w:rPr>
        <w:t>PEZIZACEAE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1"/>
          <w:position w:val="-4"/>
        </w:rPr>
        <w:t>Soverb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-83"/>
          <w:w w:val="81"/>
          <w:position w:val="-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-30"/>
          <w:w w:val="120"/>
          <w:position w:val="-4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-4"/>
        </w:rPr>
        <w:t>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-1"/>
        </w:rPr>
        <w:t>PEZIZACEA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49" w:lineRule="exact"/>
        <w:ind w:left="286" w:right="-20"/>
        <w:jc w:val="left"/>
        <w:tabs>
          <w:tab w:pos="2880" w:val="left"/>
          <w:tab w:pos="5580" w:val="left"/>
          <w:tab w:pos="8300" w:val="left"/>
          <w:tab w:pos="10400" w:val="left"/>
        </w:tabs>
        <w:rPr>
          <w:rFonts w:ascii="Arial" w:hAnsi="Arial" w:cs="Arial" w:eastAsia="Arial"/>
          <w:sz w:val="21"/>
          <w:szCs w:val="21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Sparass1s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878787"/>
          <w:spacing w:val="0"/>
          <w:w w:val="25"/>
          <w:position w:val="-1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0"/>
          <w:w w:val="25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23"/>
          <w:w w:val="25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1"/>
        </w:rPr>
        <w:t>SPARASSIDACEAE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>Sparassisu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0"/>
          <w:position w:val="2"/>
        </w:rPr>
        <w:t>SPARASSIDACEA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2"/>
        </w:rPr>
      </w:r>
      <w:r>
        <w:rPr>
          <w:rFonts w:ascii="Arial" w:hAnsi="Arial" w:cs="Arial" w:eastAsia="Arial"/>
          <w:sz w:val="21"/>
          <w:szCs w:val="21"/>
          <w:color w:val="ACACAC"/>
          <w:spacing w:val="0"/>
          <w:w w:val="46"/>
          <w:position w:val="-5"/>
        </w:rPr>
        <w:t>.</w:t>
      </w:r>
      <w:r>
        <w:rPr>
          <w:rFonts w:ascii="Arial" w:hAnsi="Arial" w:cs="Arial" w:eastAsia="Arial"/>
          <w:sz w:val="21"/>
          <w:szCs w:val="21"/>
          <w:color w:val="ACACAC"/>
          <w:spacing w:val="-28"/>
          <w:w w:val="100"/>
          <w:position w:val="-5"/>
        </w:rPr>
        <w:t> </w:t>
      </w:r>
      <w:r>
        <w:rPr>
          <w:rFonts w:ascii="Arial" w:hAnsi="Arial" w:cs="Arial" w:eastAsia="Arial"/>
          <w:sz w:val="21"/>
          <w:szCs w:val="21"/>
          <w:color w:val="131313"/>
          <w:spacing w:val="0"/>
          <w:w w:val="41"/>
          <w:position w:val="-5"/>
        </w:rPr>
        <w:t>\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11" w:after="0" w:line="146" w:lineRule="auto"/>
        <w:ind w:left="286" w:right="994" w:firstLine="-134"/>
        <w:jc w:val="left"/>
        <w:tabs>
          <w:tab w:pos="2880" w:val="left"/>
          <w:tab w:pos="5580" w:val="left"/>
          <w:tab w:pos="83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26.795336pt;margin-top:7.570561pt;width:.1pt;height:154.834045pt;mso-position-horizontal-relative:page;mso-position-vertical-relative:paragraph;z-index:-4844" coordorigin="536,151" coordsize="2,3097">
            <v:shape style="position:absolute;left:536;top:151;width:2;height:3097" coordorigin="536,151" coordsize="0,3097" path="m536,3248l536,151e" filled="f" stroked="t" strokeweight=".239244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14"/>
          <w:szCs w:val="14"/>
          <w:color w:val="282828"/>
          <w:spacing w:val="0"/>
          <w:w w:val="52"/>
          <w:position w:val="1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282828"/>
          <w:spacing w:val="0"/>
          <w:w w:val="52"/>
          <w:position w:val="1"/>
        </w:rPr>
        <w:t>    </w:t>
      </w:r>
      <w:r>
        <w:rPr>
          <w:rFonts w:ascii="Times New Roman" w:hAnsi="Times New Roman" w:cs="Times New Roman" w:eastAsia="Times New Roman"/>
          <w:sz w:val="14"/>
          <w:szCs w:val="14"/>
          <w:color w:val="282828"/>
          <w:spacing w:val="7"/>
          <w:w w:val="52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2"/>
        </w:rPr>
        <w:t>Spathularia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27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27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23"/>
          <w:w w:val="27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GEOGLOSSACEAE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>Spa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14"/>
          <w:w w:val="100"/>
          <w:position w:val="0"/>
        </w:rPr>
        <w:t>t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ularia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GEOGWSSACEA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Sphaerobolus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3"/>
          <w:position w:val="0"/>
        </w:rPr>
        <w:t>SPHAEROBOLACEAE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20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-1"/>
          <w:w w:val="120"/>
          <w:position w:val="0"/>
        </w:rPr>
        <w:t>A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0"/>
          <w:w w:val="50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10"/>
          <w:w w:val="50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6"/>
          <w:position w:val="0"/>
        </w:rPr>
        <w:t>erobolu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"/>
          <w:w w:val="81"/>
          <w:position w:val="4"/>
        </w:rPr>
        <w:t>S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44"/>
          <w:w w:val="146"/>
          <w:position w:val="4"/>
        </w:rPr>
        <w:t>.</w:t>
      </w:r>
      <w:r>
        <w:rPr>
          <w:rFonts w:ascii="Arial" w:hAnsi="Arial" w:cs="Arial" w:eastAsia="Arial"/>
          <w:sz w:val="20"/>
          <w:szCs w:val="20"/>
          <w:color w:val="282828"/>
          <w:spacing w:val="0"/>
          <w:w w:val="79"/>
          <w:position w:val="4"/>
        </w:rPr>
        <w:t>b'</w:t>
      </w:r>
      <w:r>
        <w:rPr>
          <w:rFonts w:ascii="Arial" w:hAnsi="Arial" w:cs="Arial" w:eastAsia="Arial"/>
          <w:sz w:val="20"/>
          <w:szCs w:val="20"/>
          <w:color w:val="282828"/>
          <w:spacing w:val="-30"/>
          <w:w w:val="10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35"/>
          <w:w w:val="133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7"/>
          <w:position w:val="4"/>
        </w:rPr>
        <w:t>EROBOLACEA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7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Spongipellis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3"/>
          <w:position w:val="0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5"/>
          <w:position w:val="0"/>
        </w:rPr>
        <w:t>Spongipelli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19"/>
          <w:w w:val="85"/>
          <w:position w:val="0"/>
        </w:rPr>
        <w:t>s</w:t>
      </w:r>
      <w:r>
        <w:rPr>
          <w:rFonts w:ascii="Arial" w:hAnsi="Arial" w:cs="Arial" w:eastAsia="Arial"/>
          <w:sz w:val="17"/>
          <w:szCs w:val="17"/>
          <w:color w:val="131313"/>
          <w:spacing w:val="0"/>
          <w:w w:val="127"/>
          <w:position w:val="0"/>
        </w:rPr>
        <w:t>ù</w:t>
      </w:r>
      <w:r>
        <w:rPr>
          <w:rFonts w:ascii="Arial" w:hAnsi="Arial" w:cs="Arial" w:eastAsia="Arial"/>
          <w:sz w:val="17"/>
          <w:szCs w:val="17"/>
          <w:color w:val="131313"/>
          <w:spacing w:val="0"/>
          <w:w w:val="100"/>
          <w:position w:val="0"/>
        </w:rPr>
        <w:tab/>
      </w:r>
      <w:r>
        <w:rPr>
          <w:rFonts w:ascii="Arial" w:hAnsi="Arial" w:cs="Arial" w:eastAsia="Arial"/>
          <w:sz w:val="17"/>
          <w:szCs w:val="17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3"/>
        </w:rPr>
        <w:t>POLlPORACEA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Spongiporus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3"/>
          <w:position w:val="0"/>
        </w:rPr>
        <w:t>BJERK.I\NDERACEAE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>Spongiporu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3"/>
        </w:rPr>
        <w:t>BJERCANDERACB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2"/>
        </w:rPr>
        <w:t>Squamanita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69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0"/>
        </w:rPr>
        <w:t>DERMOL:OMATACEAE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>Squamanita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3"/>
        </w:rPr>
        <w:t>DERMOLOMATACB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2"/>
        </w:rPr>
        <w:t>Steccherinum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55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>Steccherinumu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0"/>
          <w:position w:val="3"/>
        </w:rPr>
        <w:t>CORTICIACEA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-3"/>
        </w:rPr>
        <w:t>Stemon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2"/>
          <w:w w:val="84"/>
          <w:position w:val="-3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-3"/>
        </w:rPr>
        <w:t>tis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20"/>
          <w:w w:val="84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4"/>
          <w:position w:val="0"/>
        </w:rPr>
        <w:t>Stemon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18"/>
          <w:w w:val="84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7"/>
          <w:position w:val="0"/>
        </w:rPr>
        <w:t>tistJ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16" w:lineRule="exact"/>
        <w:ind w:left="290" w:right="-20"/>
        <w:jc w:val="left"/>
        <w:tabs>
          <w:tab w:pos="2980" w:val="left"/>
          <w:tab w:pos="5580" w:val="left"/>
          <w:tab w:pos="83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7"/>
        </w:rPr>
        <w:t>Stereum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7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4"/>
        </w:rPr>
        <w:t>STEREACEAE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>Stereumw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1"/>
        </w:rPr>
        <w:t>STEREACEA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pgSz w:w="11900" w:h="16840"/>
          <w:pgMar w:top="300" w:bottom="0" w:left="480" w:right="420"/>
        </w:sectPr>
      </w:pPr>
      <w:rPr/>
    </w:p>
    <w:p>
      <w:pPr>
        <w:spacing w:before="34" w:after="0" w:line="158" w:lineRule="exact"/>
        <w:ind w:left="286" w:right="-76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79"/>
          <w:position w:val="-7"/>
        </w:rPr>
        <w:t>Strob,ylomyces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92" w:lineRule="exact"/>
        <w:ind w:right="-20"/>
        <w:jc w:val="left"/>
        <w:tabs>
          <w:tab w:pos="2780" w:val="left"/>
          <w:tab w:pos="55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br w:type="column"/>
      </w:r>
      <w:r>
        <w:rPr>
          <w:rFonts w:ascii="Courier New" w:hAnsi="Courier New" w:cs="Courier New" w:eastAsia="Courier New"/>
          <w:sz w:val="24"/>
          <w:szCs w:val="24"/>
          <w:color w:val="ACACAC"/>
          <w:spacing w:val="-8"/>
          <w:w w:val="60"/>
          <w:position w:val="-5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0"/>
          <w:w w:val="7"/>
          <w:position w:val="-5"/>
        </w:rPr>
        <w:t>_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-59"/>
          <w:w w:val="100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5"/>
        </w:rPr>
        <w:t>BOLETACEAE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>Strobflomice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-2"/>
        </w:rPr>
        <w:t>BVLETACEA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80" w:right="420"/>
          <w:cols w:num="2" w:equalWidth="0">
            <w:col w:w="1879" w:space="917"/>
            <w:col w:w="8204"/>
          </w:cols>
        </w:sectPr>
      </w:pPr>
      <w:rPr/>
    </w:p>
    <w:p>
      <w:pPr>
        <w:spacing w:before="76" w:after="0" w:line="139" w:lineRule="auto"/>
        <w:ind w:left="286" w:right="1118"/>
        <w:jc w:val="left"/>
        <w:tabs>
          <w:tab w:pos="2860" w:val="left"/>
          <w:tab w:pos="5580" w:val="left"/>
          <w:tab w:pos="83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Strobllurus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MARASMIACEAE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strobiluru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3"/>
        </w:rPr>
        <w:t>MARASMIACEA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>Strolharia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40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46"/>
          <w:w w:val="4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STROPHARIACEAE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1"/>
        </w:rPr>
        <w:t>Str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4"/>
          <w:w w:val="85"/>
          <w:position w:val="1"/>
        </w:rPr>
        <w:t>o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10"/>
          <w:w w:val="53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9"/>
          <w:position w:val="1"/>
        </w:rPr>
        <w:t>faria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4"/>
        </w:rPr>
        <w:t>STR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9"/>
          <w:w w:val="83"/>
          <w:position w:val="4"/>
        </w:rPr>
        <w:t>O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40"/>
          <w:w w:val="133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4"/>
        </w:rPr>
        <w:t>FARIACEA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66" w:lineRule="exact"/>
        <w:ind w:left="290" w:right="-20"/>
        <w:jc w:val="left"/>
        <w:tabs>
          <w:tab w:pos="2960" w:val="left"/>
          <w:tab w:pos="5580" w:val="left"/>
          <w:tab w:pos="8300" w:val="left"/>
          <w:tab w:pos="10460" w:val="left"/>
        </w:tabs>
        <w:rPr>
          <w:rFonts w:ascii="Times New Roman" w:hAnsi="Times New Roman" w:cs="Times New Roman" w:eastAsia="Times New Roman"/>
          <w:sz w:val="14"/>
          <w:szCs w:val="1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-2"/>
        </w:rPr>
        <w:t>Suil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7"/>
          <w:w w:val="84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1"/>
        </w:rPr>
        <w:t>BOLETACEAE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Suillu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BULETACEA.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14"/>
          <w:szCs w:val="14"/>
          <w:color w:val="282828"/>
          <w:spacing w:val="0"/>
          <w:w w:val="52"/>
          <w:position w:val="-7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88" w:lineRule="exact"/>
        <w:ind w:left="271" w:right="-20"/>
        <w:jc w:val="left"/>
        <w:tabs>
          <w:tab w:pos="2960" w:val="left"/>
          <w:tab w:pos="5560" w:val="left"/>
          <w:tab w:pos="8300" w:val="left"/>
          <w:tab w:pos="10460" w:val="left"/>
        </w:tabs>
        <w:rPr>
          <w:rFonts w:ascii="Times New Roman" w:hAnsi="Times New Roman" w:cs="Times New Roman" w:eastAsia="Times New Roman"/>
          <w:sz w:val="10"/>
          <w:szCs w:val="10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Tarzetta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PYRONEMATACEAE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Tarzetta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6"/>
          <w:position w:val="4"/>
        </w:rPr>
        <w:t>PYRONEMATACEA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5"/>
          <w:w w:val="76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10"/>
          <w:szCs w:val="10"/>
          <w:color w:val="282828"/>
          <w:spacing w:val="0"/>
          <w:w w:val="76"/>
          <w:position w:val="3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0" w:after="0" w:line="203" w:lineRule="exact"/>
        <w:ind w:left="276" w:right="-20"/>
        <w:jc w:val="left"/>
        <w:tabs>
          <w:tab w:pos="2960" w:val="left"/>
          <w:tab w:pos="5560" w:val="left"/>
          <w:tab w:pos="8300" w:val="left"/>
          <w:tab w:pos="10460" w:val="left"/>
        </w:tabs>
        <w:rPr>
          <w:rFonts w:ascii="Times New Roman" w:hAnsi="Times New Roman" w:cs="Times New Roman" w:eastAsia="Times New Roman"/>
          <w:sz w:val="14"/>
          <w:szCs w:val="1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Tectella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PLEUROTACEAE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TeHella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9"/>
          <w:position w:val="4"/>
        </w:rPr>
        <w:t>P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76"/>
          <w:w w:val="89"/>
          <w:position w:val="4"/>
        </w:rPr>
        <w:t>L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0"/>
          <w:w w:val="37"/>
          <w:position w:val="4"/>
        </w:rPr>
        <w:t>..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-68"/>
          <w:w w:val="10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4"/>
        </w:rPr>
        <w:t>UROTACE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9"/>
          <w:w w:val="79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414141"/>
          <w:spacing w:val="0"/>
          <w:w w:val="40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414141"/>
          <w:spacing w:val="0"/>
          <w:w w:val="100"/>
          <w:position w:val="4"/>
        </w:rPr>
        <w:tab/>
      </w:r>
      <w:r>
        <w:rPr>
          <w:rFonts w:ascii="Courier New" w:hAnsi="Courier New" w:cs="Courier New" w:eastAsia="Courier New"/>
          <w:sz w:val="24"/>
          <w:szCs w:val="24"/>
          <w:color w:val="414141"/>
          <w:spacing w:val="0"/>
          <w:w w:val="100"/>
          <w:position w:val="4"/>
        </w:rPr>
      </w:r>
      <w:r>
        <w:rPr>
          <w:rFonts w:ascii="Times New Roman" w:hAnsi="Times New Roman" w:cs="Times New Roman" w:eastAsia="Times New Roman"/>
          <w:sz w:val="14"/>
          <w:szCs w:val="14"/>
          <w:color w:val="282828"/>
          <w:spacing w:val="0"/>
          <w:w w:val="52"/>
          <w:position w:val="-9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78" w:lineRule="exact"/>
        <w:ind w:left="276" w:right="-20"/>
        <w:jc w:val="left"/>
        <w:tabs>
          <w:tab w:pos="2960" w:val="left"/>
          <w:tab w:pos="5560" w:val="left"/>
          <w:tab w:pos="83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Tephrocybe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1"/>
        </w:rPr>
        <w:t>T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8"/>
          <w:w w:val="85"/>
          <w:position w:val="1"/>
        </w:rPr>
        <w:t>e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-99"/>
          <w:w w:val="80"/>
          <w:position w:val="1"/>
        </w:rPr>
        <w:t>: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-3"/>
          <w:w w:val="36"/>
          <w:position w:val="1"/>
        </w:rPr>
        <w:t>;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0"/>
          <w:position w:val="1"/>
        </w:rPr>
        <w:t>froc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77"/>
          <w:w w:val="90"/>
          <w:position w:val="1"/>
        </w:rPr>
        <w:t>!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1"/>
        </w:rPr>
        <w:t>be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0"/>
          <w:position w:val="4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2"/>
          <w:w w:val="90"/>
          <w:position w:val="4"/>
        </w:rPr>
        <w:t>C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0"/>
          <w:w w:val="27"/>
          <w:position w:val="4"/>
        </w:rPr>
        <w:t>c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26"/>
          <w:w w:val="27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4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21" w:after="0" w:line="138" w:lineRule="auto"/>
        <w:ind w:left="271" w:right="1124"/>
        <w:jc w:val="left"/>
        <w:tabs>
          <w:tab w:pos="2960" w:val="left"/>
          <w:tab w:pos="5560" w:val="left"/>
          <w:tab w:pos="83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Te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"/>
          <w:w w:val="100"/>
          <w:position w:val="-2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ana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Te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5"/>
          <w:w w:val="100"/>
          <w:position w:val="1"/>
        </w:rPr>
        <w:t>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ana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4"/>
        </w:rPr>
        <w:t>CORTICIACEA.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8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Thelephora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THELEPHORACEAE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-28"/>
          <w:w w:val="96"/>
          <w:position w:val="1"/>
        </w:rPr>
        <w:t>T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0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24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1"/>
        </w:rPr>
        <w:t>et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4"/>
          <w:w w:val="84"/>
          <w:position w:val="1"/>
        </w:rPr>
        <w:t>e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0"/>
          <w:w w:val="24"/>
          <w:position w:val="1"/>
        </w:rPr>
        <w:t>.: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7"/>
          <w:w w:val="24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78"/>
          <w:position w:val="1"/>
        </w:rPr>
        <w:t>J;ora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-8"/>
          <w:w w:val="87"/>
          <w:position w:val="4"/>
        </w:rPr>
        <w:t>T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70"/>
          <w:w w:val="74"/>
          <w:position w:val="4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0"/>
          <w:w w:val="27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-105"/>
          <w:w w:val="10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4"/>
        </w:rPr>
        <w:t>EL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8"/>
          <w:w w:val="84"/>
          <w:position w:val="4"/>
        </w:rPr>
        <w:t>E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66"/>
          <w:w w:val="40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0"/>
          <w:w w:val="35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16"/>
          <w:w w:val="35"/>
          <w:position w:val="4"/>
        </w:rPr>
        <w:t>;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4"/>
        </w:rPr>
        <w:t>FORACEA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5" w:after="0" w:line="138" w:lineRule="auto"/>
        <w:ind w:left="271" w:right="1175" w:firstLine="-124"/>
        <w:jc w:val="left"/>
        <w:tabs>
          <w:tab w:pos="2940" w:val="left"/>
          <w:tab w:pos="5560" w:val="left"/>
          <w:tab w:pos="82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57"/>
          <w:position w:val="-6"/>
        </w:rPr>
        <w:t>1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57"/>
          <w:position w:val="-6"/>
        </w:rPr>
        <w:t>  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11"/>
          <w:w w:val="57"/>
          <w:position w:val="-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6"/>
        </w:rPr>
        <w:t>Tomentella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THELEPHORACEAE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Tomentella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7"/>
          <w:w w:val="87"/>
          <w:position w:val="4"/>
        </w:rPr>
        <w:t>T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-53"/>
          <w:w w:val="146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9"/>
          <w:w w:val="17"/>
          <w:position w:val="4"/>
        </w:rPr>
        <w:t>_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4"/>
        </w:rPr>
        <w:t>EL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8"/>
          <w:w w:val="84"/>
          <w:position w:val="4"/>
        </w:rPr>
        <w:t>E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0"/>
          <w:w w:val="61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-29"/>
          <w:w w:val="10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4"/>
        </w:rPr>
        <w:t>ORACEA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-2"/>
        </w:rPr>
        <w:t>Tram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0"/>
          <w:w w:val="84"/>
          <w:position w:val="-2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-2"/>
        </w:rPr>
        <w:t>tes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2"/>
          <w:w w:val="84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0"/>
        </w:rPr>
        <w:t>CORIOLACEAE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1"/>
        </w:rPr>
        <w:t>Tram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8"/>
          <w:w w:val="84"/>
          <w:position w:val="1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1"/>
        </w:rPr>
        <w:t>te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15"/>
          <w:w w:val="84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3"/>
        </w:rPr>
        <w:t>CORIOLACE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4"/>
          <w:w w:val="80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0"/>
          <w:w w:val="53"/>
          <w:position w:val="3"/>
        </w:rPr>
        <w:t>: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0"/>
          <w:w w:val="53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Tremella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TREMELLACEAE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Tremella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3"/>
        </w:rPr>
        <w:t>TREMELLACE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0"/>
          <w:w w:val="81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0"/>
          <w:w w:val="40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82" w:lineRule="exact"/>
        <w:ind w:left="147" w:right="-20"/>
        <w:jc w:val="left"/>
        <w:tabs>
          <w:tab w:pos="2860" w:val="left"/>
          <w:tab w:pos="5560" w:val="left"/>
          <w:tab w:pos="822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Arial" w:hAnsi="Arial" w:cs="Arial" w:eastAsia="Arial"/>
          <w:sz w:val="17"/>
          <w:szCs w:val="17"/>
          <w:color w:val="131313"/>
          <w:spacing w:val="0"/>
          <w:w w:val="53"/>
          <w:position w:val="-3"/>
        </w:rPr>
        <w:t>1</w:t>
      </w:r>
      <w:r>
        <w:rPr>
          <w:rFonts w:ascii="Arial" w:hAnsi="Arial" w:cs="Arial" w:eastAsia="Arial"/>
          <w:sz w:val="17"/>
          <w:szCs w:val="17"/>
          <w:color w:val="131313"/>
          <w:spacing w:val="0"/>
          <w:w w:val="53"/>
          <w:position w:val="-3"/>
        </w:rPr>
        <w:t> </w:t>
      </w:r>
      <w:r>
        <w:rPr>
          <w:rFonts w:ascii="Arial" w:hAnsi="Arial" w:cs="Arial" w:eastAsia="Arial"/>
          <w:sz w:val="17"/>
          <w:szCs w:val="17"/>
          <w:color w:val="131313"/>
          <w:spacing w:val="24"/>
          <w:w w:val="5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-3"/>
        </w:rPr>
        <w:t>Trem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llodon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878787"/>
          <w:spacing w:val="0"/>
          <w:w w:val="27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-60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TREMELLACEAE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3"/>
        </w:rPr>
        <w:t>Tremellodo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3"/>
          <w:w w:val="86"/>
          <w:position w:val="3"/>
        </w:rPr>
        <w:t>n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43"/>
          <w:position w:val="3"/>
        </w:rPr>
        <w:t>LI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40"/>
          <w:position w:val="6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-72"/>
          <w:w w:val="10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rREMELLACEA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6" w:after="0" w:line="136" w:lineRule="auto"/>
        <w:ind w:left="276" w:right="1117" w:firstLine="-129"/>
        <w:jc w:val="left"/>
        <w:tabs>
          <w:tab w:pos="2940" w:val="left"/>
          <w:tab w:pos="5560" w:val="left"/>
          <w:tab w:pos="82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1.580217pt;margin-top:19.340164pt;width:183.511664pt;height:27.5pt;mso-position-horizontal-relative:page;mso-position-vertical-relative:paragraph;z-index:-4837" type="#_x0000_t202" filled="f" stroked="f">
            <v:textbox inset="0,0,0,0">
              <w:txbxContent>
                <w:p>
                  <w:pPr>
                    <w:spacing w:before="0" w:after="0" w:line="550" w:lineRule="exact"/>
                    <w:ind w:right="-123"/>
                    <w:jc w:val="left"/>
                    <w:tabs>
                      <w:tab w:pos="3520" w:val="left"/>
                    </w:tabs>
                    <w:rPr>
                      <w:rFonts w:ascii="Arial" w:hAnsi="Arial" w:cs="Arial" w:eastAsia="Arial"/>
                      <w:sz w:val="55"/>
                      <w:szCs w:val="55"/>
                    </w:rPr>
                  </w:pPr>
                  <w:rPr/>
                  <w:r>
                    <w:rPr>
                      <w:rFonts w:ascii="Arial" w:hAnsi="Arial" w:cs="Arial" w:eastAsia="Arial"/>
                      <w:sz w:val="39"/>
                      <w:szCs w:val="39"/>
                      <w:color w:val="131313"/>
                      <w:spacing w:val="0"/>
                      <w:w w:val="56"/>
                      <w:position w:val="5"/>
                    </w:rPr>
                    <w:t>l</w:t>
                  </w:r>
                  <w:r>
                    <w:rPr>
                      <w:rFonts w:ascii="Arial" w:hAnsi="Arial" w:cs="Arial" w:eastAsia="Arial"/>
                      <w:sz w:val="39"/>
                      <w:szCs w:val="39"/>
                      <w:color w:val="131313"/>
                      <w:spacing w:val="0"/>
                      <w:w w:val="100"/>
                      <w:position w:val="5"/>
                    </w:rPr>
                    <w:tab/>
                  </w:r>
                  <w:r>
                    <w:rPr>
                      <w:rFonts w:ascii="Arial" w:hAnsi="Arial" w:cs="Arial" w:eastAsia="Arial"/>
                      <w:sz w:val="39"/>
                      <w:szCs w:val="39"/>
                      <w:color w:val="131313"/>
                      <w:spacing w:val="0"/>
                      <w:w w:val="100"/>
                      <w:position w:val="5"/>
                    </w:rPr>
                  </w:r>
                  <w:r>
                    <w:rPr>
                      <w:rFonts w:ascii="Arial" w:hAnsi="Arial" w:cs="Arial" w:eastAsia="Arial"/>
                      <w:sz w:val="55"/>
                      <w:szCs w:val="55"/>
                      <w:color w:val="878787"/>
                      <w:spacing w:val="-18"/>
                      <w:w w:val="78"/>
                      <w:position w:val="-1"/>
                    </w:rPr>
                    <w:t>.</w:t>
                  </w:r>
                  <w:r>
                    <w:rPr>
                      <w:rFonts w:ascii="Arial" w:hAnsi="Arial" w:cs="Arial" w:eastAsia="Arial"/>
                      <w:sz w:val="55"/>
                      <w:szCs w:val="55"/>
                      <w:color w:val="282828"/>
                      <w:spacing w:val="-74"/>
                      <w:w w:val="43"/>
                      <w:position w:val="-1"/>
                    </w:rPr>
                    <w:t>.</w:t>
                  </w:r>
                  <w:r>
                    <w:rPr>
                      <w:rFonts w:ascii="Arial" w:hAnsi="Arial" w:cs="Arial" w:eastAsia="Arial"/>
                      <w:sz w:val="55"/>
                      <w:szCs w:val="55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51"/>
          <w:position w:val="-4"/>
        </w:rPr>
        <w:t>1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0"/>
          <w:w w:val="51"/>
          <w:position w:val="-4"/>
        </w:rPr>
        <w:t>  </w:t>
      </w:r>
      <w:r>
        <w:rPr>
          <w:rFonts w:ascii="Times New Roman" w:hAnsi="Times New Roman" w:cs="Times New Roman" w:eastAsia="Times New Roman"/>
          <w:sz w:val="18"/>
          <w:szCs w:val="18"/>
          <w:color w:val="131313"/>
          <w:spacing w:val="14"/>
          <w:w w:val="51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>Trem1scus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TREMELLACEAE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Tremissu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3"/>
        </w:rPr>
        <w:t>TREMELlACEA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Trichaptum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CORIOLACEAE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86"/>
          <w:position w:val="1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-47"/>
          <w:w w:val="86"/>
          <w:position w:val="1"/>
        </w:rPr>
        <w:t>c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0"/>
          <w:w w:val="18"/>
          <w:position w:val="1"/>
        </w:rPr>
        <w:t>..._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-86"/>
          <w:w w:val="10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1"/>
        </w:rPr>
        <w:t>aptumu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3"/>
        </w:rPr>
        <w:t>CORIOLACEA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Tricharia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PYRONE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0"/>
          <w:w w:val="82"/>
          <w:position w:val="0"/>
        </w:rPr>
        <w:t>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2"/>
          <w:w w:val="8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6"/>
          <w:w w:val="100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4"/>
        </w:rPr>
        <w:t>PlRONEMATACEA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49" w:lineRule="exact"/>
        <w:ind w:left="107" w:right="1121"/>
        <w:jc w:val="center"/>
        <w:tabs>
          <w:tab w:pos="2920" w:val="left"/>
          <w:tab w:pos="5520" w:val="left"/>
          <w:tab w:pos="82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Arial" w:hAnsi="Arial" w:cs="Arial" w:eastAsia="Arial"/>
          <w:sz w:val="13"/>
          <w:szCs w:val="13"/>
          <w:color w:val="131313"/>
          <w:spacing w:val="0"/>
          <w:w w:val="56"/>
        </w:rPr>
        <w:t>1</w:t>
      </w:r>
      <w:r>
        <w:rPr>
          <w:rFonts w:ascii="Arial" w:hAnsi="Arial" w:cs="Arial" w:eastAsia="Arial"/>
          <w:sz w:val="13"/>
          <w:szCs w:val="13"/>
          <w:color w:val="131313"/>
          <w:spacing w:val="0"/>
          <w:w w:val="56"/>
        </w:rPr>
        <w:t>   </w:t>
      </w:r>
      <w:r>
        <w:rPr>
          <w:rFonts w:ascii="Arial" w:hAnsi="Arial" w:cs="Arial" w:eastAsia="Arial"/>
          <w:sz w:val="13"/>
          <w:szCs w:val="13"/>
          <w:color w:val="131313"/>
          <w:spacing w:val="3"/>
          <w:w w:val="5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6"/>
        </w:rPr>
        <w:t>Tricharina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6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2"/>
        </w:rPr>
        <w:t>PYRONEM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2"/>
        </w:rPr>
        <w:t>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-1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"/>
          <w:w w:val="85"/>
          <w:position w:val="-1"/>
        </w:rPr>
        <w:t>c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39"/>
          <w:w w:val="133"/>
          <w:position w:val="-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-1"/>
        </w:rPr>
        <w:t>arina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20"/>
          <w:w w:val="83"/>
          <w:position w:val="2"/>
        </w:rPr>
        <w:t>P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2"/>
        </w:rPr>
        <w:t>rRONEMATACEA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center"/>
        <w:spacing w:after="0"/>
        <w:sectPr>
          <w:type w:val="continuous"/>
          <w:pgSz w:w="11900" w:h="16840"/>
          <w:pgMar w:top="1000" w:bottom="0" w:left="480" w:right="420"/>
        </w:sectPr>
      </w:pPr>
      <w:rPr/>
    </w:p>
    <w:p>
      <w:pPr>
        <w:spacing w:before="15" w:after="0" w:line="186" w:lineRule="exact"/>
        <w:ind w:left="281" w:right="-76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-5"/>
        </w:rPr>
        <w:t>Trichia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01" w:lineRule="exact"/>
        <w:ind w:right="-20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/>
        <w:br w:type="column"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Tr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"/>
          <w:w w:val="100"/>
          <w:position w:val="-2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chia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80" w:right="420"/>
          <w:cols w:num="2" w:equalWidth="0">
            <w:col w:w="1148" w:space="4425"/>
            <w:col w:w="5427"/>
          </w:cols>
        </w:sectPr>
      </w:pPr>
      <w:rPr/>
    </w:p>
    <w:p>
      <w:pPr>
        <w:spacing w:before="0" w:after="0" w:line="226" w:lineRule="exact"/>
        <w:ind w:left="152" w:right="-20"/>
        <w:jc w:val="left"/>
        <w:tabs>
          <w:tab w:pos="2960" w:val="left"/>
          <w:tab w:pos="55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14"/>
          <w:szCs w:val="14"/>
          <w:color w:val="131313"/>
          <w:spacing w:val="0"/>
          <w:w w:val="52"/>
          <w:position w:val="-5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131313"/>
          <w:spacing w:val="0"/>
          <w:w w:val="52"/>
          <w:position w:val="-5"/>
        </w:rPr>
        <w:t>    </w:t>
      </w:r>
      <w:r>
        <w:rPr>
          <w:rFonts w:ascii="Times New Roman" w:hAnsi="Times New Roman" w:cs="Times New Roman" w:eastAsia="Times New Roman"/>
          <w:sz w:val="14"/>
          <w:szCs w:val="14"/>
          <w:color w:val="131313"/>
          <w:spacing w:val="2"/>
          <w:w w:val="52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-5"/>
        </w:rPr>
        <w:t>Tr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>choflossum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GEOGLOSSACEAE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Trc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3" w:after="0" w:line="133" w:lineRule="auto"/>
        <w:ind w:left="276" w:right="891" w:firstLine="5"/>
        <w:jc w:val="left"/>
        <w:tabs>
          <w:tab w:pos="2960" w:val="left"/>
          <w:tab w:pos="5560" w:val="left"/>
          <w:tab w:pos="83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1.580217pt;margin-top:18.394480pt;width:74.332350pt;height:14.402856pt;mso-position-horizontal-relative:page;mso-position-vertical-relative:paragraph;z-index:-4835" type="#_x0000_t202" filled="f" stroked="f">
            <v:textbox inset="0,0,0,0">
              <w:txbxContent>
                <w:p>
                  <w:pPr>
                    <w:spacing w:before="0" w:after="0" w:line="288" w:lineRule="exact"/>
                    <w:ind w:right="-83"/>
                    <w:jc w:val="left"/>
                    <w:rPr>
                      <w:rFonts w:ascii="Courier New" w:hAnsi="Courier New" w:cs="Courier New" w:eastAsia="Courier New"/>
                      <w:sz w:val="24"/>
                      <w:szCs w:val="24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3"/>
                      <w:szCs w:val="13"/>
                      <w:color w:val="131313"/>
                      <w:spacing w:val="0"/>
                      <w:w w:val="56"/>
                      <w:position w:val="-3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3"/>
                      <w:szCs w:val="13"/>
                      <w:color w:val="131313"/>
                      <w:spacing w:val="0"/>
                      <w:w w:val="56"/>
                      <w:position w:val="-3"/>
                    </w:rPr>
                    <w:t>   </w:t>
                  </w:r>
                  <w:r>
                    <w:rPr>
                      <w:rFonts w:ascii="Times New Roman" w:hAnsi="Times New Roman" w:cs="Times New Roman" w:eastAsia="Times New Roman"/>
                      <w:sz w:val="13"/>
                      <w:szCs w:val="13"/>
                      <w:color w:val="131313"/>
                      <w:spacing w:val="16"/>
                      <w:w w:val="56"/>
                      <w:position w:val="-3"/>
                    </w:rPr>
                    <w:t> 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131313"/>
                      <w:spacing w:val="0"/>
                      <w:w w:val="86"/>
                      <w:position w:val="5"/>
                    </w:rPr>
                    <w:t>Trichophaea</w:t>
                  </w:r>
                  <w:r>
                    <w:rPr>
                      <w:rFonts w:ascii="Courier New" w:hAnsi="Courier New" w:cs="Courier New" w:eastAsia="Courier New"/>
                      <w:sz w:val="24"/>
                      <w:szCs w:val="24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-3"/>
        </w:rPr>
        <w:t>Tr1cho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9"/>
          <w:w w:val="74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-3"/>
        </w:rPr>
        <w:t>orna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0"/>
        </w:rPr>
        <w:t>Tr1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8"/>
          <w:w w:val="84"/>
          <w:position w:val="0"/>
        </w:rPr>
        <w:t>c</w:t>
      </w:r>
      <w:r>
        <w:rPr>
          <w:rFonts w:ascii="Courier New" w:hAnsi="Courier New" w:cs="Courier New" w:eastAsia="Courier New"/>
          <w:sz w:val="12"/>
          <w:szCs w:val="12"/>
          <w:color w:val="878787"/>
          <w:spacing w:val="0"/>
          <w:w w:val="106"/>
          <w:position w:val="-3"/>
        </w:rPr>
        <w:t>9</w:t>
      </w:r>
      <w:r>
        <w:rPr>
          <w:rFonts w:ascii="Courier New" w:hAnsi="Courier New" w:cs="Courier New" w:eastAsia="Courier New"/>
          <w:sz w:val="12"/>
          <w:szCs w:val="12"/>
          <w:color w:val="878787"/>
          <w:spacing w:val="-48"/>
          <w:w w:val="100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9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4"/>
          <w:position w:val="0"/>
        </w:rPr>
        <w:t>orna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9"/>
          <w:position w:val="4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80"/>
          <w:w w:val="99"/>
          <w:position w:val="4"/>
        </w:rPr>
        <w:t>C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-47"/>
          <w:w w:val="93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4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Tricholomopsis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2"/>
        </w:rPr>
        <w:t>TRICHOLOMATACEAE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3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"/>
          <w:w w:val="85"/>
          <w:position w:val="3"/>
        </w:rPr>
        <w:t>c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0"/>
          <w:w w:val="29"/>
          <w:position w:val="3"/>
        </w:rPr>
        <w:t>-.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-108"/>
          <w:w w:val="100"/>
          <w:position w:val="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>olomopsisu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6"/>
        </w:rPr>
        <w:t>TR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"/>
          <w:w w:val="85"/>
          <w:position w:val="6"/>
        </w:rPr>
        <w:t>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4"/>
          <w:w w:val="84"/>
          <w:position w:val="6"/>
        </w:rPr>
        <w:t>C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-133"/>
          <w:w w:val="115"/>
          <w:position w:val="6"/>
        </w:rPr>
        <w:t>!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24"/>
          <w:position w:val="6"/>
        </w:rPr>
        <w:t>-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-90"/>
          <w:w w:val="100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3"/>
          <w:w w:val="13"/>
          <w:position w:val="6"/>
        </w:rPr>
        <w:t>_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9"/>
          <w:position w:val="6"/>
        </w:rPr>
        <w:t>OLOMATACEA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52" w:lineRule="exact"/>
        <w:ind w:left="2965" w:right="-20"/>
        <w:jc w:val="left"/>
        <w:tabs>
          <w:tab w:pos="5560" w:val="left"/>
          <w:tab w:pos="828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1"/>
        </w:rPr>
        <w:t>PYRONEMATACEAE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0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6"/>
          <w:w w:val="85"/>
          <w:position w:val="0"/>
        </w:rPr>
        <w:t>c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-20"/>
          <w:w w:val="106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9"/>
          <w:w w:val="87"/>
          <w:position w:val="0"/>
        </w:rPr>
        <w:t>o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-45"/>
          <w:w w:val="133"/>
          <w:position w:val="0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4"/>
          <w:w w:val="91"/>
          <w:position w:val="0"/>
        </w:rPr>
        <w:t>r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12"/>
          <w:w w:val="74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3"/>
          <w:position w:val="0"/>
        </w:rPr>
        <w:t>ea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ACACAC"/>
          <w:spacing w:val="-18"/>
          <w:w w:val="39"/>
          <w:position w:val="3"/>
        </w:rPr>
        <w:t>,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3"/>
        </w:rPr>
        <w:t>PtRONEMATACEA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27" w:after="0" w:line="139" w:lineRule="auto"/>
        <w:ind w:left="271" w:right="859" w:firstLine="5"/>
        <w:jc w:val="left"/>
        <w:tabs>
          <w:tab w:pos="2860" w:val="left"/>
          <w:tab w:pos="5540" w:val="left"/>
          <w:tab w:pos="83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26.795336pt;margin-top:27.781309pt;width:.1pt;height:39.547395pt;mso-position-horizontal-relative:page;mso-position-vertical-relative:paragraph;z-index:-4842" coordorigin="536,556" coordsize="2,791">
            <v:shape style="position:absolute;left:536;top:556;width:2;height:791" coordorigin="536,556" coordsize="0,791" path="m536,1347l536,556e" filled="f" stroked="t" strokeweight=".239244pt" strokecolor="#000000">
              <v:path arrowok="t"/>
            </v:shape>
          </v:group>
          <w10:wrap type="none"/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1.580217pt;margin-top:2.855233pt;width:1.825pt;height:21pt;mso-position-horizontal-relative:page;mso-position-vertical-relative:paragraph;z-index:-4836" type="#_x0000_t202" filled="f" stroked="f">
            <v:textbox inset="0,0,0,0">
              <w:txbxContent>
                <w:p>
                  <w:pPr>
                    <w:spacing w:before="0" w:after="0" w:line="420" w:lineRule="exact"/>
                    <w:ind w:right="-103"/>
                    <w:jc w:val="left"/>
                    <w:rPr>
                      <w:rFonts w:ascii="Times New Roman" w:hAnsi="Times New Roman" w:cs="Times New Roman" w:eastAsia="Times New Roman"/>
                      <w:sz w:val="10"/>
                      <w:szCs w:val="10"/>
                    </w:rPr>
                  </w:pPr>
                  <w:rPr/>
                  <w:r>
                    <w:rPr>
                      <w:rFonts w:ascii="Arial" w:hAnsi="Arial" w:cs="Arial" w:eastAsia="Arial"/>
                      <w:sz w:val="42"/>
                      <w:szCs w:val="42"/>
                      <w:color w:val="131313"/>
                      <w:spacing w:val="-83"/>
                      <w:w w:val="52"/>
                    </w:rPr>
                    <w:t>i</w:t>
                  </w:r>
                  <w:r>
                    <w:rPr>
                      <w:rFonts w:ascii="Times New Roman" w:hAnsi="Times New Roman" w:cs="Times New Roman" w:eastAsia="Times New Roman"/>
                      <w:sz w:val="10"/>
                      <w:szCs w:val="10"/>
                      <w:color w:val="131313"/>
                      <w:spacing w:val="0"/>
                      <w:w w:val="73"/>
                      <w:position w:val="20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0"/>
                      <w:szCs w:val="10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Trichoscypha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9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HYALOSCYPHACEAE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1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4"/>
          <w:w w:val="85"/>
          <w:position w:val="1"/>
        </w:rPr>
        <w:t>c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-73"/>
          <w:w w:val="33"/>
          <w:position w:val="1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-32"/>
          <w:w w:val="12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6"/>
          <w:position w:val="1"/>
        </w:rPr>
        <w:t>os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32"/>
          <w:w w:val="86"/>
          <w:position w:val="1"/>
        </w:rPr>
        <w:t>s</w:t>
      </w:r>
      <w:r>
        <w:rPr>
          <w:rFonts w:ascii="Arial" w:hAnsi="Arial" w:cs="Arial" w:eastAsia="Arial"/>
          <w:sz w:val="21"/>
          <w:szCs w:val="21"/>
          <w:color w:val="131313"/>
          <w:spacing w:val="-16"/>
          <w:w w:val="207"/>
          <w:position w:val="1"/>
        </w:rPr>
        <w:t>i</w:t>
      </w:r>
      <w:r>
        <w:rPr>
          <w:rFonts w:ascii="Arial" w:hAnsi="Arial" w:cs="Arial" w:eastAsia="Arial"/>
          <w:sz w:val="21"/>
          <w:szCs w:val="21"/>
          <w:color w:val="707070"/>
          <w:spacing w:val="-17"/>
          <w:w w:val="273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90"/>
          <w:position w:val="1"/>
        </w:rPr>
        <w:t>fa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565656"/>
          <w:spacing w:val="-39"/>
          <w:w w:val="133"/>
          <w:position w:val="5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13"/>
          <w:w w:val="86"/>
          <w:position w:val="5"/>
        </w:rPr>
        <w:t>l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31"/>
          <w:w w:val="100"/>
          <w:position w:val="5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5"/>
        </w:rPr>
        <w:t>ALOSS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30"/>
          <w:w w:val="81"/>
          <w:position w:val="5"/>
        </w:rPr>
        <w:t>I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43"/>
          <w:w w:val="146"/>
          <w:position w:val="5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79"/>
          <w:position w:val="5"/>
        </w:rPr>
        <w:t>FACEA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-98"/>
          <w:w w:val="100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40"/>
          <w:position w:val="5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40"/>
          <w:position w:val="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>Trichoscyphella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HYALOSCYPHACEAE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Tri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7"/>
          <w:w w:val="100"/>
          <w:position w:val="1"/>
        </w:rPr>
        <w:t>c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36"/>
          <w:w w:val="10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osL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707070"/>
          <w:spacing w:val="-41"/>
          <w:w w:val="52"/>
          <w:position w:val="4"/>
        </w:rPr>
        <w:t>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4"/>
        </w:rPr>
        <w:t>iALOSS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3"/>
          <w:w w:val="86"/>
          <w:position w:val="4"/>
        </w:rPr>
        <w:t>I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61"/>
          <w:w w:val="106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6"/>
          <w:position w:val="4"/>
        </w:rPr>
        <w:t>FACEA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6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Tuba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878787"/>
          <w:spacing w:val="0"/>
          <w:w w:val="53"/>
          <w:position w:val="0"/>
        </w:rPr>
        <w:t>: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-105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cREPIDOTACEAE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Tub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5"/>
          <w:w w:val="100"/>
          <w:position w:val="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4"/>
        </w:rPr>
        <w:t>CREPIDOTACEA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Tuber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TUBERACEAE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Tubent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4"/>
        </w:rPr>
        <w:t>TUBERACE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61"/>
          <w:w w:val="81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40"/>
          <w:position w:val="4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4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>Tubifera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Tubifera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78" w:lineRule="exact"/>
        <w:ind w:left="276" w:right="-20"/>
        <w:jc w:val="left"/>
        <w:tabs>
          <w:tab w:pos="2860" w:val="left"/>
          <w:tab w:pos="5560" w:val="left"/>
          <w:tab w:pos="83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Tulostoma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565656"/>
          <w:spacing w:val="0"/>
          <w:w w:val="46"/>
          <w:position w:val="0"/>
        </w:rPr>
        <w:t>'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104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TULOSTOMATACEAE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>Tulostoma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4"/>
        </w:rPr>
        <w:t>TULOSTOMATACEA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87" w:lineRule="exact"/>
        <w:ind w:left="271" w:right="-20"/>
        <w:jc w:val="left"/>
        <w:tabs>
          <w:tab w:pos="2880" w:val="left"/>
          <w:tab w:pos="5540" w:val="left"/>
          <w:tab w:pos="83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Tylopilus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</w:r>
      <w:r>
        <w:rPr>
          <w:rFonts w:ascii="Times New Roman" w:hAnsi="Times New Roman" w:cs="Times New Roman" w:eastAsia="Times New Roman"/>
          <w:sz w:val="10"/>
          <w:szCs w:val="10"/>
          <w:color w:val="878787"/>
          <w:spacing w:val="0"/>
          <w:w w:val="55"/>
          <w:position w:val="4"/>
        </w:rPr>
        <w:t>1</w:t>
      </w:r>
      <w:r>
        <w:rPr>
          <w:rFonts w:ascii="Times New Roman" w:hAnsi="Times New Roman" w:cs="Times New Roman" w:eastAsia="Times New Roman"/>
          <w:sz w:val="10"/>
          <w:szCs w:val="10"/>
          <w:color w:val="878787"/>
          <w:spacing w:val="0"/>
          <w:w w:val="55"/>
          <w:position w:val="4"/>
        </w:rPr>
        <w:t> </w:t>
      </w:r>
      <w:r>
        <w:rPr>
          <w:rFonts w:ascii="Times New Roman" w:hAnsi="Times New Roman" w:cs="Times New Roman" w:eastAsia="Times New Roman"/>
          <w:sz w:val="10"/>
          <w:szCs w:val="10"/>
          <w:color w:val="878787"/>
          <w:spacing w:val="12"/>
          <w:w w:val="55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1"/>
        </w:rPr>
        <w:t>BOLETACEAE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</w:r>
      <w:r>
        <w:rPr>
          <w:rFonts w:ascii="Arial" w:hAnsi="Arial" w:cs="Arial" w:eastAsia="Arial"/>
          <w:sz w:val="23"/>
          <w:szCs w:val="23"/>
          <w:color w:val="131313"/>
          <w:spacing w:val="0"/>
          <w:w w:val="100"/>
          <w:i/>
          <w:position w:val="1"/>
        </w:rPr>
        <w:t>Ti</w:t>
      </w:r>
      <w:r>
        <w:rPr>
          <w:rFonts w:ascii="Arial" w:hAnsi="Arial" w:cs="Arial" w:eastAsia="Arial"/>
          <w:sz w:val="23"/>
          <w:szCs w:val="23"/>
          <w:color w:val="131313"/>
          <w:spacing w:val="10"/>
          <w:w w:val="100"/>
          <w:i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6"/>
          <w:position w:val="1"/>
        </w:rPr>
        <w:t>lopil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4"/>
          <w:w w:val="86"/>
          <w:position w:val="1"/>
        </w:rPr>
        <w:t>u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40"/>
          <w:position w:val="1"/>
        </w:rPr>
        <w:t>.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0"/>
          <w:position w:val="3"/>
        </w:rPr>
        <w:t>BVLETACEA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99" w:lineRule="exact"/>
        <w:ind w:left="161" w:right="-20"/>
        <w:jc w:val="left"/>
        <w:tabs>
          <w:tab w:pos="2940" w:val="left"/>
          <w:tab w:pos="5560" w:val="left"/>
          <w:tab w:pos="83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60"/>
          <w:position w:val="-3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9"/>
          <w:w w:val="60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Typhula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1"/>
        </w:rPr>
        <w:t>CL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0"/>
          <w:w w:val="82"/>
          <w:position w:val="-1"/>
        </w:rPr>
        <w:t>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-1"/>
        </w:rPr>
        <w:t>VARIACEAE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14"/>
          <w:w w:val="82"/>
          <w:position w:val="-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T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9"/>
          <w:w w:val="100"/>
          <w:position w:val="0"/>
        </w:rPr>
        <w:t>i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-3"/>
          <w:w w:val="100"/>
          <w:position w:val="0"/>
        </w:rPr>
        <w:t>•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fula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0"/>
          <w:position w:val="4"/>
        </w:rPr>
        <w:t>CLAVARIACE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16"/>
          <w:w w:val="80"/>
          <w:position w:val="4"/>
        </w:rPr>
        <w:t>A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13"/>
          <w:position w:val="4"/>
        </w:rPr>
        <w:t>·.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07" w:lineRule="exact"/>
        <w:ind w:left="156" w:right="-20"/>
        <w:jc w:val="left"/>
        <w:tabs>
          <w:tab w:pos="2940" w:val="left"/>
          <w:tab w:pos="5560" w:val="left"/>
          <w:tab w:pos="83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14"/>
          <w:szCs w:val="14"/>
          <w:color w:val="131313"/>
          <w:spacing w:val="0"/>
          <w:w w:val="52"/>
          <w:position w:val="-4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131313"/>
          <w:spacing w:val="0"/>
          <w:w w:val="52"/>
          <w:position w:val="-4"/>
        </w:rPr>
        <w:t>   </w:t>
      </w:r>
      <w:r>
        <w:rPr>
          <w:rFonts w:ascii="Times New Roman" w:hAnsi="Times New Roman" w:cs="Times New Roman" w:eastAsia="Times New Roman"/>
          <w:sz w:val="14"/>
          <w:szCs w:val="14"/>
          <w:color w:val="131313"/>
          <w:spacing w:val="10"/>
          <w:w w:val="52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>Tlromyces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2"/>
          <w:position w:val="0"/>
        </w:rPr>
        <w:t>BJERKANDERACEliE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5"/>
          <w:w w:val="72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2"/>
          <w:position w:val="2"/>
        </w:rPr>
        <w:t>Tt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8"/>
          <w:w w:val="72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2"/>
          <w:position w:val="2"/>
        </w:rPr>
        <w:t>romi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5"/>
        </w:rPr>
        <w:t>BJERCANDERACEA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79" w:lineRule="exact"/>
        <w:ind w:left="161" w:right="-20"/>
        <w:jc w:val="left"/>
        <w:tabs>
          <w:tab w:pos="2940" w:val="left"/>
          <w:tab w:pos="5560" w:val="left"/>
          <w:tab w:pos="83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12"/>
          <w:szCs w:val="12"/>
          <w:color w:val="282828"/>
          <w:spacing w:val="0"/>
          <w:w w:val="46"/>
          <w:position w:val="-2"/>
        </w:rPr>
        <w:t>1</w:t>
      </w:r>
      <w:r>
        <w:rPr>
          <w:rFonts w:ascii="Times New Roman" w:hAnsi="Times New Roman" w:cs="Times New Roman" w:eastAsia="Times New Roman"/>
          <w:sz w:val="12"/>
          <w:szCs w:val="12"/>
          <w:color w:val="282828"/>
          <w:spacing w:val="0"/>
          <w:w w:val="46"/>
          <w:position w:val="-2"/>
        </w:rPr>
        <w:t>     </w:t>
      </w:r>
      <w:r>
        <w:rPr>
          <w:rFonts w:ascii="Times New Roman" w:hAnsi="Times New Roman" w:cs="Times New Roman" w:eastAsia="Times New Roman"/>
          <w:sz w:val="12"/>
          <w:szCs w:val="12"/>
          <w:color w:val="282828"/>
          <w:spacing w:val="9"/>
          <w:w w:val="46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-2"/>
        </w:rPr>
        <w:t>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"/>
          <w:w w:val="81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oporus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BOLETACEAE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Uloporu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3"/>
        </w:rPr>
        <w:t>BULETACE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48"/>
          <w:w w:val="80"/>
          <w:position w:val="3"/>
        </w:rPr>
        <w:t>A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0"/>
          <w:w w:val="53"/>
          <w:position w:val="3"/>
        </w:rPr>
        <w:t>.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95" w:lineRule="exact"/>
        <w:ind w:left="156" w:right="-20"/>
        <w:jc w:val="left"/>
        <w:tabs>
          <w:tab w:pos="2940" w:val="left"/>
          <w:tab w:pos="5560" w:val="left"/>
          <w:tab w:pos="830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Arial" w:hAnsi="Arial" w:cs="Arial" w:eastAsia="Arial"/>
          <w:sz w:val="23"/>
          <w:szCs w:val="23"/>
          <w:color w:val="282828"/>
          <w:spacing w:val="0"/>
          <w:w w:val="52"/>
          <w:position w:val="-3"/>
        </w:rPr>
        <w:t>j</w:t>
      </w:r>
      <w:r>
        <w:rPr>
          <w:rFonts w:ascii="Arial" w:hAnsi="Arial" w:cs="Arial" w:eastAsia="Arial"/>
          <w:sz w:val="23"/>
          <w:szCs w:val="23"/>
          <w:color w:val="282828"/>
          <w:spacing w:val="0"/>
          <w:w w:val="52"/>
          <w:position w:val="-3"/>
        </w:rPr>
        <w:t> </w:t>
      </w:r>
      <w:r>
        <w:rPr>
          <w:rFonts w:ascii="Arial" w:hAnsi="Arial" w:cs="Arial" w:eastAsia="Arial"/>
          <w:sz w:val="23"/>
          <w:szCs w:val="23"/>
          <w:color w:val="282828"/>
          <w:spacing w:val="16"/>
          <w:w w:val="52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Ungulina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POLYPORACEAE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Ungulina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3"/>
        </w:rPr>
        <w:t>POLrPORACEA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7" w:after="0" w:line="140" w:lineRule="auto"/>
        <w:ind w:left="281" w:right="850" w:firstLine="-120"/>
        <w:jc w:val="left"/>
        <w:tabs>
          <w:tab w:pos="2620" w:val="left"/>
          <w:tab w:pos="2860" w:val="left"/>
          <w:tab w:pos="3280" w:val="left"/>
          <w:tab w:pos="3620" w:val="left"/>
          <w:tab w:pos="4420" w:val="left"/>
          <w:tab w:pos="5560" w:val="left"/>
          <w:tab w:pos="6700" w:val="left"/>
          <w:tab w:pos="8220" w:val="left"/>
        </w:tabs>
        <w:rPr>
          <w:rFonts w:ascii="Arial" w:hAnsi="Arial" w:cs="Arial" w:eastAsia="Arial"/>
          <w:sz w:val="18"/>
          <w:szCs w:val="18"/>
        </w:rPr>
      </w:pPr>
      <w:rPr/>
      <w:r>
        <w:rPr/>
        <w:pict>
          <v:group style="position:absolute;margin-left:25.83836pt;margin-top:8.9435pt;width:5.741857pt;height:232.489437pt;mso-position-horizontal-relative:page;mso-position-vertical-relative:paragraph;z-index:-4841" coordorigin="517,179" coordsize="115,4650">
            <v:group style="position:absolute;left:536;top:186;width:2;height:4635" coordorigin="536,186" coordsize="2,4635">
              <v:shape style="position:absolute;left:536;top:186;width:2;height:4635" coordorigin="536,186" coordsize="0,4635" path="m536,4821l536,186e" filled="f" stroked="t" strokeweight=".717732pt" strokecolor="#000000">
                <v:path arrowok="t"/>
              </v:shape>
            </v:group>
            <v:group style="position:absolute;left:531;top:4807;width:86;height:2" coordorigin="531,4807" coordsize="86,2">
              <v:shape style="position:absolute;left:531;top:4807;width:86;height:2" coordorigin="531,4807" coordsize="86,0" path="m531,4807l617,4807e" filled="f" stroked="t" strokeweight="1.435464pt" strokecolor="#000000">
                <v:path arrowok="t"/>
              </v:shape>
            </v:group>
            <w10:wrap type="none"/>
          </v:group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01.686768pt;margin-top:72.144852pt;width:231.272716pt;height:10pt;mso-position-horizontal-relative:page;mso-position-vertical-relative:paragraph;z-index:-4834" type="#_x0000_t202" filled="f" stroked="f">
            <v:textbox inset="0,0,0,0">
              <w:txbxContent>
                <w:p>
                  <w:pPr>
                    <w:spacing w:before="0" w:after="0" w:line="200" w:lineRule="exact"/>
                    <w:ind w:right="-70"/>
                    <w:jc w:val="left"/>
                    <w:tabs>
                      <w:tab w:pos="1240" w:val="left"/>
                      <w:tab w:pos="2900" w:val="left"/>
                      <w:tab w:pos="4580" w:val="left"/>
                    </w:tabs>
                    <w:rPr>
                      <w:rFonts w:ascii="Arial" w:hAnsi="Arial" w:cs="Arial" w:eastAsia="Arial"/>
                      <w:sz w:val="15"/>
                      <w:szCs w:val="15"/>
                    </w:rPr>
                  </w:pPr>
                  <w:rPr/>
                  <w:r>
                    <w:rPr>
                      <w:rFonts w:ascii="Arial" w:hAnsi="Arial" w:cs="Arial" w:eastAsia="Arial"/>
                      <w:sz w:val="8"/>
                      <w:szCs w:val="8"/>
                      <w:color w:val="282828"/>
                      <w:w w:val="244"/>
                      <w:position w:val="2"/>
                    </w:rPr>
                    <w:t>(</w:t>
                  </w:r>
                  <w:r>
                    <w:rPr>
                      <w:rFonts w:ascii="Arial" w:hAnsi="Arial" w:cs="Arial" w:eastAsia="Arial"/>
                      <w:sz w:val="8"/>
                      <w:szCs w:val="8"/>
                      <w:color w:val="282828"/>
                      <w:spacing w:val="-3"/>
                      <w:w w:val="244"/>
                      <w:position w:val="2"/>
                    </w:rPr>
                    <w:t>'</w:t>
                  </w:r>
                  <w:r>
                    <w:rPr>
                      <w:rFonts w:ascii="Arial" w:hAnsi="Arial" w:cs="Arial" w:eastAsia="Arial"/>
                      <w:sz w:val="8"/>
                      <w:szCs w:val="8"/>
                      <w:color w:val="ACACAC"/>
                      <w:spacing w:val="0"/>
                      <w:w w:val="113"/>
                      <w:position w:val="2"/>
                    </w:rPr>
                    <w:t>,</w:t>
                  </w:r>
                  <w:r>
                    <w:rPr>
                      <w:rFonts w:ascii="Arial" w:hAnsi="Arial" w:cs="Arial" w:eastAsia="Arial"/>
                      <w:sz w:val="8"/>
                      <w:szCs w:val="8"/>
                      <w:color w:val="ACACAC"/>
                      <w:spacing w:val="0"/>
                      <w:w w:val="100"/>
                      <w:position w:val="2"/>
                    </w:rPr>
                    <w:tab/>
                  </w:r>
                  <w:r>
                    <w:rPr>
                      <w:rFonts w:ascii="Arial" w:hAnsi="Arial" w:cs="Arial" w:eastAsia="Arial"/>
                      <w:sz w:val="8"/>
                      <w:szCs w:val="8"/>
                      <w:color w:val="ACACAC"/>
                      <w:spacing w:val="0"/>
                      <w:w w:val="100"/>
                      <w:position w:val="2"/>
                    </w:rPr>
                  </w:r>
                  <w:r>
                    <w:rPr>
                      <w:rFonts w:ascii="Arial" w:hAnsi="Arial" w:cs="Arial" w:eastAsia="Arial"/>
                      <w:sz w:val="15"/>
                      <w:szCs w:val="15"/>
                      <w:color w:val="131313"/>
                      <w:spacing w:val="0"/>
                      <w:w w:val="211"/>
                      <w:position w:val="1"/>
                    </w:rPr>
                    <w:t>,</w:t>
                  </w:r>
                  <w:r>
                    <w:rPr>
                      <w:rFonts w:ascii="Arial" w:hAnsi="Arial" w:cs="Arial" w:eastAsia="Arial"/>
                      <w:sz w:val="15"/>
                      <w:szCs w:val="15"/>
                      <w:color w:val="131313"/>
                      <w:spacing w:val="0"/>
                      <w:w w:val="100"/>
                      <w:position w:val="1"/>
                    </w:rPr>
                    <w:tab/>
                  </w:r>
                  <w:r>
                    <w:rPr>
                      <w:rFonts w:ascii="Arial" w:hAnsi="Arial" w:cs="Arial" w:eastAsia="Arial"/>
                      <w:sz w:val="15"/>
                      <w:szCs w:val="15"/>
                      <w:color w:val="131313"/>
                      <w:spacing w:val="0"/>
                      <w:w w:val="100"/>
                      <w:position w:val="1"/>
                    </w:rPr>
                  </w:r>
                  <w:r>
                    <w:rPr>
                      <w:rFonts w:ascii="Arial" w:hAnsi="Arial" w:cs="Arial" w:eastAsia="Arial"/>
                      <w:sz w:val="20"/>
                      <w:szCs w:val="20"/>
                      <w:color w:val="131313"/>
                      <w:spacing w:val="0"/>
                      <w:w w:val="272"/>
                      <w:position w:val="0"/>
                    </w:rPr>
                    <w:t>i</w:t>
                  </w:r>
                  <w:r>
                    <w:rPr>
                      <w:rFonts w:ascii="Arial" w:hAnsi="Arial" w:cs="Arial" w:eastAsia="Arial"/>
                      <w:sz w:val="20"/>
                      <w:szCs w:val="20"/>
                      <w:color w:val="131313"/>
                      <w:spacing w:val="-37"/>
                      <w:w w:val="100"/>
                      <w:position w:val="0"/>
                    </w:rPr>
                    <w:t> </w:t>
                  </w:r>
                  <w:r>
                    <w:rPr>
                      <w:rFonts w:ascii="Arial" w:hAnsi="Arial" w:cs="Arial" w:eastAsia="Arial"/>
                      <w:sz w:val="15"/>
                      <w:szCs w:val="15"/>
                      <w:color w:val="131313"/>
                      <w:spacing w:val="0"/>
                      <w:w w:val="107"/>
                      <w:position w:val="0"/>
                    </w:rPr>
                    <w:t>MvhlrWJH</w:t>
                  </w:r>
                  <w:r>
                    <w:rPr>
                      <w:rFonts w:ascii="Arial" w:hAnsi="Arial" w:cs="Arial" w:eastAsia="Arial"/>
                      <w:sz w:val="15"/>
                      <w:szCs w:val="15"/>
                      <w:color w:val="131313"/>
                      <w:spacing w:val="-3"/>
                      <w:w w:val="107"/>
                      <w:position w:val="0"/>
                    </w:rPr>
                    <w:t>.</w:t>
                  </w:r>
                  <w:r>
                    <w:rPr>
                      <w:rFonts w:ascii="Arial" w:hAnsi="Arial" w:cs="Arial" w:eastAsia="Arial"/>
                      <w:sz w:val="15"/>
                      <w:szCs w:val="15"/>
                      <w:color w:val="131313"/>
                      <w:spacing w:val="0"/>
                      <w:w w:val="107"/>
                      <w:position w:val="0"/>
                    </w:rPr>
                    <w:t>F.TA</w:t>
                  </w:r>
                  <w:r>
                    <w:rPr>
                      <w:rFonts w:ascii="Arial" w:hAnsi="Arial" w:cs="Arial" w:eastAsia="Arial"/>
                      <w:sz w:val="15"/>
                      <w:szCs w:val="15"/>
                      <w:color w:val="131313"/>
                      <w:spacing w:val="-11"/>
                      <w:w w:val="107"/>
                      <w:position w:val="0"/>
                    </w:rPr>
                    <w:t> </w:t>
                  </w:r>
                  <w:r>
                    <w:rPr>
                      <w:rFonts w:ascii="Arial" w:hAnsi="Arial" w:cs="Arial" w:eastAsia="Arial"/>
                      <w:sz w:val="15"/>
                      <w:szCs w:val="15"/>
                      <w:color w:val="131313"/>
                      <w:spacing w:val="0"/>
                      <w:w w:val="270"/>
                      <w:position w:val="0"/>
                    </w:rPr>
                    <w:t>(</w:t>
                  </w:r>
                  <w:r>
                    <w:rPr>
                      <w:rFonts w:ascii="Arial" w:hAnsi="Arial" w:cs="Arial" w:eastAsia="Arial"/>
                      <w:sz w:val="15"/>
                      <w:szCs w:val="15"/>
                      <w:color w:val="131313"/>
                      <w:spacing w:val="0"/>
                      <w:w w:val="100"/>
                      <w:position w:val="0"/>
                    </w:rPr>
                    <w:tab/>
                  </w:r>
                  <w:r>
                    <w:rPr>
                      <w:rFonts w:ascii="Arial" w:hAnsi="Arial" w:cs="Arial" w:eastAsia="Arial"/>
                      <w:sz w:val="15"/>
                      <w:szCs w:val="15"/>
                      <w:color w:val="131313"/>
                      <w:spacing w:val="0"/>
                      <w:w w:val="100"/>
                      <w:position w:val="0"/>
                    </w:rPr>
                  </w:r>
                  <w:r>
                    <w:rPr>
                      <w:rFonts w:ascii="Arial" w:hAnsi="Arial" w:cs="Arial" w:eastAsia="Arial"/>
                      <w:sz w:val="15"/>
                      <w:szCs w:val="15"/>
                      <w:color w:val="ACACAC"/>
                      <w:spacing w:val="0"/>
                      <w:w w:val="64"/>
                      <w:position w:val="0"/>
                    </w:rPr>
                    <w:t>·</w:t>
                  </w:r>
                  <w:r>
                    <w:rPr>
                      <w:rFonts w:ascii="Arial" w:hAnsi="Arial" w:cs="Arial" w:eastAsia="Arial"/>
                      <w:sz w:val="15"/>
                      <w:szCs w:val="15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12"/>
          <w:szCs w:val="12"/>
          <w:color w:val="282828"/>
          <w:spacing w:val="0"/>
          <w:w w:val="61"/>
          <w:position w:val="-3"/>
        </w:rPr>
        <w:t>1</w:t>
      </w:r>
      <w:r>
        <w:rPr>
          <w:rFonts w:ascii="Times New Roman" w:hAnsi="Times New Roman" w:cs="Times New Roman" w:eastAsia="Times New Roman"/>
          <w:sz w:val="12"/>
          <w:szCs w:val="12"/>
          <w:color w:val="282828"/>
          <w:spacing w:val="0"/>
          <w:w w:val="61"/>
          <w:position w:val="-3"/>
        </w:rPr>
        <w:t>   </w:t>
      </w:r>
      <w:r>
        <w:rPr>
          <w:rFonts w:ascii="Times New Roman" w:hAnsi="Times New Roman" w:cs="Times New Roman" w:eastAsia="Times New Roman"/>
          <w:sz w:val="12"/>
          <w:szCs w:val="12"/>
          <w:color w:val="282828"/>
          <w:spacing w:val="5"/>
          <w:w w:val="61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Urnula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-3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3"/>
          <w:position w:val="0"/>
        </w:rPr>
        <w:t>SARCOSCYPHACEAE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Urnula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0"/>
          <w:position w:val="4"/>
        </w:rPr>
        <w:t>SARCOSS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11"/>
          <w:w w:val="80"/>
          <w:position w:val="4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4"/>
        </w:rPr>
        <w:t>FACEA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Ustulina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Arial" w:hAnsi="Arial" w:cs="Arial" w:eastAsia="Arial"/>
          <w:sz w:val="12"/>
          <w:szCs w:val="12"/>
          <w:color w:val="ACACAC"/>
          <w:spacing w:val="0"/>
          <w:w w:val="60"/>
          <w:position w:val="1"/>
        </w:rPr>
        <w:t>1</w:t>
      </w:r>
      <w:r>
        <w:rPr>
          <w:rFonts w:ascii="Arial" w:hAnsi="Arial" w:cs="Arial" w:eastAsia="Arial"/>
          <w:sz w:val="12"/>
          <w:szCs w:val="12"/>
          <w:color w:val="ACACAC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12"/>
          <w:szCs w:val="12"/>
          <w:color w:val="ACACAC"/>
          <w:spacing w:val="0"/>
          <w:w w:val="120"/>
          <w:position w:val="1"/>
        </w:rPr>
        <w:t>  </w:t>
      </w:r>
      <w:r>
        <w:rPr>
          <w:rFonts w:ascii="Arial" w:hAnsi="Arial" w:cs="Arial" w:eastAsia="Arial"/>
          <w:sz w:val="12"/>
          <w:szCs w:val="12"/>
          <w:color w:val="ACACAC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3"/>
          <w:position w:val="0"/>
        </w:rPr>
        <w:t>SPHAERIACEAE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1"/>
        </w:rPr>
        <w:t>Ustulina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29"/>
          <w:w w:val="81"/>
          <w:position w:val="4"/>
        </w:rPr>
        <w:t>S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26"/>
          <w:w w:val="120"/>
          <w:position w:val="4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7"/>
          <w:position w:val="4"/>
        </w:rPr>
        <w:t>F'AERIACE.l&gt;.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7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Vascellum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29"/>
          <w:position w:val="0"/>
        </w:rPr>
        <w:t>,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-89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LYCOPERDACEAE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Vass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5"/>
          <w:w w:val="83"/>
          <w:position w:val="1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1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0"/>
          <w:w w:val="80"/>
          <w:position w:val="1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1"/>
        </w:rPr>
        <w:t>um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3"/>
          <w:w w:val="100"/>
          <w:position w:val="1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80"/>
          <w:position w:val="1"/>
        </w:rPr>
        <w:t>Li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position w:val="1"/>
        </w:rPr>
        <w:tab/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17"/>
          <w:position w:val="1"/>
        </w:rPr>
        <w:t>  </w:t>
      </w:r>
      <w:r>
        <w:rPr>
          <w:rFonts w:ascii="Times New Roman" w:hAnsi="Times New Roman" w:cs="Times New Roman" w:eastAsia="Times New Roman"/>
          <w:sz w:val="17"/>
          <w:szCs w:val="17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4"/>
        </w:rPr>
        <w:t>LtCOPERDACEA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-7"/>
        </w:rPr>
        <w:t>Verpa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50"/>
          <w:w w:val="75"/>
          <w:position w:val="-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7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-7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-4"/>
        </w:rPr>
        <w:t>MORCHELLACEAE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3"/>
          <w:w w:val="75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4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-5"/>
        </w:rPr>
        <w:t>Verl?a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5"/>
          <w:position w:val="-5"/>
        </w:rPr>
        <w:t>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60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-69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0"/>
          <w:position w:val="0"/>
        </w:rPr>
        <w:t>MORCHELLACEA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>Vesiculomyces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CORTICIACEAE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Ves1culomrce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0"/>
          <w:position w:val="4"/>
        </w:rPr>
        <w:t>CORTICL\CEA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0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5"/>
        </w:rPr>
        <w:t>Vo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0"/>
          <w:w w:val="83"/>
          <w:position w:val="-5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5"/>
        </w:rPr>
        <w:t>varia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107"/>
          <w:w w:val="83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5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-5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-2"/>
        </w:rPr>
        <w:t>PLUTEACEAE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0"/>
        </w:rPr>
        <w:t>Vo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4"/>
          <w:w w:val="82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5"/>
          <w:position w:val="0"/>
        </w:rPr>
        <w:t>varia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-77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0"/>
          <w:w w:val="40"/>
          <w:position w:val="0"/>
        </w:rPr>
        <w:t>·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707070"/>
          <w:spacing w:val="0"/>
          <w:w w:val="69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707070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1"/>
        </w:rPr>
        <w:t>PLUTEACEA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0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-2"/>
        </w:rPr>
        <w:t>Vo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0"/>
          <w:w w:val="74"/>
          <w:position w:val="-2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-2"/>
        </w:rPr>
        <w:t>variella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58"/>
          <w:w w:val="74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2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74"/>
          <w:position w:val="0"/>
        </w:rPr>
        <w:t>PLUTEACE.l&gt;.E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>Volvariella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1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1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4"/>
        </w:rPr>
        <w:t>PlUTEACEA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1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>Vuilleminia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  <w:tab/>
        <w:tab/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3"/>
        </w:rPr>
      </w:r>
      <w:r>
        <w:rPr>
          <w:rFonts w:ascii="Arial" w:hAnsi="Arial" w:cs="Arial" w:eastAsia="Arial"/>
          <w:sz w:val="31"/>
          <w:szCs w:val="31"/>
          <w:color w:val="282828"/>
          <w:spacing w:val="0"/>
          <w:w w:val="128"/>
          <w:position w:val="-9"/>
        </w:rPr>
        <w:t>!</w:t>
      </w:r>
      <w:r>
        <w:rPr>
          <w:rFonts w:ascii="Arial" w:hAnsi="Arial" w:cs="Arial" w:eastAsia="Arial"/>
          <w:sz w:val="31"/>
          <w:szCs w:val="31"/>
          <w:color w:val="282828"/>
          <w:spacing w:val="0"/>
          <w:w w:val="100"/>
          <w:position w:val="-9"/>
        </w:rPr>
        <w:tab/>
      </w:r>
      <w:r>
        <w:rPr>
          <w:rFonts w:ascii="Arial" w:hAnsi="Arial" w:cs="Arial" w:eastAsia="Arial"/>
          <w:sz w:val="31"/>
          <w:szCs w:val="31"/>
          <w:color w:val="282828"/>
          <w:spacing w:val="0"/>
          <w:w w:val="128"/>
          <w:position w:val="-9"/>
        </w:rPr>
        <w:t>f</w:t>
      </w:r>
      <w:r>
        <w:rPr>
          <w:rFonts w:ascii="Arial" w:hAnsi="Arial" w:cs="Arial" w:eastAsia="Arial"/>
          <w:sz w:val="31"/>
          <w:szCs w:val="31"/>
          <w:color w:val="282828"/>
          <w:spacing w:val="0"/>
          <w:w w:val="128"/>
          <w:position w:val="-9"/>
        </w:rPr>
        <w:t> </w:t>
      </w:r>
      <w:r>
        <w:rPr>
          <w:rFonts w:ascii="Arial" w:hAnsi="Arial" w:cs="Arial" w:eastAsia="Arial"/>
          <w:sz w:val="31"/>
          <w:szCs w:val="31"/>
          <w:color w:val="282828"/>
          <w:spacing w:val="0"/>
          <w:w w:val="128"/>
          <w:position w:val="-9"/>
        </w:rPr>
        <w:t>Ç</w:t>
      </w:r>
      <w:r>
        <w:rPr>
          <w:rFonts w:ascii="Arial" w:hAnsi="Arial" w:cs="Arial" w:eastAsia="Arial"/>
          <w:sz w:val="31"/>
          <w:szCs w:val="31"/>
          <w:color w:val="282828"/>
          <w:spacing w:val="0"/>
          <w:w w:val="100"/>
          <w:position w:val="-9"/>
        </w:rPr>
        <w:tab/>
      </w:r>
      <w:r>
        <w:rPr>
          <w:rFonts w:ascii="Arial" w:hAnsi="Arial" w:cs="Arial" w:eastAsia="Arial"/>
          <w:sz w:val="31"/>
          <w:szCs w:val="31"/>
          <w:color w:val="282828"/>
          <w:spacing w:val="0"/>
          <w:w w:val="100"/>
          <w:position w:val="-9"/>
        </w:rPr>
      </w:r>
      <w:r>
        <w:rPr>
          <w:rFonts w:ascii="Times New Roman" w:hAnsi="Times New Roman" w:cs="Times New Roman" w:eastAsia="Times New Roman"/>
          <w:sz w:val="13"/>
          <w:szCs w:val="13"/>
          <w:color w:val="131313"/>
          <w:spacing w:val="0"/>
          <w:w w:val="255"/>
          <w:position w:val="-9"/>
        </w:rPr>
        <w:t>,n</w:t>
      </w:r>
      <w:r>
        <w:rPr>
          <w:rFonts w:ascii="Times New Roman" w:hAnsi="Times New Roman" w:cs="Times New Roman" w:eastAsia="Times New Roman"/>
          <w:sz w:val="13"/>
          <w:szCs w:val="13"/>
          <w:color w:val="131313"/>
          <w:spacing w:val="-2"/>
          <w:w w:val="255"/>
          <w:position w:val="-9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131313"/>
          <w:spacing w:val="0"/>
          <w:w w:val="255"/>
          <w:position w:val="-9"/>
        </w:rPr>
        <w:t>r</w:t>
      </w:r>
      <w:r>
        <w:rPr>
          <w:rFonts w:ascii="Times New Roman" w:hAnsi="Times New Roman" w:cs="Times New Roman" w:eastAsia="Times New Roman"/>
          <w:sz w:val="13"/>
          <w:szCs w:val="13"/>
          <w:color w:val="131313"/>
          <w:spacing w:val="0"/>
          <w:w w:val="100"/>
          <w:position w:val="-9"/>
        </w:rPr>
        <w:tab/>
      </w:r>
      <w:r>
        <w:rPr>
          <w:rFonts w:ascii="Times New Roman" w:hAnsi="Times New Roman" w:cs="Times New Roman" w:eastAsia="Times New Roman"/>
          <w:sz w:val="13"/>
          <w:szCs w:val="13"/>
          <w:color w:val="131313"/>
          <w:spacing w:val="0"/>
          <w:w w:val="100"/>
          <w:position w:val="-9"/>
        </w:rPr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Vuilleminia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55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68"/>
          <w:position w:val="0"/>
        </w:rPr>
        <w:t>CORTICI.A.CEA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93"/>
          <w:w w:val="68"/>
          <w:position w:val="0"/>
        </w:rPr>
        <w:t> </w:t>
      </w:r>
      <w:r>
        <w:rPr>
          <w:rFonts w:ascii="Arial" w:hAnsi="Arial" w:cs="Arial" w:eastAsia="Arial"/>
          <w:sz w:val="18"/>
          <w:szCs w:val="18"/>
          <w:color w:val="131313"/>
          <w:spacing w:val="0"/>
          <w:w w:val="103"/>
          <w:position w:val="0"/>
        </w:rPr>
        <w:t>TA.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80" w:right="420"/>
        </w:sectPr>
      </w:pPr>
      <w:rPr/>
    </w:p>
    <w:p>
      <w:pPr>
        <w:spacing w:before="12" w:after="0" w:line="61" w:lineRule="exact"/>
        <w:ind w:left="290" w:right="-60"/>
        <w:jc w:val="left"/>
        <w:rPr>
          <w:rFonts w:ascii="Arial" w:hAnsi="Arial" w:cs="Arial" w:eastAsia="Arial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3"/>
          <w:szCs w:val="13"/>
          <w:color w:val="131313"/>
          <w:spacing w:val="0"/>
          <w:w w:val="173"/>
          <w:position w:val="-7"/>
        </w:rPr>
        <w:t>('dll</w:t>
      </w:r>
      <w:r>
        <w:rPr>
          <w:rFonts w:ascii="Times New Roman" w:hAnsi="Times New Roman" w:cs="Times New Roman" w:eastAsia="Times New Roman"/>
          <w:sz w:val="13"/>
          <w:szCs w:val="13"/>
          <w:color w:val="131313"/>
          <w:spacing w:val="-17"/>
          <w:w w:val="173"/>
          <w:position w:val="-7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131313"/>
          <w:spacing w:val="0"/>
          <w:w w:val="100"/>
          <w:position w:val="-7"/>
        </w:rPr>
        <w:t>L</w:t>
      </w:r>
      <w:r>
        <w:rPr>
          <w:rFonts w:ascii="Times New Roman" w:hAnsi="Times New Roman" w:cs="Times New Roman" w:eastAsia="Times New Roman"/>
          <w:sz w:val="13"/>
          <w:szCs w:val="13"/>
          <w:color w:val="131313"/>
          <w:spacing w:val="-13"/>
          <w:w w:val="100"/>
          <w:position w:val="-7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131313"/>
          <w:spacing w:val="0"/>
          <w:w w:val="137"/>
          <w:position w:val="-7"/>
        </w:rPr>
        <w:t>liU</w:t>
      </w:r>
      <w:r>
        <w:rPr>
          <w:rFonts w:ascii="Times New Roman" w:hAnsi="Times New Roman" w:cs="Times New Roman" w:eastAsia="Times New Roman"/>
          <w:sz w:val="13"/>
          <w:szCs w:val="13"/>
          <w:color w:val="131313"/>
          <w:spacing w:val="-23"/>
          <w:w w:val="137"/>
          <w:position w:val="-7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131313"/>
          <w:spacing w:val="0"/>
          <w:w w:val="143"/>
          <w:position w:val="-7"/>
        </w:rPr>
        <w:t>CI</w:t>
      </w:r>
      <w:r>
        <w:rPr>
          <w:rFonts w:ascii="Times New Roman" w:hAnsi="Times New Roman" w:cs="Times New Roman" w:eastAsia="Times New Roman"/>
          <w:sz w:val="13"/>
          <w:szCs w:val="13"/>
          <w:color w:val="131313"/>
          <w:spacing w:val="7"/>
          <w:w w:val="143"/>
          <w:position w:val="-7"/>
        </w:rPr>
        <w:t>!</w:t>
      </w:r>
      <w:r>
        <w:rPr>
          <w:rFonts w:ascii="Arial" w:hAnsi="Arial" w:cs="Arial" w:eastAsia="Arial"/>
          <w:sz w:val="13"/>
          <w:szCs w:val="13"/>
          <w:color w:val="131313"/>
          <w:spacing w:val="0"/>
          <w:w w:val="157"/>
          <w:position w:val="-7"/>
        </w:rPr>
        <w:t>ruiTS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17" w:after="0" w:line="56" w:lineRule="exact"/>
        <w:ind w:right="-20"/>
        <w:jc w:val="left"/>
        <w:rPr>
          <w:rFonts w:ascii="Times New Roman" w:hAnsi="Times New Roman" w:cs="Times New Roman" w:eastAsia="Times New Roman"/>
          <w:sz w:val="11"/>
          <w:szCs w:val="11"/>
        </w:rPr>
      </w:pPr>
      <w:rPr/>
      <w:r>
        <w:rPr/>
        <w:br w:type="column"/>
      </w:r>
      <w:r>
        <w:rPr>
          <w:rFonts w:ascii="Arial" w:hAnsi="Arial" w:cs="Arial" w:eastAsia="Arial"/>
          <w:sz w:val="8"/>
          <w:szCs w:val="8"/>
          <w:color w:val="707070"/>
          <w:spacing w:val="-12"/>
          <w:w w:val="100"/>
          <w:position w:val="-6"/>
        </w:rPr>
        <w:t>·</w:t>
      </w:r>
      <w:r>
        <w:rPr>
          <w:rFonts w:ascii="Arial" w:hAnsi="Arial" w:cs="Arial" w:eastAsia="Arial"/>
          <w:sz w:val="8"/>
          <w:szCs w:val="8"/>
          <w:color w:val="131313"/>
          <w:spacing w:val="0"/>
          <w:w w:val="100"/>
          <w:position w:val="-6"/>
        </w:rPr>
        <w:t>_'</w:t>
      </w:r>
      <w:r>
        <w:rPr>
          <w:rFonts w:ascii="Arial" w:hAnsi="Arial" w:cs="Arial" w:eastAsia="Arial"/>
          <w:sz w:val="8"/>
          <w:szCs w:val="8"/>
          <w:color w:val="131313"/>
          <w:spacing w:val="20"/>
          <w:w w:val="100"/>
          <w:position w:val="-6"/>
        </w:rPr>
        <w:t> </w:t>
      </w:r>
      <w:r>
        <w:rPr>
          <w:rFonts w:ascii="Arial" w:hAnsi="Arial" w:cs="Arial" w:eastAsia="Arial"/>
          <w:sz w:val="8"/>
          <w:szCs w:val="8"/>
          <w:color w:val="131313"/>
          <w:spacing w:val="0"/>
          <w:w w:val="136"/>
          <w:position w:val="-6"/>
        </w:rPr>
        <w:t>1</w:t>
      </w:r>
      <w:r>
        <w:rPr>
          <w:rFonts w:ascii="Arial" w:hAnsi="Arial" w:cs="Arial" w:eastAsia="Arial"/>
          <w:sz w:val="8"/>
          <w:szCs w:val="8"/>
          <w:color w:val="131313"/>
          <w:spacing w:val="-9"/>
          <w:w w:val="100"/>
          <w:position w:val="-6"/>
        </w:rPr>
        <w:t> </w:t>
      </w:r>
      <w:r>
        <w:rPr>
          <w:rFonts w:ascii="Arial" w:hAnsi="Arial" w:cs="Arial" w:eastAsia="Arial"/>
          <w:sz w:val="8"/>
          <w:szCs w:val="8"/>
          <w:color w:val="131313"/>
          <w:spacing w:val="0"/>
          <w:w w:val="205"/>
          <w:position w:val="-6"/>
        </w:rPr>
        <w:t>UJHVvUO.U</w:t>
      </w:r>
      <w:r>
        <w:rPr>
          <w:rFonts w:ascii="Arial" w:hAnsi="Arial" w:cs="Arial" w:eastAsia="Arial"/>
          <w:sz w:val="8"/>
          <w:szCs w:val="8"/>
          <w:color w:val="131313"/>
          <w:spacing w:val="-3"/>
          <w:w w:val="205"/>
          <w:position w:val="-6"/>
        </w:rPr>
        <w:t>!</w:t>
      </w:r>
      <w:r>
        <w:rPr>
          <w:rFonts w:ascii="Times New Roman" w:hAnsi="Times New Roman" w:cs="Times New Roman" w:eastAsia="Times New Roman"/>
          <w:sz w:val="11"/>
          <w:szCs w:val="11"/>
          <w:color w:val="131313"/>
          <w:spacing w:val="0"/>
          <w:w w:val="58"/>
          <w:i/>
          <w:position w:val="-6"/>
        </w:rPr>
        <w:t>&lt;</w:t>
      </w:r>
      <w:r>
        <w:rPr>
          <w:rFonts w:ascii="Times New Roman" w:hAnsi="Times New Roman" w:cs="Times New Roman" w:eastAsia="Times New Roman"/>
          <w:sz w:val="11"/>
          <w:szCs w:val="11"/>
          <w:color w:val="131313"/>
          <w:spacing w:val="8"/>
          <w:w w:val="100"/>
          <w:i/>
          <w:position w:val="-6"/>
        </w:rPr>
        <w:t> </w:t>
      </w:r>
      <w:r>
        <w:rPr>
          <w:rFonts w:ascii="Times New Roman" w:hAnsi="Times New Roman" w:cs="Times New Roman" w:eastAsia="Times New Roman"/>
          <w:sz w:val="11"/>
          <w:szCs w:val="11"/>
          <w:color w:val="282828"/>
          <w:spacing w:val="0"/>
          <w:w w:val="71"/>
          <w:position w:val="-6"/>
        </w:rPr>
        <w:t>•</w:t>
      </w:r>
      <w:r>
        <w:rPr>
          <w:rFonts w:ascii="Times New Roman" w:hAnsi="Times New Roman" w:cs="Times New Roman" w:eastAsia="Times New Roman"/>
          <w:sz w:val="11"/>
          <w:szCs w:val="11"/>
          <w:color w:val="282828"/>
          <w:spacing w:val="0"/>
          <w:w w:val="71"/>
          <w:position w:val="-6"/>
        </w:rPr>
        <w:t>  </w:t>
      </w:r>
      <w:r>
        <w:rPr>
          <w:rFonts w:ascii="Times New Roman" w:hAnsi="Times New Roman" w:cs="Times New Roman" w:eastAsia="Times New Roman"/>
          <w:sz w:val="11"/>
          <w:szCs w:val="11"/>
          <w:color w:val="282828"/>
          <w:spacing w:val="5"/>
          <w:w w:val="71"/>
          <w:position w:val="-6"/>
        </w:rPr>
        <w:t> </w:t>
      </w:r>
      <w:r>
        <w:rPr>
          <w:rFonts w:ascii="Times New Roman" w:hAnsi="Times New Roman" w:cs="Times New Roman" w:eastAsia="Times New Roman"/>
          <w:sz w:val="11"/>
          <w:szCs w:val="11"/>
          <w:color w:val="282828"/>
          <w:spacing w:val="0"/>
          <w:w w:val="221"/>
          <w:position w:val="-6"/>
        </w:rPr>
        <w:t>"-'·•</w:t>
      </w:r>
      <w:r>
        <w:rPr>
          <w:rFonts w:ascii="Times New Roman" w:hAnsi="Times New Roman" w:cs="Times New Roman" w:eastAsia="Times New Roman"/>
          <w:sz w:val="11"/>
          <w:szCs w:val="11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80" w:right="420"/>
          <w:cols w:num="2" w:equalWidth="0">
            <w:col w:w="1773" w:space="1206"/>
            <w:col w:w="8021"/>
          </w:cols>
        </w:sectPr>
      </w:pPr>
      <w:rPr/>
    </w:p>
    <w:p>
      <w:pPr>
        <w:spacing w:before="19" w:after="0" w:line="178" w:lineRule="exact"/>
        <w:ind w:left="290" w:right="-79"/>
        <w:jc w:val="left"/>
        <w:tabs>
          <w:tab w:pos="1620" w:val="left"/>
          <w:tab w:pos="2960" w:val="left"/>
        </w:tabs>
        <w:rPr>
          <w:rFonts w:ascii="Courier New" w:hAnsi="Courier New" w:cs="Courier New" w:eastAsia="Courier New"/>
          <w:sz w:val="24"/>
          <w:szCs w:val="24"/>
        </w:rPr>
      </w:pPr>
      <w:rPr/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4"/>
          <w:position w:val="-8"/>
        </w:rPr>
        <w:t>Xerocomus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8"/>
        </w:rPr>
        <w:tab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-8"/>
        </w:rPr>
      </w:r>
      <w:r>
        <w:rPr>
          <w:rFonts w:ascii="Courier New" w:hAnsi="Courier New" w:cs="Courier New" w:eastAsia="Courier New"/>
          <w:sz w:val="24"/>
          <w:szCs w:val="24"/>
          <w:color w:val="565656"/>
          <w:spacing w:val="0"/>
          <w:w w:val="40"/>
          <w:position w:val="-8"/>
        </w:rPr>
        <w:t>.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0"/>
          <w:w w:val="100"/>
          <w:position w:val="-8"/>
        </w:rPr>
        <w:tab/>
      </w:r>
      <w:r>
        <w:rPr>
          <w:rFonts w:ascii="Courier New" w:hAnsi="Courier New" w:cs="Courier New" w:eastAsia="Courier New"/>
          <w:sz w:val="24"/>
          <w:szCs w:val="24"/>
          <w:color w:val="565656"/>
          <w:spacing w:val="0"/>
          <w:w w:val="100"/>
          <w:position w:val="-8"/>
        </w:rPr>
      </w:r>
      <w:r>
        <w:rPr>
          <w:rFonts w:ascii="Courier New" w:hAnsi="Courier New" w:cs="Courier New" w:eastAsia="Courier New"/>
          <w:sz w:val="24"/>
          <w:szCs w:val="24"/>
          <w:color w:val="414141"/>
          <w:spacing w:val="-55"/>
          <w:w w:val="66"/>
          <w:position w:val="-6"/>
        </w:rPr>
        <w:t>!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6"/>
          <w:position w:val="-6"/>
        </w:rPr>
        <w:t>30LET.I\CEAE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96" w:lineRule="exact"/>
        <w:ind w:right="-76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/>
        <w:br w:type="column"/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4"/>
        </w:rPr>
        <w:t>Serocom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197" w:lineRule="exact"/>
        <w:ind w:right="-20"/>
        <w:jc w:val="left"/>
        <w:rPr>
          <w:rFonts w:ascii="Courier New" w:hAnsi="Courier New" w:cs="Courier New" w:eastAsia="Courier New"/>
          <w:sz w:val="24"/>
          <w:szCs w:val="24"/>
        </w:rPr>
      </w:pPr>
      <w:rPr/>
      <w:r>
        <w:rPr/>
        <w:br w:type="column"/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5"/>
          <w:position w:val="-2"/>
        </w:rPr>
        <w:t>BVLET.I\CEA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480" w:right="420"/>
          <w:cols w:num="3" w:equalWidth="0">
            <w:col w:w="4165" w:space="1384"/>
            <w:col w:w="968" w:space="1807"/>
            <w:col w:w="2676"/>
          </w:cols>
        </w:sectPr>
      </w:pPr>
      <w:rPr/>
    </w:p>
    <w:p>
      <w:pPr>
        <w:spacing w:before="67" w:after="0" w:line="139" w:lineRule="auto"/>
        <w:ind w:left="290" w:right="1310" w:firstLine="5"/>
        <w:jc w:val="both"/>
        <w:rPr>
          <w:rFonts w:ascii="Courier New" w:hAnsi="Courier New" w:cs="Courier New" w:eastAsia="Courier New"/>
          <w:sz w:val="24"/>
          <w:szCs w:val="24"/>
        </w:rPr>
      </w:pPr>
      <w:rPr/>
      <w:r>
        <w:rPr/>
        <w:pict>
          <v:group style="position:absolute;margin-left:26.43647pt;margin-top:21.21244pt;width:519.877362pt;height:768.056824pt;mso-position-horizontal-relative:page;mso-position-vertical-relative:page;z-index:-4848" coordorigin="529,424" coordsize="10398,15361">
            <v:group style="position:absolute;left:536;top:431;width:10383;height:2" coordorigin="536,431" coordsize="10383,2">
              <v:shape style="position:absolute;left:536;top:431;width:10383;height:2" coordorigin="536,431" coordsize="10383,0" path="m536,431l10919,431e" filled="f" stroked="t" strokeweight=".717732pt" strokecolor="#000000">
                <v:path arrowok="t"/>
              </v:shape>
            </v:group>
            <v:group style="position:absolute;left:5682;top:494;width:2;height:11946" coordorigin="5682,494" coordsize="2,11946">
              <v:shape style="position:absolute;left:5682;top:494;width:2;height:11946" coordorigin="5682,494" coordsize="0,11946" path="m5682,12439l5682,494e" filled="f" stroked="t" strokeweight=".717732pt" strokecolor="#000000">
                <v:path arrowok="t"/>
              </v:shape>
            </v:group>
            <v:group style="position:absolute;left:5687;top:3533;width:2;height:8907" coordorigin="5687,3533" coordsize="2,8907">
              <v:shape style="position:absolute;left:5687;top:3533;width:2;height:8907" coordorigin="5687,3533" coordsize="0,8907" path="m5687,12439l5687,3533e" filled="f" stroked="t" strokeweight=".478488pt" strokecolor="#000000">
                <v:path arrowok="t"/>
              </v:shape>
            </v:group>
            <v:group style="position:absolute;left:5656;top:11936;width:2;height:364" coordorigin="5656,11936" coordsize="2,364">
              <v:shape style="position:absolute;left:5656;top:11936;width:2;height:364" coordorigin="5656,11936" coordsize="0,364" path="m5656,12300l5656,11936e" filled="f" stroked="t" strokeweight=".239244pt" strokecolor="#000000">
                <v:path arrowok="t"/>
              </v:shape>
            </v:group>
            <v:group style="position:absolute;left:5634;top:12439;width:2;height:1016" coordorigin="5634,12439" coordsize="2,1016">
              <v:shape style="position:absolute;left:5634;top:12439;width:2;height:1016" coordorigin="5634,12439" coordsize="0,1016" path="m5634,13456l5634,12439e" filled="f" stroked="t" strokeweight=".717732pt" strokecolor="#000000">
                <v:path arrowok="t"/>
              </v:shape>
            </v:group>
            <v:group style="position:absolute;left:2766;top:12578;width:4431;height:2" coordorigin="2766,12578" coordsize="4431,2">
              <v:shape style="position:absolute;left:2766;top:12578;width:4431;height:2" coordorigin="2766,12578" coordsize="4431,0" path="m2766,12578l7196,12578e" filled="f" stroked="t" strokeweight=".717732pt" strokecolor="#000000">
                <v:path arrowok="t"/>
              </v:shape>
            </v:group>
            <v:group style="position:absolute;left:5993;top:757;width:2;height:1697" coordorigin="5993,757" coordsize="2,1697">
              <v:shape style="position:absolute;left:5993;top:757;width:2;height:1697" coordorigin="5993,757" coordsize="0,1697" path="m5993,2454l5993,757e" filled="f" stroked="t" strokeweight=".478488pt" strokecolor="#000000">
                <v:path arrowok="t"/>
              </v:shape>
            </v:group>
            <v:group style="position:absolute;left:5933;top:2426;width:2;height:10047" coordorigin="5933,2426" coordsize="2,10047">
              <v:shape style="position:absolute;left:5933;top:2426;width:2;height:10047" coordorigin="5933,2426" coordsize="0,10047" path="m5933,12473l5933,2426e" filled="f" stroked="t" strokeweight=".239244pt" strokecolor="#000000">
                <v:path arrowok="t"/>
              </v:shape>
            </v:group>
            <v:group style="position:absolute;left:5945;top:12444;width:2;height:997" coordorigin="5945,12444" coordsize="2,997">
              <v:shape style="position:absolute;left:5945;top:12444;width:2;height:997" coordorigin="5945,12444" coordsize="0,997" path="m5945,13441l5945,12444e" filled="f" stroked="t" strokeweight=".478488pt" strokecolor="#000000">
                <v:path arrowok="t"/>
              </v:shape>
            </v:group>
            <v:group style="position:absolute;left:7139;top:12586;width:1536;height:2" coordorigin="7139,12586" coordsize="1536,2">
              <v:shape style="position:absolute;left:7139;top:12586;width:1536;height:2" coordorigin="7139,12586" coordsize="1536,0" path="m7139,12586l8675,12586e" filled="f" stroked="t" strokeweight=".478488pt" strokecolor="#000000">
                <v:path arrowok="t"/>
              </v:shape>
            </v:group>
            <v:group style="position:absolute;left:5656;top:13456;width:2;height:2315" coordorigin="5656,13456" coordsize="2,2315">
              <v:shape style="position:absolute;left:5656;top:13456;width:2;height:2315" coordorigin="5656,13456" coordsize="0,2315" path="m5656,15771l5656,13456e" filled="f" stroked="t" strokeweight=".717732pt" strokecolor="#000000">
                <v:path arrowok="t"/>
              </v:shape>
            </v:group>
            <v:group style="position:absolute;left:5933;top:14021;width:2;height:1745" coordorigin="5933,14021" coordsize="2,1745">
              <v:shape style="position:absolute;left:5933;top:14021;width:2;height:1745" coordorigin="5933,14021" coordsize="0,1745" path="m5933,15766l5933,14021e" filled="f" stroked="t" strokeweight=".717732pt" strokecolor="#000000">
                <v:path arrowok="t"/>
              </v:shape>
            </v:group>
            <v:group style="position:absolute;left:656;top:15776;width:4019;height:2" coordorigin="656,15776" coordsize="4019,2">
              <v:shape style="position:absolute;left:656;top:15776;width:4019;height:2" coordorigin="656,15776" coordsize="4019,0" path="m656,15776l4675,15776e" filled="f" stroked="t" strokeweight=".956976pt" strokecolor="#000000">
                <v:path arrowok="t"/>
              </v:shape>
            </v:group>
            <v:group style="position:absolute;left:3139;top:15761;width:2833;height:2" coordorigin="3139,15761" coordsize="2833,2">
              <v:shape style="position:absolute;left:3139;top:15761;width:2833;height:2" coordorigin="3139,15761" coordsize="2833,0" path="m3139,15761l5972,15761e" filled="f" stroked="t" strokeweight=".717732pt" strokecolor="#000000">
                <v:path arrowok="t"/>
              </v:shape>
            </v:group>
            <v:group style="position:absolute;left:3890;top:15752;width:2081;height:2" coordorigin="3890,15752" coordsize="2081,2">
              <v:shape style="position:absolute;left:3890;top:15752;width:2081;height:2" coordorigin="3890,15752" coordsize="2081,0" path="m3890,15752l5972,15752e" filled="f" stroked="t" strokeweight=".956976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544.160645pt;margin-top:295.886627pt;width:49.284278pt;height:377.018066pt;mso-position-horizontal-relative:page;mso-position-vertical-relative:page;z-index:-4843" coordorigin="10883,5918" coordsize="986,7540">
            <v:group style="position:absolute;left:10919;top:5920;width:2;height:7536" coordorigin="10919,5920" coordsize="2,7536">
              <v:shape style="position:absolute;left:10919;top:5920;width:2;height:7536" coordorigin="10919,5920" coordsize="0,7536" path="m10919,13456l10919,5920e" filled="f" stroked="t" strokeweight=".239244pt" strokecolor="#000000">
                <v:path arrowok="t"/>
              </v:shape>
            </v:group>
            <v:group style="position:absolute;left:10890;top:12590;width:971;height:2" coordorigin="10890,12590" coordsize="971,2">
              <v:shape style="position:absolute;left:10890;top:12590;width:971;height:2" coordorigin="10890,12590" coordsize="971,0" path="m10890,12590l11862,12590e" filled="f" stroked="t" strokeweight=".717732pt" strokecolor="#000000">
                <v:path arrowok="t"/>
              </v:shape>
            </v:group>
            <w10:wrap type="none"/>
          </v:group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35.906738pt;margin-top:26.68541pt;width:23.310843pt;height:41.5pt;mso-position-horizontal-relative:page;mso-position-vertical-relative:paragraph;z-index:-4833" type="#_x0000_t202" filled="f" stroked="f">
            <v:textbox inset="0,0,0,0">
              <w:txbxContent>
                <w:p>
                  <w:pPr>
                    <w:spacing w:before="0" w:after="0" w:line="830" w:lineRule="exact"/>
                    <w:ind w:right="-165"/>
                    <w:jc w:val="left"/>
                    <w:rPr>
                      <w:rFonts w:ascii="Times New Roman" w:hAnsi="Times New Roman" w:cs="Times New Roman" w:eastAsia="Times New Roman"/>
                      <w:sz w:val="83"/>
                      <w:szCs w:val="83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83"/>
                      <w:szCs w:val="83"/>
                      <w:color w:val="282828"/>
                      <w:w w:val="57"/>
                    </w:rPr>
                    <w:t>k</w:t>
                  </w:r>
                  <w:r>
                    <w:rPr>
                      <w:rFonts w:ascii="Times New Roman" w:hAnsi="Times New Roman" w:cs="Times New Roman" w:eastAsia="Times New Roman"/>
                      <w:sz w:val="83"/>
                      <w:szCs w:val="83"/>
                      <w:color w:val="282828"/>
                      <w:spacing w:val="-62"/>
                      <w:w w:val="57"/>
                    </w:rPr>
                    <w:t>J</w:t>
                  </w:r>
                  <w:r>
                    <w:rPr>
                      <w:rFonts w:ascii="Times New Roman" w:hAnsi="Times New Roman" w:cs="Times New Roman" w:eastAsia="Times New Roman"/>
                      <w:sz w:val="83"/>
                      <w:szCs w:val="83"/>
                      <w:color w:val="565656"/>
                      <w:spacing w:val="0"/>
                      <w:w w:val="43"/>
                    </w:rPr>
                    <w:t>.</w:t>
                  </w:r>
                  <w:r>
                    <w:rPr>
                      <w:rFonts w:ascii="Times New Roman" w:hAnsi="Times New Roman" w:cs="Times New Roman" w:eastAsia="Times New Roman"/>
                      <w:sz w:val="83"/>
                      <w:szCs w:val="83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4"/>
        </w:rPr>
        <w:t>Xeromphalina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-4"/>
        </w:rPr>
        <w:t>   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131"/>
          <w:w w:val="100"/>
          <w:position w:val="-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0"/>
          <w:w w:val="40"/>
          <w:position w:val="-2"/>
        </w:rPr>
        <w:t>:</w:t>
      </w:r>
      <w:r>
        <w:rPr>
          <w:rFonts w:ascii="Courier New" w:hAnsi="Courier New" w:cs="Courier New" w:eastAsia="Courier New"/>
          <w:sz w:val="24"/>
          <w:szCs w:val="24"/>
          <w:color w:val="ACACAC"/>
          <w:spacing w:val="-64"/>
          <w:w w:val="100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3"/>
          <w:position w:val="-2"/>
        </w:rPr>
        <w:t>MARASMIACL\E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3"/>
          <w:position w:val="-2"/>
        </w:rPr>
        <w:t>       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28"/>
          <w:w w:val="83"/>
          <w:position w:val="-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9"/>
          <w:w w:val="83"/>
          <w:position w:val="0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ro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4"/>
          <w:w w:val="83"/>
          <w:position w:val="0"/>
        </w:rPr>
        <w:t>m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Fa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4"/>
          <w:w w:val="83"/>
          <w:position w:val="0"/>
        </w:rPr>
        <w:t>l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ina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3"/>
          <w:position w:val="0"/>
        </w:rPr>
        <w:t>  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89"/>
          <w:w w:val="83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0"/>
          <w:position w:val="2"/>
        </w:rPr>
        <w:t>MARASMIACE.?l..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6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Xerula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100"/>
          <w:position w:val="0"/>
        </w:rPr>
        <w:t>  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141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0"/>
          <w:w w:val="40"/>
          <w:position w:val="2"/>
        </w:rPr>
        <w:t>.</w:t>
      </w:r>
      <w:r>
        <w:rPr>
          <w:rFonts w:ascii="Courier New" w:hAnsi="Courier New" w:cs="Courier New" w:eastAsia="Courier New"/>
          <w:sz w:val="24"/>
          <w:szCs w:val="24"/>
          <w:color w:val="878787"/>
          <w:spacing w:val="-74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565656"/>
          <w:spacing w:val="-18"/>
          <w:w w:val="26"/>
          <w:position w:val="2"/>
        </w:rPr>
        <w:t>t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1"/>
          <w:position w:val="2"/>
        </w:rPr>
        <w:t>1ARASMIACEAE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2"/>
        </w:rPr>
        <w:t>      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-33"/>
          <w:w w:val="100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S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26"/>
          <w:w w:val="82"/>
          <w:position w:val="4"/>
        </w:rPr>
        <w:t>e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rula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4"/>
        </w:rPr>
        <w:t>               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38"/>
          <w:w w:val="82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MARASMIACEA</w:t>
      </w:r>
      <w:r>
        <w:rPr>
          <w:rFonts w:ascii="Courier New" w:hAnsi="Courier New" w:cs="Courier New" w:eastAsia="Courier New"/>
          <w:sz w:val="24"/>
          <w:szCs w:val="24"/>
          <w:color w:val="131313"/>
          <w:spacing w:val="0"/>
          <w:w w:val="82"/>
          <w:position w:val="6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>Xylaria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100"/>
          <w:position w:val="0"/>
        </w:rPr>
        <w:t>         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64"/>
          <w:w w:val="100"/>
          <w:position w:val="0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1"/>
          <w:position w:val="2"/>
        </w:rPr>
        <w:t>SPHAERIACEAE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1"/>
          <w:position w:val="2"/>
        </w:rPr>
        <w:t>        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32"/>
          <w:w w:val="81"/>
          <w:position w:val="2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1"/>
          <w:position w:val="4"/>
        </w:rPr>
        <w:t>Si.-laria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1"/>
          <w:position w:val="4"/>
        </w:rPr>
        <w:t>            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103"/>
          <w:w w:val="81"/>
          <w:position w:val="4"/>
        </w:rPr>
        <w:t> </w:t>
      </w:r>
      <w:r>
        <w:rPr>
          <w:rFonts w:ascii="Courier New" w:hAnsi="Courier New" w:cs="Courier New" w:eastAsia="Courier New"/>
          <w:sz w:val="24"/>
          <w:szCs w:val="24"/>
          <w:color w:val="282828"/>
          <w:spacing w:val="0"/>
          <w:w w:val="81"/>
          <w:position w:val="6"/>
        </w:rPr>
        <w:t>SIFAERIACEA</w:t>
      </w:r>
      <w:r>
        <w:rPr>
          <w:rFonts w:ascii="Courier New" w:hAnsi="Courier New" w:cs="Courier New" w:eastAsia="Courier New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82" w:lineRule="exact"/>
        <w:ind w:left="5673" w:right="-20"/>
        <w:jc w:val="left"/>
        <w:tabs>
          <w:tab w:pos="8800" w:val="left"/>
        </w:tabs>
        <w:rPr>
          <w:rFonts w:ascii="Arial" w:hAnsi="Arial" w:cs="Arial" w:eastAsia="Arial"/>
          <w:sz w:val="42"/>
          <w:szCs w:val="42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131313"/>
          <w:spacing w:val="0"/>
          <w:w w:val="100"/>
          <w:position w:val="-31"/>
        </w:rPr>
        <w:t>A,·.,</w:t>
      </w:r>
      <w:r>
        <w:rPr>
          <w:rFonts w:ascii="Times New Roman" w:hAnsi="Times New Roman" w:cs="Times New Roman" w:eastAsia="Times New Roman"/>
          <w:sz w:val="23"/>
          <w:szCs w:val="23"/>
          <w:color w:val="131313"/>
          <w:spacing w:val="-23"/>
          <w:w w:val="100"/>
          <w:position w:val="-31"/>
        </w:rPr>
        <w:t> </w:t>
      </w:r>
      <w:r>
        <w:rPr>
          <w:rFonts w:ascii="Arial" w:hAnsi="Arial" w:cs="Arial" w:eastAsia="Arial"/>
          <w:sz w:val="30"/>
          <w:szCs w:val="30"/>
          <w:color w:val="131313"/>
          <w:spacing w:val="0"/>
          <w:w w:val="223"/>
          <w:i/>
          <w:position w:val="-31"/>
        </w:rPr>
        <w:t>r</w:t>
      </w:r>
      <w:r>
        <w:rPr>
          <w:rFonts w:ascii="Arial" w:hAnsi="Arial" w:cs="Arial" w:eastAsia="Arial"/>
          <w:sz w:val="30"/>
          <w:szCs w:val="30"/>
          <w:color w:val="131313"/>
          <w:spacing w:val="-56"/>
          <w:w w:val="100"/>
          <w:i/>
          <w:position w:val="-31"/>
        </w:rPr>
        <w:t> </w:t>
      </w:r>
      <w:r>
        <w:rPr>
          <w:rFonts w:ascii="Arial" w:hAnsi="Arial" w:cs="Arial" w:eastAsia="Arial"/>
          <w:sz w:val="30"/>
          <w:szCs w:val="30"/>
          <w:color w:val="414141"/>
          <w:spacing w:val="0"/>
          <w:w w:val="72"/>
          <w:i/>
          <w:position w:val="-31"/>
        </w:rPr>
        <w:t>'</w:t>
      </w:r>
      <w:r>
        <w:rPr>
          <w:rFonts w:ascii="Arial" w:hAnsi="Arial" w:cs="Arial" w:eastAsia="Arial"/>
          <w:sz w:val="30"/>
          <w:szCs w:val="30"/>
          <w:color w:val="414141"/>
          <w:spacing w:val="17"/>
          <w:w w:val="72"/>
          <w:i/>
          <w:position w:val="-31"/>
        </w:rPr>
        <w:t> </w:t>
      </w:r>
      <w:r>
        <w:rPr>
          <w:rFonts w:ascii="Arial" w:hAnsi="Arial" w:cs="Arial" w:eastAsia="Arial"/>
          <w:sz w:val="30"/>
          <w:szCs w:val="30"/>
          <w:color w:val="131313"/>
          <w:spacing w:val="0"/>
          <w:w w:val="100"/>
          <w:position w:val="-31"/>
        </w:rPr>
        <w:t>,</w:t>
      </w:r>
      <w:r>
        <w:rPr>
          <w:rFonts w:ascii="Arial" w:hAnsi="Arial" w:cs="Arial" w:eastAsia="Arial"/>
          <w:sz w:val="30"/>
          <w:szCs w:val="30"/>
          <w:color w:val="131313"/>
          <w:spacing w:val="-17"/>
          <w:w w:val="100"/>
          <w:position w:val="-31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282828"/>
          <w:spacing w:val="0"/>
          <w:w w:val="100"/>
          <w:i/>
          <w:position w:val="-31"/>
        </w:rPr>
        <w:t>"'T</w:t>
      </w:r>
      <w:r>
        <w:rPr>
          <w:rFonts w:ascii="Times New Roman" w:hAnsi="Times New Roman" w:cs="Times New Roman" w:eastAsia="Times New Roman"/>
          <w:sz w:val="27"/>
          <w:szCs w:val="27"/>
          <w:color w:val="282828"/>
          <w:spacing w:val="-17"/>
          <w:w w:val="100"/>
          <w:i/>
          <w:position w:val="-31"/>
        </w:rPr>
        <w:t>o</w:t>
      </w:r>
      <w:r>
        <w:rPr>
          <w:rFonts w:ascii="Arial" w:hAnsi="Arial" w:cs="Arial" w:eastAsia="Arial"/>
          <w:sz w:val="38"/>
          <w:szCs w:val="38"/>
          <w:color w:val="131313"/>
          <w:spacing w:val="0"/>
          <w:w w:val="100"/>
          <w:i/>
          <w:position w:val="-31"/>
        </w:rPr>
        <w:t>f"</w:t>
      </w:r>
      <w:r>
        <w:rPr>
          <w:rFonts w:ascii="Arial" w:hAnsi="Arial" w:cs="Arial" w:eastAsia="Arial"/>
          <w:sz w:val="38"/>
          <w:szCs w:val="38"/>
          <w:color w:val="131313"/>
          <w:spacing w:val="52"/>
          <w:w w:val="100"/>
          <w:i/>
          <w:position w:val="-31"/>
        </w:rPr>
        <w:t> </w:t>
      </w:r>
      <w:r>
        <w:rPr>
          <w:rFonts w:ascii="Arial" w:hAnsi="Arial" w:cs="Arial" w:eastAsia="Arial"/>
          <w:sz w:val="64"/>
          <w:szCs w:val="64"/>
          <w:color w:val="282828"/>
          <w:spacing w:val="-81"/>
          <w:w w:val="61"/>
          <w:i/>
          <w:position w:val="-31"/>
        </w:rPr>
        <w:t>"</w:t>
      </w:r>
      <w:r>
        <w:rPr>
          <w:rFonts w:ascii="Arial" w:hAnsi="Arial" w:cs="Arial" w:eastAsia="Arial"/>
          <w:sz w:val="64"/>
          <w:szCs w:val="64"/>
          <w:color w:val="414141"/>
          <w:spacing w:val="29"/>
          <w:w w:val="37"/>
          <w:i/>
          <w:position w:val="-31"/>
        </w:rPr>
        <w:t>·</w:t>
      </w:r>
      <w:r>
        <w:rPr>
          <w:rFonts w:ascii="Arial" w:hAnsi="Arial" w:cs="Arial" w:eastAsia="Arial"/>
          <w:sz w:val="64"/>
          <w:szCs w:val="64"/>
          <w:color w:val="131313"/>
          <w:spacing w:val="0"/>
          <w:w w:val="202"/>
          <w:i/>
          <w:position w:val="-31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94"/>
          <w:position w:val="-31"/>
        </w:rPr>
        <w:t>&lt;&lt;-&gt;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210"/>
          <w:position w:val="-31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3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828"/>
          <w:spacing w:val="0"/>
          <w:w w:val="100"/>
          <w:position w:val="-31"/>
        </w:rPr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00"/>
          <w:i/>
          <w:position w:val="-31"/>
        </w:rPr>
        <w:t>le,u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27"/>
          <w:w w:val="100"/>
          <w:i/>
          <w:position w:val="-31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0"/>
          <w:w w:val="100"/>
          <w:i/>
          <w:position w:val="-31"/>
        </w:rPr>
        <w:t>Ife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37"/>
          <w:w w:val="100"/>
          <w:i/>
          <w:position w:val="-31"/>
        </w:rPr>
        <w:t> </w:t>
      </w:r>
      <w:r>
        <w:rPr>
          <w:rFonts w:ascii="Arial" w:hAnsi="Arial" w:cs="Arial" w:eastAsia="Arial"/>
          <w:sz w:val="42"/>
          <w:szCs w:val="42"/>
          <w:color w:val="282828"/>
          <w:spacing w:val="0"/>
          <w:w w:val="122"/>
          <w:i/>
          <w:position w:val="-31"/>
        </w:rPr>
        <w:t>d''</w:t>
      </w:r>
      <w:r>
        <w:rPr>
          <w:rFonts w:ascii="Arial" w:hAnsi="Arial" w:cs="Arial" w:eastAsia="Arial"/>
          <w:sz w:val="42"/>
          <w:szCs w:val="42"/>
          <w:color w:val="000000"/>
          <w:spacing w:val="0"/>
          <w:w w:val="100"/>
          <w:position w:val="0"/>
        </w:rPr>
      </w:r>
    </w:p>
    <w:p>
      <w:pPr>
        <w:spacing w:before="0" w:after="0" w:line="115" w:lineRule="exact"/>
        <w:ind w:left="5471" w:right="5412"/>
        <w:jc w:val="center"/>
        <w:rPr>
          <w:rFonts w:ascii="Times New Roman" w:hAnsi="Times New Roman" w:cs="Times New Roman" w:eastAsia="Times New Roman"/>
          <w:sz w:val="14"/>
          <w:szCs w:val="14"/>
        </w:rPr>
      </w:pPr>
      <w:rPr/>
      <w:r>
        <w:rPr>
          <w:rFonts w:ascii="Times New Roman" w:hAnsi="Times New Roman" w:cs="Times New Roman" w:eastAsia="Times New Roman"/>
          <w:sz w:val="14"/>
          <w:szCs w:val="14"/>
          <w:color w:val="282828"/>
          <w:spacing w:val="0"/>
          <w:w w:val="52"/>
          <w:position w:val="-2"/>
        </w:rPr>
        <w:t>1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349" w:lineRule="exact"/>
        <w:ind w:left="5563" w:right="-20"/>
        <w:jc w:val="left"/>
        <w:tabs>
          <w:tab w:pos="778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74"/>
          <w:i/>
          <w:position w:val="-3"/>
        </w:rPr>
        <w:t>r.;f..R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-3"/>
          <w:w w:val="74"/>
          <w:i/>
          <w:position w:val="-3"/>
        </w:rPr>
        <w:t> </w:t>
      </w:r>
      <w:r>
        <w:rPr>
          <w:rFonts w:ascii="Arial" w:hAnsi="Arial" w:cs="Arial" w:eastAsia="Arial"/>
          <w:sz w:val="34"/>
          <w:szCs w:val="34"/>
          <w:color w:val="282828"/>
          <w:spacing w:val="0"/>
          <w:w w:val="50"/>
          <w:position w:val="-3"/>
        </w:rPr>
        <w:t>/</w:t>
      </w:r>
      <w:r>
        <w:rPr>
          <w:rFonts w:ascii="Arial" w:hAnsi="Arial" w:cs="Arial" w:eastAsia="Arial"/>
          <w:sz w:val="34"/>
          <w:szCs w:val="34"/>
          <w:color w:val="282828"/>
          <w:spacing w:val="-47"/>
          <w:w w:val="100"/>
          <w:position w:val="-3"/>
        </w:rPr>
        <w:t> </w:t>
      </w:r>
      <w:r>
        <w:rPr>
          <w:rFonts w:ascii="Arial" w:hAnsi="Arial" w:cs="Arial" w:eastAsia="Arial"/>
          <w:sz w:val="34"/>
          <w:szCs w:val="34"/>
          <w:color w:val="282828"/>
          <w:spacing w:val="0"/>
          <w:w w:val="50"/>
          <w:position w:val="-3"/>
        </w:rPr>
        <w:t>A</w:t>
      </w:r>
      <w:r>
        <w:rPr>
          <w:rFonts w:ascii="Arial" w:hAnsi="Arial" w:cs="Arial" w:eastAsia="Arial"/>
          <w:sz w:val="34"/>
          <w:szCs w:val="34"/>
          <w:color w:val="282828"/>
          <w:spacing w:val="23"/>
          <w:w w:val="50"/>
          <w:position w:val="-3"/>
        </w:rPr>
        <w:t>,</w:t>
      </w:r>
      <w:r>
        <w:rPr>
          <w:rFonts w:ascii="Times New Roman" w:hAnsi="Times New Roman" w:cs="Times New Roman" w:eastAsia="Times New Roman"/>
          <w:sz w:val="21"/>
          <w:szCs w:val="21"/>
          <w:color w:val="282828"/>
          <w:spacing w:val="0"/>
          <w:w w:val="164"/>
          <w:position w:val="-3"/>
        </w:rPr>
        <w:t>4t</w:t>
      </w:r>
      <w:r>
        <w:rPr>
          <w:rFonts w:ascii="Times New Roman" w:hAnsi="Times New Roman" w:cs="Times New Roman" w:eastAsia="Times New Roman"/>
          <w:sz w:val="21"/>
          <w:szCs w:val="21"/>
          <w:color w:val="282828"/>
          <w:spacing w:val="1"/>
          <w:w w:val="100"/>
          <w:position w:val="-3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63"/>
          <w:i/>
          <w:position w:val="-3"/>
        </w:rPr>
        <w:t>'2</w:t>
      </w:r>
      <w:r>
        <w:rPr>
          <w:rFonts w:ascii="Times New Roman" w:hAnsi="Times New Roman" w:cs="Times New Roman" w:eastAsia="Times New Roman"/>
          <w:sz w:val="22"/>
          <w:szCs w:val="22"/>
          <w:color w:val="131313"/>
          <w:spacing w:val="0"/>
          <w:w w:val="63"/>
          <w:i/>
          <w:position w:val="-3"/>
        </w:rPr>
        <w:t> </w:t>
      </w:r>
      <w:r>
        <w:rPr>
          <w:rFonts w:ascii="Times New Roman" w:hAnsi="Times New Roman" w:cs="Times New Roman" w:eastAsia="Times New Roman"/>
          <w:sz w:val="12"/>
          <w:szCs w:val="12"/>
          <w:color w:val="282828"/>
          <w:spacing w:val="0"/>
          <w:w w:val="100"/>
          <w:i/>
          <w:position w:val="-3"/>
        </w:rPr>
        <w:t>Cf.1V1</w:t>
      </w:r>
      <w:r>
        <w:rPr>
          <w:rFonts w:ascii="Times New Roman" w:hAnsi="Times New Roman" w:cs="Times New Roman" w:eastAsia="Times New Roman"/>
          <w:sz w:val="12"/>
          <w:szCs w:val="12"/>
          <w:color w:val="282828"/>
          <w:spacing w:val="0"/>
          <w:w w:val="100"/>
          <w:i/>
          <w:position w:val="-3"/>
        </w:rPr>
        <w:t> </w:t>
      </w:r>
      <w:r>
        <w:rPr>
          <w:rFonts w:ascii="Times New Roman" w:hAnsi="Times New Roman" w:cs="Times New Roman" w:eastAsia="Times New Roman"/>
          <w:sz w:val="12"/>
          <w:szCs w:val="12"/>
          <w:color w:val="282828"/>
          <w:spacing w:val="1"/>
          <w:w w:val="100"/>
          <w:i/>
          <w:position w:val="-3"/>
        </w:rPr>
        <w:t> </w:t>
      </w:r>
      <w:r>
        <w:rPr>
          <w:rFonts w:ascii="Arial" w:hAnsi="Arial" w:cs="Arial" w:eastAsia="Arial"/>
          <w:sz w:val="17"/>
          <w:szCs w:val="17"/>
          <w:color w:val="282828"/>
          <w:spacing w:val="0"/>
          <w:w w:val="73"/>
          <w:i/>
          <w:position w:val="-3"/>
        </w:rPr>
        <w:t>f..</w:t>
      </w:r>
      <w:r>
        <w:rPr>
          <w:rFonts w:ascii="Arial" w:hAnsi="Arial" w:cs="Arial" w:eastAsia="Arial"/>
          <w:sz w:val="17"/>
          <w:szCs w:val="17"/>
          <w:color w:val="282828"/>
          <w:spacing w:val="0"/>
          <w:w w:val="73"/>
          <w:i/>
          <w:position w:val="-3"/>
        </w:rPr>
        <w:t>   </w:t>
      </w:r>
      <w:r>
        <w:rPr>
          <w:rFonts w:ascii="Arial" w:hAnsi="Arial" w:cs="Arial" w:eastAsia="Arial"/>
          <w:sz w:val="17"/>
          <w:szCs w:val="17"/>
          <w:color w:val="282828"/>
          <w:spacing w:val="32"/>
          <w:w w:val="73"/>
          <w:i/>
          <w:position w:val="-3"/>
        </w:rPr>
        <w:t> </w:t>
      </w:r>
      <w:r>
        <w:rPr>
          <w:rFonts w:ascii="Arial" w:hAnsi="Arial" w:cs="Arial" w:eastAsia="Arial"/>
          <w:sz w:val="17"/>
          <w:szCs w:val="17"/>
          <w:color w:val="282828"/>
          <w:spacing w:val="0"/>
          <w:w w:val="150"/>
          <w:position w:val="-3"/>
        </w:rPr>
        <w:t>d</w:t>
      </w:r>
      <w:r>
        <w:rPr>
          <w:rFonts w:ascii="Arial" w:hAnsi="Arial" w:cs="Arial" w:eastAsia="Arial"/>
          <w:sz w:val="17"/>
          <w:szCs w:val="17"/>
          <w:color w:val="282828"/>
          <w:spacing w:val="-33"/>
          <w:w w:val="100"/>
          <w:position w:val="-3"/>
        </w:rPr>
        <w:t> </w:t>
      </w:r>
      <w:r>
        <w:rPr>
          <w:rFonts w:ascii="Arial" w:hAnsi="Arial" w:cs="Arial" w:eastAsia="Arial"/>
          <w:sz w:val="17"/>
          <w:szCs w:val="17"/>
          <w:color w:val="131313"/>
          <w:spacing w:val="0"/>
          <w:w w:val="51"/>
          <w:position w:val="-3"/>
        </w:rPr>
        <w:t>'2.,.</w:t>
      </w:r>
      <w:r>
        <w:rPr>
          <w:rFonts w:ascii="Arial" w:hAnsi="Arial" w:cs="Arial" w:eastAsia="Arial"/>
          <w:sz w:val="17"/>
          <w:szCs w:val="17"/>
          <w:color w:val="131313"/>
          <w:spacing w:val="0"/>
          <w:w w:val="100"/>
          <w:position w:val="-3"/>
        </w:rPr>
        <w:tab/>
      </w:r>
      <w:r>
        <w:rPr>
          <w:rFonts w:ascii="Arial" w:hAnsi="Arial" w:cs="Arial" w:eastAsia="Arial"/>
          <w:sz w:val="17"/>
          <w:szCs w:val="17"/>
          <w:color w:val="131313"/>
          <w:spacing w:val="0"/>
          <w:w w:val="100"/>
          <w:position w:val="-3"/>
        </w:rPr>
      </w:r>
      <w:r>
        <w:rPr>
          <w:rFonts w:ascii="Arial" w:hAnsi="Arial" w:cs="Arial" w:eastAsia="Arial"/>
          <w:sz w:val="41"/>
          <w:szCs w:val="41"/>
          <w:color w:val="131313"/>
          <w:spacing w:val="0"/>
          <w:w w:val="91"/>
          <w:i/>
          <w:position w:val="-3"/>
        </w:rPr>
        <w:t>';i</w:t>
      </w:r>
      <w:r>
        <w:rPr>
          <w:rFonts w:ascii="Arial" w:hAnsi="Arial" w:cs="Arial" w:eastAsia="Arial"/>
          <w:sz w:val="41"/>
          <w:szCs w:val="41"/>
          <w:color w:val="131313"/>
          <w:spacing w:val="-58"/>
          <w:w w:val="100"/>
          <w:i/>
          <w:position w:val="-3"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565656"/>
          <w:spacing w:val="-26"/>
          <w:w w:val="171"/>
          <w:position w:val="-3"/>
        </w:rPr>
        <w:t>·</w:t>
      </w:r>
      <w:r>
        <w:rPr>
          <w:rFonts w:ascii="Times New Roman" w:hAnsi="Times New Roman" w:cs="Times New Roman" w:eastAsia="Times New Roman"/>
          <w:sz w:val="15"/>
          <w:szCs w:val="15"/>
          <w:color w:val="282828"/>
          <w:spacing w:val="0"/>
          <w:w w:val="171"/>
          <w:position w:val="-3"/>
        </w:rPr>
        <w:t>t</w:t>
      </w:r>
      <w:r>
        <w:rPr>
          <w:rFonts w:ascii="Times New Roman" w:hAnsi="Times New Roman" w:cs="Times New Roman" w:eastAsia="Times New Roman"/>
          <w:sz w:val="15"/>
          <w:szCs w:val="15"/>
          <w:color w:val="282828"/>
          <w:spacing w:val="-19"/>
          <w:w w:val="171"/>
          <w:position w:val="-3"/>
        </w:rPr>
        <w:t> </w:t>
      </w:r>
      <w:r>
        <w:rPr>
          <w:rFonts w:ascii="Times New Roman" w:hAnsi="Times New Roman" w:cs="Times New Roman" w:eastAsia="Times New Roman"/>
          <w:sz w:val="12"/>
          <w:szCs w:val="12"/>
          <w:color w:val="282828"/>
          <w:spacing w:val="0"/>
          <w:w w:val="444"/>
          <w:i/>
          <w:position w:val="-3"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3"/>
          <w:w w:val="80"/>
          <w:i/>
          <w:position w:val="-3"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color w:val="565656"/>
          <w:spacing w:val="3"/>
          <w:w w:val="44"/>
          <w:i/>
          <w:position w:val="-3"/>
        </w:rPr>
        <w:t>-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0"/>
          <w:w w:val="76"/>
          <w:i/>
          <w:position w:val="-3"/>
        </w:rPr>
        <w:t>Cl</w:t>
      </w:r>
      <w:r>
        <w:rPr>
          <w:rFonts w:ascii="Times New Roman" w:hAnsi="Times New Roman" w:cs="Times New Roman" w:eastAsia="Times New Roman"/>
          <w:sz w:val="16"/>
          <w:szCs w:val="16"/>
          <w:color w:val="131313"/>
          <w:spacing w:val="9"/>
          <w:w w:val="100"/>
          <w:i/>
          <w:position w:val="-3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282828"/>
          <w:spacing w:val="0"/>
          <w:w w:val="100"/>
          <w:i/>
          <w:position w:val="-3"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color w:val="282828"/>
          <w:spacing w:val="0"/>
          <w:w w:val="100"/>
          <w:i/>
          <w:position w:val="-3"/>
        </w:rPr>
        <w:t>  </w:t>
      </w:r>
      <w:r>
        <w:rPr>
          <w:rFonts w:ascii="Times New Roman" w:hAnsi="Times New Roman" w:cs="Times New Roman" w:eastAsia="Times New Roman"/>
          <w:sz w:val="16"/>
          <w:szCs w:val="16"/>
          <w:color w:val="282828"/>
          <w:spacing w:val="40"/>
          <w:w w:val="100"/>
          <w:i/>
          <w:position w:val="-3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0"/>
          <w:w w:val="143"/>
          <w:i/>
          <w:position w:val="-3"/>
        </w:rPr>
        <w:t>t.</w:t>
      </w:r>
      <w:r>
        <w:rPr>
          <w:rFonts w:ascii="Times New Roman" w:hAnsi="Times New Roman" w:cs="Times New Roman" w:eastAsia="Times New Roman"/>
          <w:sz w:val="25"/>
          <w:szCs w:val="25"/>
          <w:color w:val="131313"/>
          <w:spacing w:val="-23"/>
          <w:w w:val="143"/>
          <w:i/>
          <w:position w:val="-3"/>
        </w:rPr>
        <w:t>)</w:t>
      </w:r>
      <w:r>
        <w:rPr>
          <w:rFonts w:ascii="Arial" w:hAnsi="Arial" w:cs="Arial" w:eastAsia="Arial"/>
          <w:sz w:val="16"/>
          <w:szCs w:val="16"/>
          <w:color w:val="282828"/>
          <w:spacing w:val="0"/>
          <w:w w:val="80"/>
          <w:i/>
          <w:position w:val="-3"/>
        </w:rPr>
        <w:t>t?</w:t>
      </w:r>
      <w:r>
        <w:rPr>
          <w:rFonts w:ascii="Arial" w:hAnsi="Arial" w:cs="Arial" w:eastAsia="Arial"/>
          <w:sz w:val="16"/>
          <w:szCs w:val="16"/>
          <w:color w:val="282828"/>
          <w:spacing w:val="0"/>
          <w:w w:val="100"/>
          <w:i/>
          <w:position w:val="-3"/>
        </w:rPr>
        <w:t>  </w:t>
      </w:r>
      <w:r>
        <w:rPr>
          <w:rFonts w:ascii="Arial" w:hAnsi="Arial" w:cs="Arial" w:eastAsia="Arial"/>
          <w:sz w:val="16"/>
          <w:szCs w:val="16"/>
          <w:color w:val="282828"/>
          <w:spacing w:val="9"/>
          <w:w w:val="100"/>
          <w:i/>
          <w:position w:val="-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82828"/>
          <w:spacing w:val="0"/>
          <w:w w:val="123"/>
          <w:position w:val="-3"/>
        </w:rPr>
        <w:t>1-</w:t>
      </w:r>
      <w:r>
        <w:rPr>
          <w:rFonts w:ascii="Times New Roman" w:hAnsi="Times New Roman" w:cs="Times New Roman" w:eastAsia="Times New Roman"/>
          <w:sz w:val="21"/>
          <w:szCs w:val="21"/>
          <w:color w:val="282828"/>
          <w:spacing w:val="-35"/>
          <w:w w:val="123"/>
          <w:position w:val="-3"/>
        </w:rPr>
        <w:t>1</w:t>
      </w:r>
      <w:r>
        <w:rPr>
          <w:rFonts w:ascii="Times New Roman" w:hAnsi="Times New Roman" w:cs="Times New Roman" w:eastAsia="Times New Roman"/>
          <w:sz w:val="21"/>
          <w:szCs w:val="21"/>
          <w:color w:val="414141"/>
          <w:spacing w:val="7"/>
          <w:w w:val="140"/>
          <w:i/>
          <w:position w:val="-3"/>
        </w:rPr>
        <w:t>'</w:t>
      </w:r>
      <w:r>
        <w:rPr>
          <w:rFonts w:ascii="Times New Roman" w:hAnsi="Times New Roman" w:cs="Times New Roman" w:eastAsia="Times New Roman"/>
          <w:sz w:val="21"/>
          <w:szCs w:val="21"/>
          <w:color w:val="282828"/>
          <w:spacing w:val="0"/>
          <w:w w:val="92"/>
          <w:i/>
          <w:position w:val="-3"/>
        </w:rPr>
        <w:t>)</w:t>
      </w:r>
      <w:r>
        <w:rPr>
          <w:rFonts w:ascii="Times New Roman" w:hAnsi="Times New Roman" w:cs="Times New Roman" w:eastAsia="Times New Roman"/>
          <w:sz w:val="21"/>
          <w:szCs w:val="21"/>
          <w:color w:val="282828"/>
          <w:spacing w:val="-19"/>
          <w:w w:val="100"/>
          <w:i/>
          <w:position w:val="-3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82828"/>
          <w:spacing w:val="-51"/>
          <w:w w:val="85"/>
          <w:i/>
          <w:position w:val="-3"/>
        </w:rPr>
        <w:t>0</w:t>
      </w:r>
      <w:r>
        <w:rPr>
          <w:rFonts w:ascii="Times New Roman" w:hAnsi="Times New Roman" w:cs="Times New Roman" w:eastAsia="Times New Roman"/>
          <w:sz w:val="22"/>
          <w:szCs w:val="22"/>
          <w:color w:val="565656"/>
          <w:spacing w:val="0"/>
          <w:w w:val="45"/>
          <w:i/>
          <w:position w:val="-3"/>
        </w:rPr>
        <w:t>.-</w:t>
      </w:r>
      <w:r>
        <w:rPr>
          <w:rFonts w:ascii="Times New Roman" w:hAnsi="Times New Roman" w:cs="Times New Roman" w:eastAsia="Times New Roman"/>
          <w:sz w:val="22"/>
          <w:szCs w:val="22"/>
          <w:color w:val="565656"/>
          <w:spacing w:val="-45"/>
          <w:w w:val="45"/>
          <w:i/>
          <w:position w:val="-3"/>
        </w:rPr>
        <w:t>;</w:t>
      </w:r>
      <w:r>
        <w:rPr>
          <w:rFonts w:ascii="Times New Roman" w:hAnsi="Times New Roman" w:cs="Times New Roman" w:eastAsia="Times New Roman"/>
          <w:sz w:val="22"/>
          <w:szCs w:val="22"/>
          <w:color w:val="282828"/>
          <w:spacing w:val="0"/>
          <w:w w:val="113"/>
          <w:i/>
          <w:position w:val="-3"/>
        </w:rPr>
        <w:t>5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193" w:lineRule="exact"/>
        <w:ind w:left="5597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49.057098pt;margin-top:4.784953pt;width:6.91663pt;height:24.5pt;mso-position-horizontal-relative:page;mso-position-vertical-relative:paragraph;z-index:-4832" type="#_x0000_t202" filled="f" stroked="f">
            <v:textbox inset="0,0,0,0">
              <w:txbxContent>
                <w:p>
                  <w:pPr>
                    <w:spacing w:before="0" w:after="0" w:line="490" w:lineRule="exact"/>
                    <w:ind w:right="-114"/>
                    <w:jc w:val="left"/>
                    <w:rPr>
                      <w:rFonts w:ascii="Arial" w:hAnsi="Arial" w:cs="Arial" w:eastAsia="Arial"/>
                      <w:sz w:val="49"/>
                      <w:szCs w:val="49"/>
                    </w:rPr>
                  </w:pPr>
                  <w:rPr/>
                  <w:r>
                    <w:rPr>
                      <w:rFonts w:ascii="Arial" w:hAnsi="Arial" w:cs="Arial" w:eastAsia="Arial"/>
                      <w:sz w:val="49"/>
                      <w:szCs w:val="49"/>
                      <w:color w:val="131313"/>
                      <w:spacing w:val="-56"/>
                      <w:w w:val="90"/>
                      <w:i/>
                      <w:position w:val="-1"/>
                    </w:rPr>
                    <w:t>i</w:t>
                  </w:r>
                  <w:r>
                    <w:rPr>
                      <w:rFonts w:ascii="Arial" w:hAnsi="Arial" w:cs="Arial" w:eastAsia="Arial"/>
                      <w:sz w:val="49"/>
                      <w:szCs w:val="49"/>
                      <w:color w:val="ACACAC"/>
                      <w:spacing w:val="0"/>
                      <w:w w:val="56"/>
                      <w:i/>
                      <w:position w:val="-1"/>
                    </w:rPr>
                    <w:t>·</w:t>
                  </w:r>
                  <w:r>
                    <w:rPr>
                      <w:rFonts w:ascii="Arial" w:hAnsi="Arial" w:cs="Arial" w:eastAsia="Arial"/>
                      <w:sz w:val="49"/>
                      <w:szCs w:val="49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27"/>
          <w:szCs w:val="27"/>
          <w:color w:val="131313"/>
          <w:w w:val="105"/>
          <w:i/>
          <w:position w:val="-5"/>
        </w:rPr>
        <w:t>de</w:t>
      </w:r>
      <w:r>
        <w:rPr>
          <w:rFonts w:ascii="Times New Roman" w:hAnsi="Times New Roman" w:cs="Times New Roman" w:eastAsia="Times New Roman"/>
          <w:sz w:val="27"/>
          <w:szCs w:val="27"/>
          <w:color w:val="131313"/>
          <w:spacing w:val="-45"/>
          <w:w w:val="100"/>
          <w:i/>
          <w:position w:val="-5"/>
        </w:rPr>
        <w:t> </w:t>
      </w:r>
      <w:r>
        <w:rPr>
          <w:rFonts w:ascii="Arial" w:hAnsi="Arial" w:cs="Arial" w:eastAsia="Arial"/>
          <w:sz w:val="30"/>
          <w:szCs w:val="30"/>
          <w:color w:val="131313"/>
          <w:spacing w:val="0"/>
          <w:w w:val="62"/>
          <w:position w:val="-5"/>
        </w:rPr>
        <w:t>:e,</w:t>
      </w:r>
      <w:r>
        <w:rPr>
          <w:rFonts w:ascii="Arial" w:hAnsi="Arial" w:cs="Arial" w:eastAsia="Arial"/>
          <w:sz w:val="30"/>
          <w:szCs w:val="30"/>
          <w:color w:val="131313"/>
          <w:spacing w:val="-38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132"/>
          <w:i/>
          <w:position w:val="-5"/>
        </w:rPr>
        <w:t>(A_f('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0"/>
          <w:w w:val="132"/>
          <w:i/>
          <w:position w:val="-5"/>
        </w:rPr>
        <w:t> </w:t>
      </w:r>
      <w:r>
        <w:rPr>
          <w:rFonts w:ascii="Times New Roman" w:hAnsi="Times New Roman" w:cs="Times New Roman" w:eastAsia="Times New Roman"/>
          <w:sz w:val="17"/>
          <w:szCs w:val="17"/>
          <w:color w:val="282828"/>
          <w:spacing w:val="20"/>
          <w:w w:val="132"/>
          <w:i/>
          <w:position w:val="-5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0"/>
          <w:i/>
          <w:position w:val="-5"/>
        </w:rPr>
        <w:t>tÛ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0"/>
          <w:w w:val="100"/>
          <w:i/>
          <w:position w:val="-5"/>
        </w:rPr>
        <w:t>   </w:t>
      </w:r>
      <w:r>
        <w:rPr>
          <w:rFonts w:ascii="Times New Roman" w:hAnsi="Times New Roman" w:cs="Times New Roman" w:eastAsia="Times New Roman"/>
          <w:sz w:val="20"/>
          <w:szCs w:val="20"/>
          <w:color w:val="131313"/>
          <w:spacing w:val="9"/>
          <w:w w:val="100"/>
          <w:i/>
          <w:position w:val="-5"/>
        </w:rPr>
        <w:t> </w:t>
      </w:r>
      <w:r>
        <w:rPr>
          <w:rFonts w:ascii="Arial" w:hAnsi="Arial" w:cs="Arial" w:eastAsia="Arial"/>
          <w:sz w:val="20"/>
          <w:szCs w:val="20"/>
          <w:color w:val="131313"/>
          <w:spacing w:val="0"/>
          <w:w w:val="196"/>
          <w:i/>
          <w:position w:val="-5"/>
        </w:rPr>
        <w:t>d.R.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308" w:lineRule="exact"/>
        <w:ind w:left="5602" w:right="-20"/>
        <w:jc w:val="left"/>
        <w:tabs>
          <w:tab w:pos="6900" w:val="left"/>
        </w:tabs>
        <w:rPr>
          <w:rFonts w:ascii="Arial" w:hAnsi="Arial" w:cs="Arial" w:eastAsia="Arial"/>
          <w:sz w:val="15"/>
          <w:szCs w:val="15"/>
        </w:rPr>
      </w:pPr>
      <w:rPr/>
      <w:r>
        <w:rPr>
          <w:rFonts w:ascii="Arial" w:hAnsi="Arial" w:cs="Arial" w:eastAsia="Arial"/>
          <w:sz w:val="31"/>
          <w:szCs w:val="31"/>
          <w:color w:val="131313"/>
          <w:spacing w:val="0"/>
          <w:w w:val="81"/>
          <w:i/>
          <w:position w:val="-5"/>
        </w:rPr>
        <w:t>fe-</w:t>
      </w:r>
      <w:r>
        <w:rPr>
          <w:rFonts w:ascii="Arial" w:hAnsi="Arial" w:cs="Arial" w:eastAsia="Arial"/>
          <w:sz w:val="31"/>
          <w:szCs w:val="31"/>
          <w:color w:val="131313"/>
          <w:spacing w:val="11"/>
          <w:w w:val="81"/>
          <w:i/>
          <w:position w:val="-5"/>
        </w:rPr>
        <w:t> </w:t>
      </w:r>
      <w:r>
        <w:rPr>
          <w:rFonts w:ascii="Times New Roman" w:hAnsi="Times New Roman" w:cs="Times New Roman" w:eastAsia="Times New Roman"/>
          <w:sz w:val="27"/>
          <w:szCs w:val="27"/>
          <w:color w:val="282828"/>
          <w:spacing w:val="0"/>
          <w:w w:val="100"/>
          <w:position w:val="-5"/>
        </w:rPr>
        <w:t>.h.-</w:t>
      </w:r>
      <w:r>
        <w:rPr>
          <w:rFonts w:ascii="Times New Roman" w:hAnsi="Times New Roman" w:cs="Times New Roman" w:eastAsia="Times New Roman"/>
          <w:sz w:val="27"/>
          <w:szCs w:val="27"/>
          <w:color w:val="282828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7"/>
          <w:szCs w:val="27"/>
          <w:color w:val="282828"/>
          <w:spacing w:val="0"/>
          <w:w w:val="100"/>
          <w:position w:val="-5"/>
        </w:rPr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0"/>
          <w:w w:val="65"/>
          <w:i/>
          <w:position w:val="-5"/>
        </w:rPr>
        <w:t>o._f</w:t>
      </w:r>
      <w:r>
        <w:rPr>
          <w:rFonts w:ascii="Times New Roman" w:hAnsi="Times New Roman" w:cs="Times New Roman" w:eastAsia="Times New Roman"/>
          <w:sz w:val="24"/>
          <w:szCs w:val="24"/>
          <w:color w:val="131313"/>
          <w:spacing w:val="-45"/>
          <w:w w:val="100"/>
          <w:i/>
          <w:position w:val="-5"/>
        </w:rPr>
        <w:t> </w:t>
      </w:r>
      <w:r>
        <w:rPr>
          <w:rFonts w:ascii="Times New Roman" w:hAnsi="Times New Roman" w:cs="Times New Roman" w:eastAsia="Times New Roman"/>
          <w:sz w:val="46"/>
          <w:szCs w:val="46"/>
          <w:color w:val="131313"/>
          <w:spacing w:val="0"/>
          <w:w w:val="52"/>
          <w:i/>
          <w:position w:val="-5"/>
        </w:rPr>
        <w:t>r;;'-eo</w:t>
      </w:r>
      <w:r>
        <w:rPr>
          <w:rFonts w:ascii="Times New Roman" w:hAnsi="Times New Roman" w:cs="Times New Roman" w:eastAsia="Times New Roman"/>
          <w:sz w:val="46"/>
          <w:szCs w:val="46"/>
          <w:color w:val="131313"/>
          <w:spacing w:val="16"/>
          <w:w w:val="52"/>
          <w:i/>
          <w:position w:val="-5"/>
        </w:rPr>
        <w:t> </w:t>
      </w:r>
      <w:r>
        <w:rPr>
          <w:rFonts w:ascii="Times New Roman" w:hAnsi="Times New Roman" w:cs="Times New Roman" w:eastAsia="Times New Roman"/>
          <w:sz w:val="31"/>
          <w:szCs w:val="31"/>
          <w:color w:val="131313"/>
          <w:spacing w:val="0"/>
          <w:w w:val="56"/>
          <w:i/>
          <w:position w:val="-5"/>
        </w:rPr>
        <w:t>);q</w:t>
      </w:r>
      <w:r>
        <w:rPr>
          <w:rFonts w:ascii="Times New Roman" w:hAnsi="Times New Roman" w:cs="Times New Roman" w:eastAsia="Times New Roman"/>
          <w:sz w:val="31"/>
          <w:szCs w:val="31"/>
          <w:color w:val="131313"/>
          <w:spacing w:val="3"/>
          <w:w w:val="56"/>
          <w:i/>
          <w:position w:val="-5"/>
        </w:rPr>
        <w:t>_</w:t>
      </w:r>
      <w:r>
        <w:rPr>
          <w:rFonts w:ascii="Times New Roman" w:hAnsi="Times New Roman" w:cs="Times New Roman" w:eastAsia="Times New Roman"/>
          <w:sz w:val="31"/>
          <w:szCs w:val="31"/>
          <w:color w:val="565656"/>
          <w:spacing w:val="0"/>
          <w:w w:val="40"/>
          <w:i/>
          <w:position w:val="-5"/>
        </w:rPr>
        <w:t>-</w:t>
      </w:r>
      <w:r>
        <w:rPr>
          <w:rFonts w:ascii="Times New Roman" w:hAnsi="Times New Roman" w:cs="Times New Roman" w:eastAsia="Times New Roman"/>
          <w:sz w:val="31"/>
          <w:szCs w:val="31"/>
          <w:color w:val="565656"/>
          <w:spacing w:val="-42"/>
          <w:w w:val="100"/>
          <w:i/>
          <w:position w:val="-5"/>
        </w:rPr>
        <w:t> </w:t>
      </w:r>
      <w:r>
        <w:rPr>
          <w:rFonts w:ascii="Arial" w:hAnsi="Arial" w:cs="Arial" w:eastAsia="Arial"/>
          <w:sz w:val="30"/>
          <w:szCs w:val="30"/>
          <w:color w:val="131313"/>
          <w:spacing w:val="0"/>
          <w:w w:val="72"/>
          <w:i/>
          <w:position w:val="-5"/>
        </w:rPr>
        <w:t>ft</w:t>
      </w:r>
      <w:r>
        <w:rPr>
          <w:rFonts w:ascii="Arial" w:hAnsi="Arial" w:cs="Arial" w:eastAsia="Arial"/>
          <w:sz w:val="30"/>
          <w:szCs w:val="30"/>
          <w:color w:val="131313"/>
          <w:spacing w:val="40"/>
          <w:w w:val="72"/>
          <w:i/>
          <w:position w:val="-5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82828"/>
          <w:spacing w:val="0"/>
          <w:w w:val="100"/>
          <w:i/>
          <w:position w:val="-5"/>
        </w:rPr>
        <w:t>U-,</w:t>
      </w:r>
      <w:r>
        <w:rPr>
          <w:rFonts w:ascii="Times New Roman" w:hAnsi="Times New Roman" w:cs="Times New Roman" w:eastAsia="Times New Roman"/>
          <w:sz w:val="24"/>
          <w:szCs w:val="24"/>
          <w:color w:val="282828"/>
          <w:spacing w:val="33"/>
          <w:w w:val="100"/>
          <w:i/>
          <w:position w:val="-5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282828"/>
          <w:spacing w:val="0"/>
          <w:w w:val="138"/>
          <w:i/>
          <w:position w:val="-5"/>
        </w:rPr>
        <w:t>(J</w:t>
      </w:r>
      <w:r>
        <w:rPr>
          <w:rFonts w:ascii="Times New Roman" w:hAnsi="Times New Roman" w:cs="Times New Roman" w:eastAsia="Times New Roman"/>
          <w:sz w:val="18"/>
          <w:szCs w:val="18"/>
          <w:color w:val="282828"/>
          <w:spacing w:val="-24"/>
          <w:w w:val="100"/>
          <w:i/>
          <w:position w:val="-5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565656"/>
          <w:spacing w:val="-17"/>
          <w:w w:val="97"/>
          <w:i/>
          <w:position w:val="-5"/>
        </w:rPr>
        <w:t>-</w:t>
      </w:r>
      <w:r>
        <w:rPr>
          <w:rFonts w:ascii="Times New Roman" w:hAnsi="Times New Roman" w:cs="Times New Roman" w:eastAsia="Times New Roman"/>
          <w:sz w:val="18"/>
          <w:szCs w:val="18"/>
          <w:color w:val="282828"/>
          <w:spacing w:val="0"/>
          <w:w w:val="69"/>
          <w:i/>
          <w:position w:val="-5"/>
        </w:rPr>
        <w:t>11l--t2..C</w:t>
      </w:r>
      <w:r>
        <w:rPr>
          <w:rFonts w:ascii="Times New Roman" w:hAnsi="Times New Roman" w:cs="Times New Roman" w:eastAsia="Times New Roman"/>
          <w:sz w:val="18"/>
          <w:szCs w:val="18"/>
          <w:color w:val="282828"/>
          <w:spacing w:val="0"/>
          <w:w w:val="100"/>
          <w:i/>
          <w:position w:val="-5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282828"/>
          <w:spacing w:val="14"/>
          <w:w w:val="100"/>
          <w:i/>
          <w:position w:val="-5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0"/>
          <w:w w:val="100"/>
          <w:i/>
          <w:position w:val="-5"/>
        </w:rPr>
        <w:t>h</w:t>
      </w:r>
      <w:r>
        <w:rPr>
          <w:rFonts w:ascii="Times New Roman" w:hAnsi="Times New Roman" w:cs="Times New Roman" w:eastAsia="Times New Roman"/>
          <w:sz w:val="26"/>
          <w:szCs w:val="26"/>
          <w:color w:val="131313"/>
          <w:spacing w:val="-4"/>
          <w:w w:val="100"/>
          <w:i/>
          <w:position w:val="-5"/>
        </w:rPr>
        <w:t> </w:t>
      </w:r>
      <w:r>
        <w:rPr>
          <w:rFonts w:ascii="Arial" w:hAnsi="Arial" w:cs="Arial" w:eastAsia="Arial"/>
          <w:sz w:val="15"/>
          <w:szCs w:val="15"/>
          <w:color w:val="282828"/>
          <w:spacing w:val="0"/>
          <w:w w:val="94"/>
          <w:position w:val="-5"/>
        </w:rPr>
        <w:t>'u'v</w:t>
      </w:r>
      <w:r>
        <w:rPr>
          <w:rFonts w:ascii="Arial" w:hAnsi="Arial" w:cs="Arial" w:eastAsia="Arial"/>
          <w:sz w:val="15"/>
          <w:szCs w:val="15"/>
          <w:color w:val="282828"/>
          <w:spacing w:val="-13"/>
          <w:w w:val="94"/>
          <w:position w:val="-5"/>
        </w:rPr>
        <w:t>f</w:t>
      </w:r>
      <w:r>
        <w:rPr>
          <w:rFonts w:ascii="Arial" w:hAnsi="Arial" w:cs="Arial" w:eastAsia="Arial"/>
          <w:sz w:val="15"/>
          <w:szCs w:val="15"/>
          <w:color w:val="565656"/>
          <w:spacing w:val="0"/>
          <w:w w:val="288"/>
          <w:position w:val="-5"/>
        </w:rPr>
        <w:t>.</w:t>
      </w:r>
      <w:r>
        <w:rPr>
          <w:rFonts w:ascii="Arial" w:hAnsi="Arial" w:cs="Arial" w:eastAsia="Arial"/>
          <w:sz w:val="15"/>
          <w:szCs w:val="15"/>
          <w:color w:val="565656"/>
          <w:spacing w:val="-13"/>
          <w:w w:val="288"/>
          <w:position w:val="-5"/>
        </w:rPr>
        <w:t>/</w:t>
      </w:r>
      <w:r>
        <w:rPr>
          <w:rFonts w:ascii="Arial" w:hAnsi="Arial" w:cs="Arial" w:eastAsia="Arial"/>
          <w:sz w:val="15"/>
          <w:szCs w:val="15"/>
          <w:color w:val="282828"/>
          <w:spacing w:val="0"/>
          <w:w w:val="189"/>
          <w:position w:val="-5"/>
        </w:rPr>
        <w:t>)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  <w:position w:val="0"/>
        </w:rPr>
      </w:r>
    </w:p>
    <w:p>
      <w:pPr>
        <w:spacing w:before="0" w:after="0" w:line="93" w:lineRule="exact"/>
        <w:ind w:left="5549" w:right="-20"/>
        <w:jc w:val="left"/>
        <w:tabs>
          <w:tab w:pos="7820" w:val="left"/>
        </w:tabs>
        <w:rPr>
          <w:rFonts w:ascii="Arial" w:hAnsi="Arial" w:cs="Arial" w:eastAsia="Arial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43"/>
          <w:szCs w:val="43"/>
          <w:color w:val="131313"/>
          <w:spacing w:val="0"/>
          <w:w w:val="71"/>
          <w:i/>
          <w:position w:val="-18"/>
        </w:rPr>
        <w:t>ft::</w:t>
      </w:r>
      <w:r>
        <w:rPr>
          <w:rFonts w:ascii="Times New Roman" w:hAnsi="Times New Roman" w:cs="Times New Roman" w:eastAsia="Times New Roman"/>
          <w:sz w:val="43"/>
          <w:szCs w:val="43"/>
          <w:color w:val="131313"/>
          <w:spacing w:val="0"/>
          <w:w w:val="71"/>
          <w:i/>
          <w:position w:val="-18"/>
        </w:rPr>
        <w:t> </w:t>
      </w:r>
      <w:r>
        <w:rPr>
          <w:rFonts w:ascii="Times New Roman" w:hAnsi="Times New Roman" w:cs="Times New Roman" w:eastAsia="Times New Roman"/>
          <w:sz w:val="43"/>
          <w:szCs w:val="43"/>
          <w:color w:val="131313"/>
          <w:spacing w:val="20"/>
          <w:w w:val="71"/>
          <w:i/>
          <w:position w:val="-18"/>
        </w:rPr>
        <w:t> </w:t>
      </w:r>
      <w:r>
        <w:rPr>
          <w:rFonts w:ascii="Times New Roman" w:hAnsi="Times New Roman" w:cs="Times New Roman" w:eastAsia="Times New Roman"/>
          <w:sz w:val="35"/>
          <w:szCs w:val="35"/>
          <w:color w:val="131313"/>
          <w:spacing w:val="0"/>
          <w:w w:val="65"/>
          <w:i/>
          <w:position w:val="-18"/>
        </w:rPr>
        <w:t>v</w:t>
      </w:r>
      <w:r>
        <w:rPr>
          <w:rFonts w:ascii="Times New Roman" w:hAnsi="Times New Roman" w:cs="Times New Roman" w:eastAsia="Times New Roman"/>
          <w:sz w:val="35"/>
          <w:szCs w:val="35"/>
          <w:color w:val="131313"/>
          <w:spacing w:val="-54"/>
          <w:w w:val="100"/>
          <w:i/>
          <w:position w:val="-18"/>
        </w:rPr>
        <w:t> </w:t>
      </w:r>
      <w:r>
        <w:rPr>
          <w:rFonts w:ascii="Times New Roman" w:hAnsi="Times New Roman" w:cs="Times New Roman" w:eastAsia="Times New Roman"/>
          <w:sz w:val="14"/>
          <w:szCs w:val="14"/>
          <w:color w:val="131313"/>
          <w:spacing w:val="0"/>
          <w:w w:val="176"/>
          <w:i/>
          <w:position w:val="-18"/>
        </w:rPr>
        <w:t>{IV\.</w:t>
      </w:r>
      <w:r>
        <w:rPr>
          <w:rFonts w:ascii="Times New Roman" w:hAnsi="Times New Roman" w:cs="Times New Roman" w:eastAsia="Times New Roman"/>
          <w:sz w:val="14"/>
          <w:szCs w:val="14"/>
          <w:color w:val="131313"/>
          <w:spacing w:val="28"/>
          <w:w w:val="176"/>
          <w:i/>
          <w:position w:val="-1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  <w:position w:val="-18"/>
        </w:rPr>
        <w:t>?tt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-13"/>
          <w:w w:val="100"/>
          <w:position w:val="-1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  <w:position w:val="-18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  <w:position w:val="-18"/>
        </w:rPr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63"/>
          <w:i/>
          <w:position w:val="-18"/>
        </w:rPr>
        <w:t>!f,.._.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-45"/>
          <w:w w:val="63"/>
          <w:i/>
          <w:position w:val="-18"/>
        </w:rPr>
        <w:t>_</w:t>
      </w:r>
      <w:r>
        <w:rPr>
          <w:rFonts w:ascii="Times New Roman" w:hAnsi="Times New Roman" w:cs="Times New Roman" w:eastAsia="Times New Roman"/>
          <w:sz w:val="21"/>
          <w:szCs w:val="21"/>
          <w:color w:val="414141"/>
          <w:spacing w:val="-59"/>
          <w:w w:val="148"/>
          <w:i/>
          <w:position w:val="-18"/>
        </w:rPr>
        <w:t>·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63"/>
          <w:i/>
          <w:position w:val="-18"/>
        </w:rPr>
        <w:t>,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0"/>
          <w:w w:val="100"/>
          <w:i/>
          <w:position w:val="-1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31313"/>
          <w:spacing w:val="-15"/>
          <w:w w:val="100"/>
          <w:i/>
          <w:position w:val="-1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82828"/>
          <w:spacing w:val="0"/>
          <w:w w:val="81"/>
          <w:i/>
          <w:position w:val="-18"/>
        </w:rPr>
        <w:t>t:C</w:t>
      </w:r>
      <w:r>
        <w:rPr>
          <w:rFonts w:ascii="Times New Roman" w:hAnsi="Times New Roman" w:cs="Times New Roman" w:eastAsia="Times New Roman"/>
          <w:sz w:val="21"/>
          <w:szCs w:val="21"/>
          <w:color w:val="282828"/>
          <w:spacing w:val="3"/>
          <w:w w:val="81"/>
          <w:i/>
          <w:position w:val="-18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414141"/>
          <w:spacing w:val="-23"/>
          <w:w w:val="98"/>
          <w:position w:val="-18"/>
        </w:rPr>
        <w:t>C</w:t>
      </w:r>
      <w:r>
        <w:rPr>
          <w:rFonts w:ascii="Times New Roman" w:hAnsi="Times New Roman" w:cs="Times New Roman" w:eastAsia="Times New Roman"/>
          <w:sz w:val="18"/>
          <w:szCs w:val="18"/>
          <w:color w:val="878787"/>
          <w:spacing w:val="0"/>
          <w:w w:val="63"/>
          <w:position w:val="-18"/>
        </w:rPr>
        <w:t>-</w:t>
      </w:r>
      <w:r>
        <w:rPr>
          <w:rFonts w:ascii="Times New Roman" w:hAnsi="Times New Roman" w:cs="Times New Roman" w:eastAsia="Times New Roman"/>
          <w:sz w:val="18"/>
          <w:szCs w:val="18"/>
          <w:color w:val="878787"/>
          <w:spacing w:val="-24"/>
          <w:w w:val="100"/>
          <w:position w:val="-18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282828"/>
          <w:spacing w:val="0"/>
          <w:w w:val="49"/>
          <w:position w:val="-18"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color w:val="282828"/>
          <w:spacing w:val="9"/>
          <w:w w:val="49"/>
          <w:position w:val="-18"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color w:val="414141"/>
          <w:spacing w:val="10"/>
          <w:w w:val="199"/>
          <w:position w:val="-18"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color w:val="282828"/>
          <w:spacing w:val="0"/>
          <w:w w:val="138"/>
          <w:position w:val="-18"/>
        </w:rPr>
        <w:t>dt,_</w:t>
      </w:r>
      <w:r>
        <w:rPr>
          <w:rFonts w:ascii="Times New Roman" w:hAnsi="Times New Roman" w:cs="Times New Roman" w:eastAsia="Times New Roman"/>
          <w:sz w:val="18"/>
          <w:szCs w:val="18"/>
          <w:color w:val="282828"/>
          <w:spacing w:val="-3"/>
          <w:w w:val="100"/>
          <w:position w:val="-18"/>
        </w:rPr>
        <w:t> </w:t>
      </w:r>
      <w:r>
        <w:rPr>
          <w:rFonts w:ascii="Arial" w:hAnsi="Arial" w:cs="Arial" w:eastAsia="Arial"/>
          <w:sz w:val="29"/>
          <w:szCs w:val="29"/>
          <w:color w:val="131313"/>
          <w:spacing w:val="0"/>
          <w:w w:val="100"/>
          <w:i/>
          <w:position w:val="-18"/>
        </w:rPr>
        <w:t>-IL</w:t>
      </w:r>
      <w:r>
        <w:rPr>
          <w:rFonts w:ascii="Arial" w:hAnsi="Arial" w:cs="Arial" w:eastAsia="Arial"/>
          <w:sz w:val="29"/>
          <w:szCs w:val="29"/>
          <w:color w:val="131313"/>
          <w:spacing w:val="-16"/>
          <w:w w:val="100"/>
          <w:i/>
          <w:position w:val="-18"/>
        </w:rPr>
        <w:t> </w:t>
      </w:r>
      <w:r>
        <w:rPr>
          <w:rFonts w:ascii="Arial" w:hAnsi="Arial" w:cs="Arial" w:eastAsia="Arial"/>
          <w:sz w:val="24"/>
          <w:szCs w:val="24"/>
          <w:color w:val="282828"/>
          <w:spacing w:val="0"/>
          <w:w w:val="104"/>
          <w:i/>
          <w:position w:val="-18"/>
        </w:rPr>
        <w:t>L</w:t>
      </w:r>
      <w:r>
        <w:rPr>
          <w:rFonts w:ascii="Arial" w:hAnsi="Arial" w:cs="Arial" w:eastAsia="Arial"/>
          <w:sz w:val="24"/>
          <w:szCs w:val="24"/>
          <w:color w:val="282828"/>
          <w:spacing w:val="-33"/>
          <w:w w:val="100"/>
          <w:i/>
          <w:position w:val="-18"/>
        </w:rPr>
        <w:t> </w:t>
      </w:r>
      <w:r>
        <w:rPr>
          <w:rFonts w:ascii="Arial" w:hAnsi="Arial" w:cs="Arial" w:eastAsia="Arial"/>
          <w:sz w:val="21"/>
          <w:szCs w:val="21"/>
          <w:color w:val="131313"/>
          <w:spacing w:val="0"/>
          <w:w w:val="106"/>
          <w:i/>
          <w:position w:val="-18"/>
        </w:rPr>
        <w:t>;',J&amp;'U}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1041" w:lineRule="exact"/>
        <w:ind w:left="5616" w:right="-20"/>
        <w:jc w:val="left"/>
        <w:tabs>
          <w:tab w:pos="6240" w:val="left"/>
          <w:tab w:pos="7780" w:val="left"/>
          <w:tab w:pos="10540" w:val="left"/>
        </w:tabs>
        <w:rPr>
          <w:rFonts w:ascii="Arial" w:hAnsi="Arial" w:cs="Arial" w:eastAsia="Arial"/>
          <w:sz w:val="75"/>
          <w:szCs w:val="75"/>
        </w:rPr>
      </w:pPr>
      <w:rPr/>
      <w:r>
        <w:rPr/>
        <w:pict>
          <v:group style="position:absolute;margin-left:296.662659pt;margin-top:55.313648pt;width:4.067149pt;height:.1pt;mso-position-horizontal-relative:page;mso-position-vertical-relative:paragraph;z-index:-4840" coordorigin="5933,1106" coordsize="81,2">
            <v:shape style="position:absolute;left:5933;top:1106;width:81;height:2" coordorigin="5933,1106" coordsize="81,0" path="m5933,1106l6015,1106e" filled="f" stroked="t" strokeweight=".239244pt" strokecolor="#000000">
              <v:path arrowok="t"/>
            </v:shape>
          </v:group>
          <w10:wrap type="none"/>
        </w:pict>
      </w:r>
      <w:r>
        <w:rPr/>
        <w:pict>
          <v:group style="position:absolute;margin-left:530.164856pt;margin-top:36.668053pt;width:21.267001pt;height:.1pt;mso-position-horizontal-relative:page;mso-position-vertical-relative:paragraph;z-index:-4839" coordorigin="10603,733" coordsize="425,2">
            <v:shape style="position:absolute;left:10603;top:733;width:425;height:2" coordorigin="10603,733" coordsize="425,0" path="m10603,733l11029,733e" filled="f" stroked="t" strokeweight="2.3625pt" strokecolor="#272727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2"/>
          <w:szCs w:val="22"/>
          <w:color w:val="131313"/>
          <w:spacing w:val="0"/>
          <w:w w:val="217"/>
          <w:position w:val="23"/>
        </w:rPr>
        <w:t>'</w:t>
      </w:r>
      <w:r>
        <w:rPr>
          <w:rFonts w:ascii="Arial" w:hAnsi="Arial" w:cs="Arial" w:eastAsia="Arial"/>
          <w:sz w:val="22"/>
          <w:szCs w:val="22"/>
          <w:color w:val="131313"/>
          <w:spacing w:val="60"/>
          <w:w w:val="217"/>
          <w:position w:val="23"/>
        </w:rPr>
        <w:t> </w:t>
      </w:r>
      <w:r>
        <w:rPr>
          <w:rFonts w:ascii="Arial" w:hAnsi="Arial" w:cs="Arial" w:eastAsia="Arial"/>
          <w:sz w:val="14"/>
          <w:szCs w:val="14"/>
          <w:color w:val="707070"/>
          <w:spacing w:val="0"/>
          <w:w w:val="100"/>
          <w:position w:val="11"/>
        </w:rPr>
        <w:t>.</w:t>
      </w:r>
      <w:r>
        <w:rPr>
          <w:rFonts w:ascii="Arial" w:hAnsi="Arial" w:cs="Arial" w:eastAsia="Arial"/>
          <w:sz w:val="14"/>
          <w:szCs w:val="14"/>
          <w:color w:val="707070"/>
          <w:spacing w:val="-38"/>
          <w:w w:val="100"/>
          <w:position w:val="11"/>
        </w:rPr>
        <w:t> </w:t>
      </w:r>
      <w:r>
        <w:rPr>
          <w:rFonts w:ascii="Arial" w:hAnsi="Arial" w:cs="Arial" w:eastAsia="Arial"/>
          <w:sz w:val="14"/>
          <w:szCs w:val="14"/>
          <w:color w:val="707070"/>
          <w:spacing w:val="0"/>
          <w:w w:val="100"/>
          <w:position w:val="11"/>
        </w:rPr>
        <w:tab/>
      </w:r>
      <w:r>
        <w:rPr>
          <w:rFonts w:ascii="Arial" w:hAnsi="Arial" w:cs="Arial" w:eastAsia="Arial"/>
          <w:sz w:val="14"/>
          <w:szCs w:val="14"/>
          <w:color w:val="707070"/>
          <w:spacing w:val="0"/>
          <w:w w:val="100"/>
          <w:position w:val="11"/>
        </w:rPr>
      </w:r>
      <w:r>
        <w:rPr>
          <w:rFonts w:ascii="Times New Roman" w:hAnsi="Times New Roman" w:cs="Times New Roman" w:eastAsia="Times New Roman"/>
          <w:sz w:val="50"/>
          <w:szCs w:val="50"/>
          <w:color w:val="282828"/>
          <w:spacing w:val="0"/>
          <w:w w:val="72"/>
          <w:position w:val="-11"/>
        </w:rPr>
        <w:t>..--</w:t>
      </w:r>
      <w:r>
        <w:rPr>
          <w:rFonts w:ascii="Times New Roman" w:hAnsi="Times New Roman" w:cs="Times New Roman" w:eastAsia="Times New Roman"/>
          <w:sz w:val="50"/>
          <w:szCs w:val="50"/>
          <w:color w:val="282828"/>
          <w:spacing w:val="-17"/>
          <w:w w:val="72"/>
          <w:position w:val="-11"/>
        </w:rPr>
        <w:t>-</w:t>
      </w:r>
      <w:r>
        <w:rPr>
          <w:rFonts w:ascii="Times New Roman" w:hAnsi="Times New Roman" w:cs="Times New Roman" w:eastAsia="Times New Roman"/>
          <w:sz w:val="50"/>
          <w:szCs w:val="50"/>
          <w:color w:val="414141"/>
          <w:spacing w:val="-108"/>
          <w:w w:val="91"/>
          <w:position w:val="-11"/>
        </w:rPr>
        <w:t>-</w:t>
      </w:r>
      <w:r>
        <w:rPr>
          <w:rFonts w:ascii="Times New Roman" w:hAnsi="Times New Roman" w:cs="Times New Roman" w:eastAsia="Times New Roman"/>
          <w:sz w:val="50"/>
          <w:szCs w:val="50"/>
          <w:color w:val="282828"/>
          <w:spacing w:val="-22"/>
          <w:w w:val="55"/>
          <w:position w:val="-11"/>
        </w:rPr>
        <w:t>-</w:t>
      </w:r>
      <w:r>
        <w:rPr>
          <w:rFonts w:ascii="Times New Roman" w:hAnsi="Times New Roman" w:cs="Times New Roman" w:eastAsia="Times New Roman"/>
          <w:sz w:val="50"/>
          <w:szCs w:val="50"/>
          <w:color w:val="707070"/>
          <w:spacing w:val="-76"/>
          <w:w w:val="30"/>
          <w:position w:val="-11"/>
        </w:rPr>
        <w:t>-</w:t>
      </w:r>
      <w:r>
        <w:rPr>
          <w:rFonts w:ascii="Times New Roman" w:hAnsi="Times New Roman" w:cs="Times New Roman" w:eastAsia="Times New Roman"/>
          <w:sz w:val="50"/>
          <w:szCs w:val="50"/>
          <w:color w:val="282828"/>
          <w:spacing w:val="0"/>
          <w:w w:val="55"/>
          <w:position w:val="-11"/>
        </w:rPr>
        <w:t>--</w:t>
      </w:r>
      <w:r>
        <w:rPr>
          <w:rFonts w:ascii="Times New Roman" w:hAnsi="Times New Roman" w:cs="Times New Roman" w:eastAsia="Times New Roman"/>
          <w:sz w:val="50"/>
          <w:szCs w:val="50"/>
          <w:color w:val="282828"/>
          <w:spacing w:val="-54"/>
          <w:w w:val="55"/>
          <w:position w:val="-11"/>
        </w:rPr>
        <w:t>-</w:t>
      </w:r>
      <w:r>
        <w:rPr>
          <w:rFonts w:ascii="Arial" w:hAnsi="Arial" w:cs="Arial" w:eastAsia="Arial"/>
          <w:sz w:val="15"/>
          <w:szCs w:val="15"/>
          <w:color w:val="282828"/>
          <w:spacing w:val="-13"/>
          <w:w w:val="101"/>
          <w:position w:val="11"/>
        </w:rPr>
        <w:t>-</w:t>
      </w:r>
      <w:r>
        <w:rPr>
          <w:rFonts w:ascii="Times New Roman" w:hAnsi="Times New Roman" w:cs="Times New Roman" w:eastAsia="Times New Roman"/>
          <w:sz w:val="50"/>
          <w:szCs w:val="50"/>
          <w:color w:val="282828"/>
          <w:spacing w:val="-129"/>
          <w:w w:val="55"/>
          <w:position w:val="-11"/>
        </w:rPr>
        <w:t>-</w:t>
      </w:r>
      <w:r>
        <w:rPr>
          <w:rFonts w:ascii="Arial" w:hAnsi="Arial" w:cs="Arial" w:eastAsia="Arial"/>
          <w:sz w:val="15"/>
          <w:szCs w:val="15"/>
          <w:color w:val="282828"/>
          <w:spacing w:val="0"/>
          <w:w w:val="101"/>
          <w:position w:val="11"/>
        </w:rPr>
        <w:t>.</w:t>
      </w:r>
      <w:r>
        <w:rPr>
          <w:rFonts w:ascii="Arial" w:hAnsi="Arial" w:cs="Arial" w:eastAsia="Arial"/>
          <w:sz w:val="15"/>
          <w:szCs w:val="15"/>
          <w:color w:val="282828"/>
          <w:spacing w:val="0"/>
          <w:w w:val="100"/>
          <w:position w:val="11"/>
        </w:rPr>
      </w:r>
      <w:r>
        <w:rPr>
          <w:rFonts w:ascii="Arial" w:hAnsi="Arial" w:cs="Arial" w:eastAsia="Arial"/>
          <w:sz w:val="15"/>
          <w:szCs w:val="15"/>
          <w:color w:val="282828"/>
          <w:spacing w:val="-5"/>
          <w:w w:val="100"/>
          <w:u w:val="single" w:color="272727"/>
          <w:position w:val="11"/>
        </w:rPr>
        <w:t> </w:t>
      </w:r>
      <w:r>
        <w:rPr>
          <w:rFonts w:ascii="Arial" w:hAnsi="Arial" w:cs="Arial" w:eastAsia="Arial"/>
          <w:sz w:val="15"/>
          <w:szCs w:val="15"/>
          <w:color w:val="282828"/>
          <w:spacing w:val="-5"/>
          <w:w w:val="100"/>
          <w:u w:val="single" w:color="272727"/>
          <w:position w:val="11"/>
        </w:rPr>
      </w:r>
      <w:r>
        <w:rPr>
          <w:rFonts w:ascii="Arial" w:hAnsi="Arial" w:cs="Arial" w:eastAsia="Arial"/>
          <w:sz w:val="15"/>
          <w:szCs w:val="15"/>
          <w:color w:val="282828"/>
          <w:spacing w:val="-5"/>
          <w:w w:val="100"/>
          <w:position w:val="11"/>
        </w:rPr>
      </w:r>
      <w:r>
        <w:rPr>
          <w:rFonts w:ascii="Arial" w:hAnsi="Arial" w:cs="Arial" w:eastAsia="Arial"/>
          <w:sz w:val="15"/>
          <w:szCs w:val="15"/>
          <w:color w:val="282828"/>
          <w:spacing w:val="-5"/>
          <w:w w:val="100"/>
          <w:position w:val="11"/>
        </w:rPr>
      </w:r>
      <w:r>
        <w:rPr>
          <w:rFonts w:ascii="Times New Roman" w:hAnsi="Times New Roman" w:cs="Times New Roman" w:eastAsia="Times New Roman"/>
          <w:sz w:val="50"/>
          <w:szCs w:val="50"/>
          <w:color w:val="282828"/>
          <w:spacing w:val="0"/>
          <w:w w:val="55"/>
          <w:position w:val="-11"/>
        </w:rPr>
        <w:t>c</w:t>
      </w:r>
      <w:r>
        <w:rPr>
          <w:rFonts w:ascii="Times New Roman" w:hAnsi="Times New Roman" w:cs="Times New Roman" w:eastAsia="Times New Roman"/>
          <w:sz w:val="50"/>
          <w:szCs w:val="50"/>
          <w:color w:val="282828"/>
          <w:spacing w:val="-98"/>
          <w:w w:val="55"/>
          <w:position w:val="-11"/>
        </w:rPr>
        <w:t>v</w:t>
      </w:r>
      <w:r>
        <w:rPr>
          <w:rFonts w:ascii="Times New Roman" w:hAnsi="Times New Roman" w:cs="Times New Roman" w:eastAsia="Times New Roman"/>
          <w:sz w:val="50"/>
          <w:szCs w:val="50"/>
          <w:color w:val="414141"/>
          <w:spacing w:val="0"/>
          <w:w w:val="45"/>
          <w:position w:val="-11"/>
        </w:rPr>
        <w:t>-----</w:t>
      </w:r>
      <w:r>
        <w:rPr>
          <w:rFonts w:ascii="Times New Roman" w:hAnsi="Times New Roman" w:cs="Times New Roman" w:eastAsia="Times New Roman"/>
          <w:sz w:val="50"/>
          <w:szCs w:val="50"/>
          <w:color w:val="414141"/>
          <w:spacing w:val="-433"/>
          <w:w w:val="45"/>
          <w:position w:val="-11"/>
        </w:rPr>
        <w:t>-</w:t>
      </w:r>
      <w:r>
        <w:rPr>
          <w:rFonts w:ascii="Arial" w:hAnsi="Arial" w:cs="Arial" w:eastAsia="Arial"/>
          <w:sz w:val="15"/>
          <w:szCs w:val="15"/>
          <w:color w:val="282828"/>
          <w:spacing w:val="0"/>
          <w:w w:val="101"/>
          <w:position w:val="11"/>
        </w:rPr>
        <w:t>/</w:t>
      </w:r>
      <w:r>
        <w:rPr>
          <w:rFonts w:ascii="Arial" w:hAnsi="Arial" w:cs="Arial" w:eastAsia="Arial"/>
          <w:sz w:val="15"/>
          <w:szCs w:val="15"/>
          <w:color w:val="282828"/>
          <w:spacing w:val="0"/>
          <w:w w:val="100"/>
          <w:position w:val="11"/>
        </w:rPr>
        <w:tab/>
      </w:r>
      <w:r>
        <w:rPr>
          <w:rFonts w:ascii="Arial" w:hAnsi="Arial" w:cs="Arial" w:eastAsia="Arial"/>
          <w:sz w:val="15"/>
          <w:szCs w:val="15"/>
          <w:color w:val="282828"/>
          <w:spacing w:val="0"/>
          <w:w w:val="100"/>
          <w:position w:val="11"/>
        </w:rPr>
      </w:r>
      <w:r>
        <w:rPr>
          <w:rFonts w:ascii="Arial" w:hAnsi="Arial" w:cs="Arial" w:eastAsia="Arial"/>
          <w:sz w:val="36"/>
          <w:szCs w:val="36"/>
          <w:color w:val="131313"/>
          <w:spacing w:val="0"/>
          <w:w w:val="75"/>
          <w:position w:val="11"/>
        </w:rPr>
        <w:t>"'-.</w:t>
      </w:r>
      <w:r>
        <w:rPr>
          <w:rFonts w:ascii="Arial" w:hAnsi="Arial" w:cs="Arial" w:eastAsia="Arial"/>
          <w:sz w:val="36"/>
          <w:szCs w:val="36"/>
          <w:color w:val="131313"/>
          <w:spacing w:val="-235"/>
          <w:w w:val="75"/>
          <w:position w:val="11"/>
        </w:rPr>
        <w:t>.</w:t>
      </w:r>
      <w:r>
        <w:rPr>
          <w:rFonts w:ascii="Times New Roman" w:hAnsi="Times New Roman" w:cs="Times New Roman" w:eastAsia="Times New Roman"/>
          <w:sz w:val="50"/>
          <w:szCs w:val="50"/>
          <w:color w:val="414141"/>
          <w:spacing w:val="-51"/>
          <w:w w:val="45"/>
          <w:position w:val="-11"/>
        </w:rPr>
        <w:t>-</w:t>
      </w:r>
      <w:r>
        <w:rPr>
          <w:rFonts w:ascii="Times New Roman" w:hAnsi="Times New Roman" w:cs="Times New Roman" w:eastAsia="Times New Roman"/>
          <w:sz w:val="50"/>
          <w:szCs w:val="50"/>
          <w:color w:val="282828"/>
          <w:spacing w:val="0"/>
          <w:w w:val="31"/>
          <w:position w:val="-11"/>
        </w:rPr>
        <w:t>-</w:t>
      </w:r>
      <w:r>
        <w:rPr>
          <w:rFonts w:ascii="Times New Roman" w:hAnsi="Times New Roman" w:cs="Times New Roman" w:eastAsia="Times New Roman"/>
          <w:sz w:val="50"/>
          <w:szCs w:val="50"/>
          <w:color w:val="282828"/>
          <w:spacing w:val="-182"/>
          <w:w w:val="31"/>
          <w:position w:val="-11"/>
        </w:rPr>
        <w:t>=</w:t>
      </w:r>
      <w:r>
        <w:rPr>
          <w:rFonts w:ascii="Times New Roman" w:hAnsi="Times New Roman" w:cs="Times New Roman" w:eastAsia="Times New Roman"/>
          <w:sz w:val="50"/>
          <w:szCs w:val="50"/>
          <w:color w:val="565656"/>
          <w:spacing w:val="0"/>
          <w:w w:val="42"/>
          <w:position w:val="-11"/>
        </w:rPr>
        <w:t>--.....</w:t>
      </w:r>
      <w:r>
        <w:rPr>
          <w:rFonts w:ascii="Times New Roman" w:hAnsi="Times New Roman" w:cs="Times New Roman" w:eastAsia="Times New Roman"/>
          <w:sz w:val="50"/>
          <w:szCs w:val="50"/>
          <w:color w:val="565656"/>
          <w:spacing w:val="0"/>
          <w:w w:val="100"/>
          <w:position w:val="-11"/>
        </w:rPr>
        <w:tab/>
      </w:r>
      <w:r>
        <w:rPr>
          <w:rFonts w:ascii="Times New Roman" w:hAnsi="Times New Roman" w:cs="Times New Roman" w:eastAsia="Times New Roman"/>
          <w:sz w:val="50"/>
          <w:szCs w:val="50"/>
          <w:color w:val="565656"/>
          <w:spacing w:val="0"/>
          <w:w w:val="100"/>
          <w:position w:val="-11"/>
        </w:rPr>
      </w:r>
      <w:r>
        <w:rPr>
          <w:rFonts w:ascii="Arial" w:hAnsi="Arial" w:cs="Arial" w:eastAsia="Arial"/>
          <w:sz w:val="75"/>
          <w:szCs w:val="75"/>
          <w:color w:val="282828"/>
          <w:spacing w:val="0"/>
          <w:w w:val="51"/>
          <w:position w:val="23"/>
        </w:rPr>
        <w:t>]</w:t>
      </w:r>
      <w:r>
        <w:rPr>
          <w:rFonts w:ascii="Arial" w:hAnsi="Arial" w:cs="Arial" w:eastAsia="Arial"/>
          <w:sz w:val="75"/>
          <w:szCs w:val="75"/>
          <w:color w:val="000000"/>
          <w:spacing w:val="0"/>
          <w:w w:val="100"/>
          <w:position w:val="0"/>
        </w:rPr>
      </w:r>
    </w:p>
    <w:p>
      <w:pPr>
        <w:spacing w:before="0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1" w:after="0" w:line="240" w:lineRule="auto"/>
        <w:ind w:right="100"/>
        <w:jc w:val="right"/>
        <w:tabs>
          <w:tab w:pos="148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282828"/>
          <w:spacing w:val="0"/>
          <w:w w:val="100"/>
          <w:i/>
        </w:rPr>
        <w:t>Pierra</w:t>
      </w:r>
      <w:r>
        <w:rPr>
          <w:rFonts w:ascii="Times New Roman" w:hAnsi="Times New Roman" w:cs="Times New Roman" w:eastAsia="Times New Roman"/>
          <w:sz w:val="15"/>
          <w:szCs w:val="15"/>
          <w:color w:val="282828"/>
          <w:spacing w:val="1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282828"/>
          <w:spacing w:val="0"/>
          <w:w w:val="107"/>
          <w:i/>
        </w:rPr>
        <w:t>TR&amp;!NTON</w:t>
      </w:r>
      <w:r>
        <w:rPr>
          <w:rFonts w:ascii="Times New Roman" w:hAnsi="Times New Roman" w:cs="Times New Roman" w:eastAsia="Times New Roman"/>
          <w:sz w:val="16"/>
          <w:szCs w:val="16"/>
          <w:color w:val="282828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6"/>
          <w:szCs w:val="16"/>
          <w:color w:val="282828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22"/>
          <w:szCs w:val="22"/>
          <w:color w:val="282828"/>
          <w:spacing w:val="0"/>
          <w:w w:val="87"/>
        </w:rPr>
        <w:t>'37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1900" w:h="16840"/>
          <w:pgMar w:top="1000" w:bottom="0" w:left="480" w:right="420"/>
        </w:sectPr>
      </w:pPr>
      <w:rPr/>
    </w:p>
    <w:p>
      <w:pPr>
        <w:spacing w:before="17" w:after="0" w:line="200" w:lineRule="exact"/>
        <w:jc w:val="left"/>
        <w:rPr>
          <w:sz w:val="20"/>
          <w:szCs w:val="20"/>
        </w:rPr>
      </w:pPr>
      <w:rPr/>
      <w:r>
        <w:rPr/>
        <w:pict>
          <v:group style="position:absolute;margin-left:.719758pt;margin-top:629.160461pt;width:593.560484pt;height:.1pt;mso-position-horizontal-relative:page;mso-position-vertical-relative:page;z-index:-4831" coordorigin="14,12583" coordsize="11871,2">
            <v:shape style="position:absolute;left:14;top:12583;width:11871;height:2" coordorigin="14,12583" coordsize="11871,0" path="m14,12583l11886,12583e" filled="f" stroked="t" strokeweight=".479839pt" strokecolor="#000000">
              <v:path arrowok="t"/>
            </v:shape>
          </v:group>
          <w10:wrap type="none"/>
        </w:pict>
      </w:r>
      <w:r>
        <w:rPr>
          <w:sz w:val="20"/>
          <w:szCs w:val="20"/>
        </w:rPr>
      </w:r>
    </w:p>
    <w:p>
      <w:pPr>
        <w:spacing w:before="20" w:after="0" w:line="240" w:lineRule="auto"/>
        <w:ind w:left="3752" w:right="4683"/>
        <w:jc w:val="center"/>
        <w:rPr>
          <w:rFonts w:ascii="Times New Roman" w:hAnsi="Times New Roman" w:cs="Times New Roman" w:eastAsia="Times New Roman"/>
          <w:sz w:val="31"/>
          <w:szCs w:val="31"/>
        </w:rPr>
      </w:pPr>
      <w:rPr/>
      <w:r>
        <w:rPr>
          <w:rFonts w:ascii="Times New Roman" w:hAnsi="Times New Roman" w:cs="Times New Roman" w:eastAsia="Times New Roman"/>
          <w:sz w:val="31"/>
          <w:szCs w:val="31"/>
          <w:color w:val="0F0F0F"/>
          <w:spacing w:val="0"/>
          <w:w w:val="103"/>
          <w:b/>
          <w:bCs/>
        </w:rPr>
        <w:t>Bibliuscrittu</w:t>
      </w:r>
      <w:r>
        <w:rPr>
          <w:rFonts w:ascii="Times New Roman" w:hAnsi="Times New Roman" w:cs="Times New Roman" w:eastAsia="Times New Roman"/>
          <w:sz w:val="31"/>
          <w:szCs w:val="3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20" w:right="-20"/>
        <w:jc w:val="left"/>
        <w:tabs>
          <w:tab w:pos="4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Guide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champignons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J</w:t>
      </w:r>
      <w:r>
        <w:rPr>
          <w:rFonts w:ascii="Times New Roman" w:hAnsi="Times New Roman" w:cs="Times New Roman" w:eastAsia="Times New Roman"/>
          <w:sz w:val="25"/>
          <w:szCs w:val="25"/>
          <w:color w:val="3F3F3F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M.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2"/>
        </w:rPr>
        <w:t>POLESE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15" w:after="0" w:line="240" w:lineRule="auto"/>
        <w:ind w:left="115" w:right="-20"/>
        <w:jc w:val="left"/>
        <w:tabs>
          <w:tab w:pos="4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-5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Guide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champignons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5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deR.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COURTECUISSE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15" w:after="0" w:line="240" w:lineRule="auto"/>
        <w:ind w:left="115" w:right="-20"/>
        <w:jc w:val="left"/>
        <w:tabs>
          <w:tab w:pos="4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-5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Nomenclature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noms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valides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3"/>
        </w:rPr>
        <w:t>champignons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10" w:after="0" w:line="252" w:lineRule="auto"/>
        <w:ind w:left="959" w:right="1056" w:firstLine="10"/>
        <w:jc w:val="left"/>
        <w:tabs>
          <w:tab w:pos="2000" w:val="left"/>
          <w:tab w:pos="2540" w:val="left"/>
          <w:tab w:pos="3300" w:val="left"/>
          <w:tab w:pos="3800" w:val="left"/>
          <w:tab w:pos="4240" w:val="left"/>
          <w:tab w:pos="5580" w:val="left"/>
          <w:tab w:pos="6200" w:val="left"/>
          <w:tab w:pos="772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Edition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33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53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1989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4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5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46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fédération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22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43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associations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26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1"/>
        </w:rPr>
        <w:t>mycologiques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méditerranéenne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9"/>
          <w:w w:val="104"/>
        </w:rPr>
        <w:t>s</w:t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4"/>
        </w:rPr>
        <w:t>,</w:t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8"/>
          <w:w w:val="104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(avec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classification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5"/>
          <w:szCs w:val="25"/>
          <w:color w:val="3F3F3F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5"/>
          <w:szCs w:val="25"/>
          <w:color w:val="3F3F3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5"/>
        </w:rPr>
        <w:t>BON)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10" w:right="-20"/>
        <w:jc w:val="left"/>
        <w:tabs>
          <w:tab w:pos="4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3F3F3F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5"/>
          <w:szCs w:val="25"/>
          <w:color w:val="3F3F3F"/>
          <w:spacing w:val="-5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3F3F3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3F3F3F"/>
          <w:spacing w:val="0"/>
          <w:w w:val="100"/>
        </w:rPr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Dictionnaire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étymologique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Y.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3"/>
        </w:rPr>
        <w:t>BRESSON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13" w:after="0" w:line="240" w:lineRule="auto"/>
        <w:ind w:left="959" w:right="-20"/>
        <w:jc w:val="left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Arial" w:hAnsi="Arial" w:cs="Arial" w:eastAsia="Arial"/>
          <w:sz w:val="25"/>
          <w:szCs w:val="25"/>
          <w:color w:val="0F0F0F"/>
          <w:spacing w:val="0"/>
          <w:w w:val="100"/>
        </w:rPr>
        <w:t>Aix</w:t>
      </w:r>
      <w:r>
        <w:rPr>
          <w:rFonts w:ascii="Arial" w:hAnsi="Arial" w:cs="Arial" w:eastAsia="Arial"/>
          <w:sz w:val="25"/>
          <w:szCs w:val="25"/>
          <w:color w:val="0F0F0F"/>
          <w:spacing w:val="36"/>
          <w:w w:val="100"/>
        </w:rPr>
        <w:t> </w:t>
      </w:r>
      <w:r>
        <w:rPr>
          <w:rFonts w:ascii="Arial" w:hAnsi="Arial" w:cs="Arial" w:eastAsia="Arial"/>
          <w:sz w:val="25"/>
          <w:szCs w:val="25"/>
          <w:color w:val="0F0F0F"/>
          <w:spacing w:val="0"/>
          <w:w w:val="100"/>
        </w:rPr>
        <w:t>-</w:t>
      </w:r>
      <w:r>
        <w:rPr>
          <w:rFonts w:ascii="Arial" w:hAnsi="Arial" w:cs="Arial" w:eastAsia="Arial"/>
          <w:sz w:val="25"/>
          <w:szCs w:val="25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en-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Provence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15" w:right="-20"/>
        <w:jc w:val="left"/>
        <w:tabs>
          <w:tab w:pos="4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Promenades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Corse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M.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2"/>
        </w:rPr>
        <w:t>CONRAD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10" w:after="0" w:line="240" w:lineRule="auto"/>
        <w:ind w:left="115" w:right="-20"/>
        <w:jc w:val="left"/>
        <w:tabs>
          <w:tab w:pos="4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Plantes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fleurs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rencontrées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M.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3"/>
        </w:rPr>
        <w:t>CONRAD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15" w:after="0" w:line="240" w:lineRule="auto"/>
        <w:ind w:left="110" w:right="-20"/>
        <w:jc w:val="left"/>
        <w:tabs>
          <w:tab w:pos="4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-5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9"/>
        </w:rPr>
        <w:t>Vocabulairede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1"/>
          <w:w w:val="109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J.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3"/>
        </w:rPr>
        <w:t>COSTA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8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15" w:right="-20"/>
        <w:jc w:val="left"/>
        <w:tabs>
          <w:tab w:pos="4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100"/>
        </w:rPr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Dictionnaire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Français/Corse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0"/>
          <w:w w:val="100"/>
        </w:rPr>
        <w:t>J.</w:t>
      </w:r>
      <w:r>
        <w:rPr>
          <w:rFonts w:ascii="Times New Roman" w:hAnsi="Times New Roman" w:cs="Times New Roman" w:eastAsia="Times New Roman"/>
          <w:sz w:val="24"/>
          <w:szCs w:val="24"/>
          <w:color w:val="0F0F0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3"/>
        </w:rPr>
        <w:t>ALBERTINI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15" w:after="0" w:line="240" w:lineRule="auto"/>
        <w:ind w:left="110" w:right="-20"/>
        <w:jc w:val="left"/>
        <w:tabs>
          <w:tab w:pos="4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5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Dictionnaire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Corse/Français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6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M.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3"/>
        </w:rPr>
        <w:t>CECCALDI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10" w:after="0" w:line="240" w:lineRule="auto"/>
        <w:ind w:left="110" w:right="-20"/>
        <w:jc w:val="left"/>
        <w:tabs>
          <w:tab w:pos="4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5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Dizzionarii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61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15"/>
        </w:rPr>
        <w:t>dai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28"/>
          <w:w w:val="115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15"/>
        </w:rPr>
        <w:t>CULIOLI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10" w:after="0" w:line="240" w:lineRule="auto"/>
        <w:ind w:left="110" w:right="-20"/>
        <w:jc w:val="left"/>
        <w:tabs>
          <w:tab w:pos="4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5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Dizzionarii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61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3"/>
        </w:rPr>
        <w:t>MONTESE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15" w:right="-20"/>
        <w:jc w:val="left"/>
        <w:tabs>
          <w:tab w:pos="4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"A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Frutta"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(ADECEC)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"/>
          <w:w w:val="103"/>
        </w:rPr>
        <w:t>P</w:t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0"/>
          <w:w w:val="71"/>
        </w:rPr>
        <w:t>.</w:t>
      </w:r>
      <w:r>
        <w:rPr>
          <w:rFonts w:ascii="Times New Roman" w:hAnsi="Times New Roman" w:cs="Times New Roman" w:eastAsia="Times New Roman"/>
          <w:sz w:val="25"/>
          <w:szCs w:val="25"/>
          <w:color w:val="282828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3"/>
        </w:rPr>
        <w:t>TREANTON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10" w:after="0" w:line="240" w:lineRule="auto"/>
        <w:ind w:left="115" w:right="-20"/>
        <w:jc w:val="left"/>
        <w:tabs>
          <w:tab w:pos="4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"I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Frutti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Corsi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Arighjassi"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P.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3"/>
        </w:rPr>
        <w:t>TREANTON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10" w:after="0" w:line="240" w:lineRule="auto"/>
        <w:ind w:left="115" w:right="-20"/>
        <w:jc w:val="left"/>
        <w:tabs>
          <w:tab w:pos="460" w:val="left"/>
        </w:tabs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5"/>
        </w:rPr>
        <w:t>"EPianteCultivabil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-21"/>
          <w:w w:val="105"/>
        </w:rPr>
        <w:t>e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5"/>
        </w:rPr>
        <w:t>da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BUTANICA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da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0"/>
        </w:rPr>
        <w:t>P.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0F0F0F"/>
          <w:spacing w:val="0"/>
          <w:w w:val="104"/>
        </w:rPr>
        <w:t>TREANTON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92"/>
        <w:jc w:val="right"/>
        <w:tabs>
          <w:tab w:pos="1420" w:val="left"/>
        </w:tabs>
        <w:rPr>
          <w:rFonts w:ascii="Times New Roman" w:hAnsi="Times New Roman" w:cs="Times New Roman" w:eastAsia="Times New Roman"/>
          <w:sz w:val="34"/>
          <w:szCs w:val="34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282828"/>
          <w:spacing w:val="0"/>
          <w:w w:val="100"/>
          <w:i/>
        </w:rPr>
        <w:t>Pier</w:t>
      </w:r>
      <w:r>
        <w:rPr>
          <w:rFonts w:ascii="Times New Roman" w:hAnsi="Times New Roman" w:cs="Times New Roman" w:eastAsia="Times New Roman"/>
          <w:sz w:val="15"/>
          <w:szCs w:val="15"/>
          <w:color w:val="282828"/>
          <w:spacing w:val="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0"/>
          <w:w w:val="100"/>
          <w:i/>
        </w:rPr>
        <w:t>e</w:t>
      </w:r>
      <w:r>
        <w:rPr>
          <w:rFonts w:ascii="Times New Roman" w:hAnsi="Times New Roman" w:cs="Times New Roman" w:eastAsia="Times New Roman"/>
          <w:sz w:val="15"/>
          <w:szCs w:val="15"/>
          <w:color w:val="0F0F0F"/>
          <w:spacing w:val="1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282828"/>
          <w:spacing w:val="0"/>
          <w:w w:val="100"/>
          <w:i/>
        </w:rPr>
        <w:t>TRRANTON</w:t>
      </w:r>
      <w:r>
        <w:rPr>
          <w:rFonts w:ascii="Times New Roman" w:hAnsi="Times New Roman" w:cs="Times New Roman" w:eastAsia="Times New Roman"/>
          <w:sz w:val="15"/>
          <w:szCs w:val="15"/>
          <w:color w:val="282828"/>
          <w:spacing w:val="7"/>
          <w:w w:val="100"/>
          <w:i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282828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15"/>
          <w:szCs w:val="15"/>
          <w:color w:val="282828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34"/>
          <w:szCs w:val="34"/>
          <w:color w:val="3F3F3F"/>
          <w:spacing w:val="-27"/>
          <w:w w:val="86"/>
        </w:rPr>
        <w:t>3</w:t>
      </w:r>
      <w:r>
        <w:rPr>
          <w:rFonts w:ascii="Times New Roman" w:hAnsi="Times New Roman" w:cs="Times New Roman" w:eastAsia="Times New Roman"/>
          <w:sz w:val="34"/>
          <w:szCs w:val="34"/>
          <w:color w:val="6D6D6D"/>
          <w:spacing w:val="0"/>
          <w:w w:val="111"/>
        </w:rPr>
        <w:t>8</w:t>
      </w:r>
      <w:r>
        <w:rPr>
          <w:rFonts w:ascii="Times New Roman" w:hAnsi="Times New Roman" w:cs="Times New Roman" w:eastAsia="Times New Roman"/>
          <w:sz w:val="34"/>
          <w:szCs w:val="34"/>
          <w:color w:val="000000"/>
          <w:spacing w:val="0"/>
          <w:w w:val="100"/>
        </w:rPr>
      </w:r>
    </w:p>
    <w:p>
      <w:pPr>
        <w:jc w:val="right"/>
        <w:spacing w:after="0"/>
        <w:sectPr>
          <w:pgSz w:w="11900" w:h="16840"/>
          <w:pgMar w:top="1580" w:bottom="280" w:left="1320" w:right="320"/>
        </w:sectPr>
      </w:pPr>
      <w:rPr/>
    </w:p>
    <w:p>
      <w:pPr>
        <w:spacing w:before="76" w:after="0" w:line="260" w:lineRule="exact"/>
        <w:ind w:left="1559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1A1A1A"/>
          <w:spacing w:val="0"/>
          <w:w w:val="113"/>
          <w:position w:val="-1"/>
        </w:rPr>
        <w:t>ADDENDA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6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jc w:val="left"/>
        <w:spacing w:after="0"/>
        <w:sectPr>
          <w:pgSz w:w="11900" w:h="16840"/>
          <w:pgMar w:top="1120" w:bottom="280" w:left="120" w:right="1520"/>
        </w:sectPr>
      </w:pPr>
      <w:rPr/>
    </w:p>
    <w:p>
      <w:pPr>
        <w:spacing w:before="33" w:after="0" w:line="340" w:lineRule="auto"/>
        <w:ind w:left="432" w:right="264" w:firstLine="-254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B3B3B3"/>
          <w:w w:val="69"/>
        </w:rPr>
        <w:t>'</w:t>
      </w:r>
      <w:r>
        <w:rPr>
          <w:rFonts w:ascii="Arial" w:hAnsi="Arial" w:cs="Arial" w:eastAsia="Arial"/>
          <w:sz w:val="21"/>
          <w:szCs w:val="21"/>
          <w:color w:val="B3B3B3"/>
          <w:spacing w:val="-38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B2B2B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B2B2B"/>
          <w:spacing w:val="48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2B2B2B"/>
          <w:spacing w:val="0"/>
          <w:w w:val="103"/>
        </w:rPr>
        <w:t>1INGUA</w:t>
      </w:r>
      <w:r>
        <w:rPr>
          <w:rFonts w:ascii="Arial" w:hAnsi="Arial" w:cs="Arial" w:eastAsia="Arial"/>
          <w:sz w:val="20"/>
          <w:szCs w:val="20"/>
          <w:color w:val="2B2B2B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0"/>
          <w:w w:val="100"/>
        </w:rPr>
        <w:t>ERBITRU</w:t>
      </w:r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2B2B2B"/>
          <w:spacing w:val="0"/>
          <w:w w:val="128"/>
        </w:rPr>
        <w:t>FIN</w:t>
      </w:r>
      <w:r>
        <w:rPr>
          <w:rFonts w:ascii="Arial" w:hAnsi="Arial" w:cs="Arial" w:eastAsia="Arial"/>
          <w:sz w:val="20"/>
          <w:szCs w:val="20"/>
          <w:color w:val="2B2B2B"/>
          <w:spacing w:val="-36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1A1A1A"/>
          <w:spacing w:val="0"/>
          <w:w w:val="100"/>
        </w:rPr>
        <w:t>GU</w:t>
      </w:r>
      <w:r>
        <w:rPr>
          <w:rFonts w:ascii="Arial" w:hAnsi="Arial" w:cs="Arial" w:eastAsia="Arial"/>
          <w:sz w:val="20"/>
          <w:szCs w:val="20"/>
          <w:color w:val="1A1A1A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90"/>
        </w:rPr>
        <w:t>GA.MBIJOLA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12" w:after="0" w:line="240" w:lineRule="auto"/>
        <w:ind w:left="427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100"/>
        </w:rPr>
        <w:t>MARCULELLA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432" w:right="-78"/>
        <w:jc w:val="left"/>
        <w:rPr>
          <w:rFonts w:ascii="Courier New" w:hAnsi="Courier New" w:cs="Courier New" w:eastAsia="Courier New"/>
          <w:sz w:val="25"/>
          <w:szCs w:val="25"/>
        </w:rPr>
      </w:pPr>
      <w:rPr/>
      <w:r>
        <w:rPr>
          <w:rFonts w:ascii="Courier New" w:hAnsi="Courier New" w:cs="Courier New" w:eastAsia="Courier New"/>
          <w:sz w:val="25"/>
          <w:szCs w:val="25"/>
          <w:color w:val="1A1A1A"/>
          <w:spacing w:val="0"/>
          <w:w w:val="90"/>
        </w:rPr>
        <w:t>PARACQüELLU</w:t>
      </w:r>
      <w:r>
        <w:rPr>
          <w:rFonts w:ascii="Courier New" w:hAnsi="Courier New" w:cs="Courier New" w:eastAsia="Courier New"/>
          <w:sz w:val="25"/>
          <w:szCs w:val="25"/>
          <w:color w:val="000000"/>
          <w:spacing w:val="0"/>
          <w:w w:val="100"/>
        </w:rPr>
      </w:r>
    </w:p>
    <w:p>
      <w:pPr>
        <w:spacing w:before="3" w:after="0" w:line="180" w:lineRule="exact"/>
        <w:jc w:val="left"/>
        <w:rPr>
          <w:sz w:val="18"/>
          <w:szCs w:val="18"/>
        </w:rPr>
      </w:pPr>
      <w:rPr/>
      <w:r>
        <w:rPr/>
        <w:br w:type="column"/>
      </w:r>
      <w:r>
        <w:rPr>
          <w:sz w:val="18"/>
          <w:szCs w:val="18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2B2B2B"/>
          <w:spacing w:val="0"/>
          <w:w w:val="100"/>
        </w:rPr>
        <w:t>Fistuline,</w:t>
      </w:r>
      <w:r>
        <w:rPr>
          <w:rFonts w:ascii="Times New Roman" w:hAnsi="Times New Roman" w:cs="Times New Roman" w:eastAsia="Times New Roman"/>
          <w:sz w:val="21"/>
          <w:szCs w:val="21"/>
          <w:color w:val="2B2B2B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100"/>
        </w:rPr>
        <w:t>langue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B2B2B"/>
          <w:spacing w:val="0"/>
          <w:w w:val="85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2B2B2B"/>
          <w:spacing w:val="14"/>
          <w:w w:val="8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100"/>
        </w:rPr>
        <w:t>boeuf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94" w:after="0" w:line="240" w:lineRule="auto"/>
        <w:ind w:left="43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100"/>
        </w:rPr>
        <w:t>Hygrophore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100"/>
        </w:rPr>
        <w:t>russule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70" w:after="0" w:line="240" w:lineRule="auto"/>
        <w:ind w:left="29" w:right="-20"/>
        <w:jc w:val="left"/>
        <w:rPr>
          <w:rFonts w:ascii="Courier New" w:hAnsi="Courier New" w:cs="Courier New" w:eastAsia="Courier New"/>
          <w:sz w:val="23"/>
          <w:szCs w:val="23"/>
        </w:rPr>
      </w:pPr>
      <w:rPr/>
      <w:r>
        <w:rPr>
          <w:rFonts w:ascii="Courier New" w:hAnsi="Courier New" w:cs="Courier New" w:eastAsia="Courier New"/>
          <w:sz w:val="23"/>
          <w:szCs w:val="23"/>
          <w:color w:val="1A1A1A"/>
          <w:spacing w:val="0"/>
          <w:w w:val="70"/>
        </w:rPr>
        <w:t>cèpe</w:t>
      </w:r>
      <w:r>
        <w:rPr>
          <w:rFonts w:ascii="Courier New" w:hAnsi="Courier New" w:cs="Courier New" w:eastAsia="Courier New"/>
          <w:sz w:val="23"/>
          <w:szCs w:val="23"/>
          <w:color w:val="000000"/>
          <w:spacing w:val="0"/>
          <w:w w:val="100"/>
        </w:rPr>
      </w:r>
    </w:p>
    <w:p>
      <w:pPr>
        <w:spacing w:before="75" w:after="0" w:line="348" w:lineRule="auto"/>
        <w:ind w:left="19" w:right="-56" w:firstLine="29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95"/>
        </w:rPr>
        <w:t>Champignons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-1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100"/>
        </w:rPr>
        <w:t>Paris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93"/>
        </w:rPr>
        <w:t>Chnmpignon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31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93"/>
        </w:rPr>
        <w:t>(terme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-8"/>
          <w:w w:val="93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100"/>
        </w:rPr>
        <w:t>générique)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98"/>
        </w:rPr>
        <w:t>Lépiote.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-12"/>
          <w:w w:val="9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100"/>
        </w:rPr>
        <w:t>Coulemelle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8" w:after="0" w:line="100" w:lineRule="exact"/>
        <w:jc w:val="left"/>
        <w:rPr>
          <w:sz w:val="10"/>
          <w:szCs w:val="10"/>
        </w:rPr>
      </w:pPr>
      <w:rPr/>
      <w:r>
        <w:rPr/>
        <w:br w:type="column"/>
      </w:r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100"/>
        </w:rPr>
        <w:t>Fistulina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81"/>
        </w:rPr>
        <w:t>hcp&lt;Jticn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2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58" w:right="-47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95"/>
        </w:rPr>
        <w:t>Hygrophorus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5"/>
          <w:w w:val="95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100"/>
        </w:rPr>
        <w:t>russula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61" w:after="0" w:line="240" w:lineRule="auto"/>
        <w:ind w:left="43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100"/>
        </w:rPr>
        <w:t>(plusieurs)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65" w:after="0" w:line="240" w:lineRule="auto"/>
        <w:ind w:left="14" w:right="-20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1A1A1A"/>
          <w:spacing w:val="0"/>
          <w:w w:val="105"/>
        </w:rPr>
        <w:t>(plusieurs)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38" w:right="-20"/>
        <w:jc w:val="left"/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1A1A1A"/>
          <w:spacing w:val="0"/>
          <w:w w:val="103"/>
        </w:rPr>
        <w:t>Ft:ngus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9" w:right="-71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94"/>
        </w:rPr>
        <w:t>Macrolcpiota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30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100"/>
        </w:rPr>
        <w:t>procem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12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8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52.799999pt;height:11.52pt;mso-position-horizontal-relative:char;mso-position-vertical-relative:line" type="#_x0000_t75">
            <v:imagedata r:id="rId31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83" w:after="0" w:line="292" w:lineRule="auto"/>
        <w:ind w:right="48" w:firstLine="43"/>
        <w:jc w:val="left"/>
        <w:rPr>
          <w:rFonts w:ascii="Arial" w:hAnsi="Arial" w:cs="Arial" w:eastAsia="Arial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2B2B2B"/>
          <w:w w:val="94"/>
        </w:rPr>
        <w:t>Igroforac</w:t>
      </w:r>
      <w:r>
        <w:rPr>
          <w:rFonts w:ascii="Times New Roman" w:hAnsi="Times New Roman" w:cs="Times New Roman" w:eastAsia="Times New Roman"/>
          <w:sz w:val="21"/>
          <w:szCs w:val="21"/>
          <w:color w:val="2B2B2B"/>
          <w:spacing w:val="-28"/>
          <w:w w:val="100"/>
        </w:rPr>
        <w:t> </w:t>
      </w:r>
      <w:r>
        <w:rPr>
          <w:rFonts w:ascii="Times New Roman" w:hAnsi="Times New Roman" w:cs="Times New Roman" w:eastAsia="Times New Roman"/>
          <w:sz w:val="26"/>
          <w:szCs w:val="26"/>
          <w:color w:val="4D4D4D"/>
          <w:spacing w:val="0"/>
          <w:w w:val="63"/>
        </w:rPr>
        <w:t>e.</w:t>
      </w:r>
      <w:r>
        <w:rPr>
          <w:rFonts w:ascii="Times New Roman" w:hAnsi="Times New Roman" w:cs="Times New Roman" w:eastAsia="Times New Roman"/>
          <w:sz w:val="26"/>
          <w:szCs w:val="26"/>
          <w:color w:val="4D4D4D"/>
          <w:spacing w:val="-44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5"/>
          <w:w w:val="100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B3B3B3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1"/>
          <w:szCs w:val="21"/>
          <w:color w:val="B3B3B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94"/>
        </w:rPr>
        <w:t>Bolctac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-15"/>
          <w:w w:val="9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606060"/>
          <w:spacing w:val="-8"/>
          <w:w w:val="133"/>
        </w:rPr>
        <w:t>e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84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8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0"/>
          <w:w w:val="92"/>
        </w:rPr>
        <w:t>Agacica</w:t>
      </w:r>
      <w:r>
        <w:rPr>
          <w:rFonts w:ascii="Times New Roman" w:hAnsi="Times New Roman" w:cs="Times New Roman" w:eastAsia="Times New Roman"/>
          <w:sz w:val="21"/>
          <w:szCs w:val="21"/>
          <w:color w:val="1A1A1A"/>
          <w:spacing w:val="11"/>
          <w:w w:val="92"/>
        </w:rPr>
        <w:t>c</w:t>
      </w:r>
      <w:r>
        <w:rPr>
          <w:rFonts w:ascii="Arial" w:hAnsi="Arial" w:cs="Arial" w:eastAsia="Arial"/>
          <w:sz w:val="18"/>
          <w:szCs w:val="18"/>
          <w:color w:val="838383"/>
          <w:spacing w:val="0"/>
          <w:w w:val="107"/>
        </w:rPr>
        <w:t>'</w:t>
      </w:r>
      <w:r>
        <w:rPr>
          <w:rFonts w:ascii="Arial" w:hAnsi="Arial" w:cs="Arial" w:eastAsia="Arial"/>
          <w:sz w:val="18"/>
          <w:szCs w:val="18"/>
          <w:color w:val="838383"/>
          <w:spacing w:val="-35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4D4D4D"/>
          <w:spacing w:val="0"/>
          <w:w w:val="105"/>
        </w:rPr>
        <w:t>\</w:t>
      </w:r>
      <w:r>
        <w:rPr>
          <w:rFonts w:ascii="Arial" w:hAnsi="Arial" w:cs="Arial" w:eastAsia="Arial"/>
          <w:sz w:val="18"/>
          <w:szCs w:val="18"/>
          <w:color w:val="4D4D4D"/>
          <w:spacing w:val="-20"/>
          <w:w w:val="105"/>
        </w:rPr>
        <w:t>H</w:t>
      </w:r>
      <w:r>
        <w:rPr>
          <w:rFonts w:ascii="Arial" w:hAnsi="Arial" w:cs="Arial" w:eastAsia="Arial"/>
          <w:sz w:val="18"/>
          <w:szCs w:val="18"/>
          <w:color w:val="2B2B2B"/>
          <w:spacing w:val="-19"/>
          <w:w w:val="182"/>
        </w:rPr>
        <w:t>i</w:t>
      </w:r>
      <w:r>
        <w:rPr>
          <w:rFonts w:ascii="Arial" w:hAnsi="Arial" w:cs="Arial" w:eastAsia="Arial"/>
          <w:sz w:val="18"/>
          <w:szCs w:val="18"/>
          <w:color w:val="979797"/>
          <w:spacing w:val="0"/>
          <w:w w:val="107"/>
        </w:rPr>
        <w:t>·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56" w:after="0" w:line="240" w:lineRule="auto"/>
        <w:ind w:left="19" w:right="-20"/>
        <w:jc w:val="left"/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1A1A1A"/>
          <w:spacing w:val="0"/>
          <w:w w:val="102"/>
        </w:rPr>
        <w:t>Fungu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37" w:lineRule="exact"/>
        <w:ind w:left="24" w:right="-20"/>
        <w:jc w:val="left"/>
        <w:rPr>
          <w:rFonts w:ascii="Times New Roman" w:hAnsi="Times New Roman" w:cs="Times New Roman" w:eastAsia="Times New Roman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2B2B2B"/>
          <w:w w:val="97"/>
          <w:position w:val="-1"/>
        </w:rPr>
        <w:t>Agarica</w:t>
      </w:r>
      <w:r>
        <w:rPr>
          <w:rFonts w:ascii="Times New Roman" w:hAnsi="Times New Roman" w:cs="Times New Roman" w:eastAsia="Times New Roman"/>
          <w:sz w:val="21"/>
          <w:szCs w:val="21"/>
          <w:color w:val="2B2B2B"/>
          <w:spacing w:val="9"/>
          <w:w w:val="97"/>
          <w:position w:val="-1"/>
        </w:rPr>
        <w:t>c</w:t>
      </w:r>
      <w:r>
        <w:rPr>
          <w:rFonts w:ascii="Times New Roman" w:hAnsi="Times New Roman" w:cs="Times New Roman" w:eastAsia="Times New Roman"/>
          <w:sz w:val="21"/>
          <w:szCs w:val="21"/>
          <w:color w:val="606060"/>
          <w:spacing w:val="0"/>
          <w:w w:val="58"/>
          <w:position w:val="-1"/>
        </w:rPr>
        <w:t>{?</w:t>
      </w:r>
      <w:r>
        <w:rPr>
          <w:rFonts w:ascii="Times New Roman" w:hAnsi="Times New Roman" w:cs="Times New Roman" w:eastAsia="Times New Roman"/>
          <w:sz w:val="21"/>
          <w:szCs w:val="21"/>
          <w:color w:val="606060"/>
          <w:spacing w:val="-18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2B2B2B"/>
          <w:spacing w:val="0"/>
          <w:w w:val="100"/>
          <w:position w:val="-1"/>
        </w:rPr>
        <w:t>a</w:t>
      </w:r>
      <w:r>
        <w:rPr>
          <w:rFonts w:ascii="Times New Roman" w:hAnsi="Times New Roman" w:cs="Times New Roman" w:eastAsia="Times New Roman"/>
          <w:sz w:val="21"/>
          <w:szCs w:val="21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120" w:right="1520"/>
          <w:cols w:num="4" w:equalWidth="0">
            <w:col w:w="1917" w:space="1230"/>
            <w:col w:w="2549" w:space="690"/>
            <w:col w:w="1747" w:space="954"/>
            <w:col w:w="1173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120" w:right="1520"/>
        </w:sectPr>
      </w:pPr>
      <w:rPr/>
    </w:p>
    <w:p>
      <w:pPr>
        <w:spacing w:before="30" w:after="0" w:line="240" w:lineRule="auto"/>
        <w:ind w:left="849" w:right="-90"/>
        <w:jc w:val="left"/>
        <w:tabs>
          <w:tab w:pos="47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B2B2B"/>
          <w:spacing w:val="0"/>
          <w:w w:val="100"/>
        </w:rPr>
        <w:t>,MARASM1U</w:t>
      </w:r>
      <w:r>
        <w:rPr>
          <w:rFonts w:ascii="Times New Roman" w:hAnsi="Times New Roman" w:cs="Times New Roman" w:eastAsia="Times New Roman"/>
          <w:sz w:val="23"/>
          <w:szCs w:val="23"/>
          <w:color w:val="2B2B2B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B2B2B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1A1A1A"/>
          <w:spacing w:val="0"/>
          <w:w w:val="90"/>
          <w:position w:val="-10"/>
        </w:rPr>
        <w:t>MARASMLUS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72" w:lineRule="exact"/>
        <w:ind w:left="2112" w:right="2291"/>
        <w:jc w:val="center"/>
        <w:tabs>
          <w:tab w:pos="27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Arial" w:hAnsi="Arial" w:cs="Arial" w:eastAsia="Arial"/>
          <w:sz w:val="22"/>
          <w:szCs w:val="22"/>
          <w:color w:val="1A1A1A"/>
          <w:spacing w:val="0"/>
          <w:w w:val="73"/>
        </w:rPr>
        <w:t>ela</w:t>
      </w:r>
      <w:r>
        <w:rPr>
          <w:rFonts w:ascii="Arial" w:hAnsi="Arial" w:cs="Arial" w:eastAsia="Arial"/>
          <w:sz w:val="22"/>
          <w:szCs w:val="22"/>
          <w:color w:val="1A1A1A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1A1A1A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1A1A1A"/>
          <w:spacing w:val="0"/>
          <w:w w:val="113"/>
        </w:rPr>
        <w:t>NOCCA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2" w:after="0" w:line="259" w:lineRule="exact"/>
        <w:ind w:left="2189" w:right="2292"/>
        <w:jc w:val="center"/>
        <w:tabs>
          <w:tab w:pos="2720" w:val="left"/>
        </w:tabs>
        <w:rPr>
          <w:rFonts w:ascii="Arial" w:hAnsi="Arial" w:cs="Arial" w:eastAsia="Arial"/>
          <w:sz w:val="23"/>
          <w:szCs w:val="23"/>
        </w:rPr>
      </w:pPr>
      <w:rPr/>
      <w:r>
        <w:rPr/>
        <w:pict>
          <v:group style="position:absolute;margin-left:9.596774pt;margin-top:29.524109pt;width:370.435484pt;height:.1pt;mso-position-horizontal-relative:page;mso-position-vertical-relative:paragraph;z-index:-4828" coordorigin="192,590" coordsize="7409,2">
            <v:shape style="position:absolute;left:192;top:590;width:7409;height:2" coordorigin="192,590" coordsize="7409,0" path="m192,590l7601,590e" filled="f" stroked="t" strokeweight=".959677pt" strokecolor="#000000">
              <v:path arrowok="t"/>
            </v:shape>
          </v:group>
          <w10:wrap type="none"/>
        </w:pict>
      </w:r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0"/>
          <w:w w:val="100"/>
          <w:i/>
          <w:position w:val="-1"/>
        </w:rPr>
        <w:t>o</w:t>
      </w:r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-37"/>
          <w:w w:val="100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0"/>
          <w:w w:val="100"/>
          <w:i/>
          <w:position w:val="-1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0"/>
          <w:w w:val="100"/>
          <w:i/>
          <w:position w:val="-1"/>
        </w:rPr>
      </w:r>
      <w:r>
        <w:rPr>
          <w:rFonts w:ascii="Arial" w:hAnsi="Arial" w:cs="Arial" w:eastAsia="Arial"/>
          <w:sz w:val="23"/>
          <w:szCs w:val="23"/>
          <w:color w:val="1A1A1A"/>
          <w:spacing w:val="0"/>
          <w:w w:val="116"/>
          <w:i/>
          <w:position w:val="-1"/>
        </w:rPr>
        <w:t>NUCCA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19" w:after="0" w:line="280" w:lineRule="exact"/>
        <w:jc w:val="left"/>
        <w:rPr>
          <w:sz w:val="28"/>
          <w:szCs w:val="28"/>
        </w:rPr>
      </w:pPr>
      <w:rPr/>
      <w:r>
        <w:rPr/>
        <w:br w:type="column"/>
      </w:r>
      <w:r>
        <w:rPr>
          <w:sz w:val="28"/>
          <w:szCs w:val="28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0"/>
          <w:w w:val="86"/>
        </w:rPr>
        <w:t>MARASMJACE</w:t>
      </w:r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0"/>
          <w:w w:val="86"/>
        </w:rPr>
        <w:t>  </w:t>
      </w:r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9"/>
          <w:w w:val="86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0"/>
          <w:w w:val="86"/>
        </w:rPr>
        <w:t>A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120" w:right="1520"/>
          <w:cols w:num="2" w:equalWidth="0">
            <w:col w:w="6066" w:space="1189"/>
            <w:col w:w="3005"/>
          </w:cols>
        </w:sectPr>
      </w:pPr>
      <w:rPr/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120" w:right="1520"/>
        </w:sectPr>
      </w:pPr>
      <w:rPr/>
    </w:p>
    <w:p>
      <w:pPr>
        <w:spacing w:before="16" w:after="0" w:line="260" w:lineRule="exact"/>
        <w:jc w:val="left"/>
        <w:rPr>
          <w:sz w:val="26"/>
          <w:szCs w:val="26"/>
        </w:rPr>
      </w:pPr>
      <w:rPr/>
      <w:r>
        <w:rPr/>
        <w:pict>
          <v:group style="position:absolute;margin-left:7.68pt;margin-top:296.640015pt;width:557.450040pt;height:179.069537pt;mso-position-horizontal-relative:page;mso-position-vertical-relative:page;z-index:-4830" coordorigin="154,5933" coordsize="11149,3581">
            <v:shape style="position:absolute;left:154;top:5933;width:10790;height:3571" type="#_x0000_t75">
              <v:imagedata r:id="rId32" o:title=""/>
            </v:shape>
            <v:group style="position:absolute;left:6679;top:9507;width:4616;height:2" coordorigin="6679,9507" coordsize="4616,2">
              <v:shape style="position:absolute;left:6679;top:9507;width:4616;height:2" coordorigin="6679,9507" coordsize="4616,0" path="m6679,9507l11295,9507e" filled="f" stroked="t" strokeweight=".719758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11.516129pt;margin-top:50.390427pt;width:552.294355pt;height:.1pt;mso-position-horizontal-relative:page;mso-position-vertical-relative:page;z-index:-4829" coordorigin="230,1008" coordsize="11046,2">
            <v:shape style="position:absolute;left:230;top:1008;width:11046;height:2" coordorigin="230,1008" coordsize="11046,0" path="m230,1008l11276,1008e" filled="f" stroked="t" strokeweight=".959677pt" strokecolor="#000000">
              <v:path arrowok="t"/>
            </v:shape>
          </v:group>
          <w10:wrap type="none"/>
        </w:pict>
      </w:r>
      <w:r>
        <w:rPr/>
        <w:pict>
          <v:group style="position:absolute;margin-left:.719758pt;margin-top:629.160461pt;width:593.560484pt;height:.1pt;mso-position-horizontal-relative:page;mso-position-vertical-relative:page;z-index:-4827" coordorigin="14,12583" coordsize="11871,2">
            <v:shape style="position:absolute;left:14;top:12583;width:11871;height:2" coordorigin="14,12583" coordsize="11871,0" path="m14,12583l11886,12583e" filled="f" stroked="t" strokeweight=".479839pt" strokecolor="#000000">
              <v:path arrowok="t"/>
            </v:shape>
          </v:group>
          <w10:wrap type="none"/>
        </w:pict>
      </w:r>
      <w:r>
        <w:rPr>
          <w:sz w:val="26"/>
          <w:szCs w:val="26"/>
        </w:rPr>
      </w:r>
    </w:p>
    <w:p>
      <w:pPr>
        <w:spacing w:before="0" w:after="0" w:line="240" w:lineRule="auto"/>
        <w:ind w:left="110" w:right="-88"/>
        <w:jc w:val="left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Times New Roman" w:hAnsi="Times New Roman" w:cs="Times New Roman" w:eastAsia="Times New Roman"/>
          <w:sz w:val="19"/>
          <w:szCs w:val="19"/>
          <w:color w:val="2B2B2B"/>
          <w:spacing w:val="-11"/>
          <w:w w:val="97"/>
          <w:position w:val="-9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606060"/>
          <w:spacing w:val="0"/>
          <w:w w:val="47"/>
          <w:position w:val="-9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606060"/>
          <w:spacing w:val="10"/>
          <w:w w:val="100"/>
          <w:position w:val="-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A1A1A"/>
          <w:spacing w:val="-76"/>
          <w:w w:val="111"/>
          <w:position w:val="0"/>
        </w:rPr>
        <w:t>"</w:t>
      </w:r>
      <w:r>
        <w:rPr>
          <w:rFonts w:ascii="Times New Roman" w:hAnsi="Times New Roman" w:cs="Times New Roman" w:eastAsia="Times New Roman"/>
          <w:sz w:val="19"/>
          <w:szCs w:val="19"/>
          <w:color w:val="2B2B2B"/>
          <w:spacing w:val="0"/>
          <w:w w:val="116"/>
          <w:position w:val="-9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2B2B2B"/>
          <w:spacing w:val="-59"/>
          <w:w w:val="116"/>
          <w:position w:val="-9"/>
        </w:rPr>
        <w:t>"</w:t>
      </w:r>
      <w:r>
        <w:rPr>
          <w:rFonts w:ascii="Times New Roman" w:hAnsi="Times New Roman" w:cs="Times New Roman" w:eastAsia="Times New Roman"/>
          <w:sz w:val="19"/>
          <w:szCs w:val="19"/>
          <w:color w:val="1A1A1A"/>
          <w:spacing w:val="0"/>
          <w:w w:val="111"/>
          <w:position w:val="0"/>
        </w:rPr>
        <w:t>'</w:t>
      </w:r>
      <w:r>
        <w:rPr>
          <w:rFonts w:ascii="Times New Roman" w:hAnsi="Times New Roman" w:cs="Times New Roman" w:eastAsia="Times New Roman"/>
          <w:sz w:val="19"/>
          <w:szCs w:val="19"/>
          <w:color w:val="1A1A1A"/>
          <w:spacing w:val="-5"/>
          <w:w w:val="111"/>
          <w:position w:val="0"/>
        </w:rPr>
        <w:t>'</w:t>
      </w:r>
      <w:r>
        <w:rPr>
          <w:rFonts w:ascii="Times New Roman" w:hAnsi="Times New Roman" w:cs="Times New Roman" w:eastAsia="Times New Roman"/>
          <w:sz w:val="19"/>
          <w:szCs w:val="19"/>
          <w:color w:val="2B2B2B"/>
          <w:spacing w:val="-28"/>
          <w:w w:val="116"/>
          <w:position w:val="-9"/>
        </w:rPr>
        <w:t>'</w:t>
      </w:r>
      <w:r>
        <w:rPr>
          <w:rFonts w:ascii="Times New Roman" w:hAnsi="Times New Roman" w:cs="Times New Roman" w:eastAsia="Times New Roman"/>
          <w:sz w:val="19"/>
          <w:szCs w:val="19"/>
          <w:color w:val="1A1A1A"/>
          <w:spacing w:val="-46"/>
          <w:w w:val="111"/>
          <w:position w:val="0"/>
        </w:rPr>
        <w:t>"</w:t>
      </w:r>
      <w:r>
        <w:rPr>
          <w:rFonts w:ascii="Times New Roman" w:hAnsi="Times New Roman" w:cs="Times New Roman" w:eastAsia="Times New Roman"/>
          <w:sz w:val="19"/>
          <w:szCs w:val="19"/>
          <w:color w:val="2B2B2B"/>
          <w:spacing w:val="-18"/>
          <w:w w:val="116"/>
          <w:position w:val="-9"/>
        </w:rPr>
        <w:t>-</w:t>
      </w:r>
      <w:r>
        <w:rPr>
          <w:rFonts w:ascii="Times New Roman" w:hAnsi="Times New Roman" w:cs="Times New Roman" w:eastAsia="Times New Roman"/>
          <w:sz w:val="19"/>
          <w:szCs w:val="19"/>
          <w:color w:val="1A1A1A"/>
          <w:spacing w:val="0"/>
          <w:w w:val="111"/>
          <w:position w:val="0"/>
        </w:rPr>
        <w:t>)C</w:t>
      </w:r>
      <w:r>
        <w:rPr>
          <w:rFonts w:ascii="Times New Roman" w:hAnsi="Times New Roman" w:cs="Times New Roman" w:eastAsia="Times New Roman"/>
          <w:sz w:val="19"/>
          <w:szCs w:val="19"/>
          <w:color w:val="1A1A1A"/>
          <w:spacing w:val="-34"/>
          <w:w w:val="111"/>
          <w:position w:val="0"/>
        </w:rPr>
        <w:t>C</w:t>
      </w:r>
      <w:r>
        <w:rPr>
          <w:rFonts w:ascii="Times New Roman" w:hAnsi="Times New Roman" w:cs="Times New Roman" w:eastAsia="Times New Roman"/>
          <w:sz w:val="19"/>
          <w:szCs w:val="19"/>
          <w:color w:val="1A1A1A"/>
          <w:spacing w:val="-18"/>
          <w:w w:val="123"/>
          <w:position w:val="-9"/>
        </w:rPr>
        <w:t>·</w:t>
      </w:r>
      <w:r>
        <w:rPr>
          <w:rFonts w:ascii="Times New Roman" w:hAnsi="Times New Roman" w:cs="Times New Roman" w:eastAsia="Times New Roman"/>
          <w:sz w:val="19"/>
          <w:szCs w:val="19"/>
          <w:color w:val="4D4D4D"/>
          <w:spacing w:val="-9"/>
          <w:w w:val="78"/>
          <w:position w:val="0"/>
        </w:rPr>
        <w:t>l</w:t>
      </w:r>
      <w:r>
        <w:rPr>
          <w:rFonts w:ascii="Times New Roman" w:hAnsi="Times New Roman" w:cs="Times New Roman" w:eastAsia="Times New Roman"/>
          <w:sz w:val="19"/>
          <w:szCs w:val="19"/>
          <w:color w:val="2B2B2B"/>
          <w:spacing w:val="0"/>
          <w:w w:val="85"/>
          <w:position w:val="0"/>
        </w:rPr>
        <w:t>'</w:t>
      </w:r>
      <w:r>
        <w:rPr>
          <w:rFonts w:ascii="Times New Roman" w:hAnsi="Times New Roman" w:cs="Times New Roman" w:eastAsia="Times New Roman"/>
          <w:sz w:val="19"/>
          <w:szCs w:val="19"/>
          <w:color w:val="2B2B2B"/>
          <w:spacing w:val="-23"/>
          <w:w w:val="85"/>
          <w:position w:val="0"/>
        </w:rPr>
        <w:t>·</w:t>
      </w:r>
      <w:r>
        <w:rPr>
          <w:rFonts w:ascii="Times New Roman" w:hAnsi="Times New Roman" w:cs="Times New Roman" w:eastAsia="Times New Roman"/>
          <w:sz w:val="19"/>
          <w:szCs w:val="19"/>
          <w:color w:val="2B2B2B"/>
          <w:spacing w:val="0"/>
          <w:w w:val="121"/>
          <w:position w:val="-9"/>
        </w:rPr>
        <w:t>'•</w:t>
      </w:r>
      <w:r>
        <w:rPr>
          <w:rFonts w:ascii="Times New Roman" w:hAnsi="Times New Roman" w:cs="Times New Roman" w:eastAsia="Times New Roman"/>
          <w:sz w:val="19"/>
          <w:szCs w:val="19"/>
          <w:color w:val="2B2B2B"/>
          <w:spacing w:val="-6"/>
          <w:w w:val="100"/>
          <w:position w:val="-9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A1A1A"/>
          <w:spacing w:val="0"/>
          <w:w w:val="100"/>
          <w:position w:val="0"/>
        </w:rPr>
        <w:t>A</w:t>
      </w:r>
      <w:r>
        <w:rPr>
          <w:rFonts w:ascii="Times New Roman" w:hAnsi="Times New Roman" w:cs="Times New Roman" w:eastAsia="Times New Roman"/>
          <w:sz w:val="19"/>
          <w:szCs w:val="19"/>
          <w:color w:val="1A1A1A"/>
          <w:spacing w:val="17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1A1A1A"/>
          <w:spacing w:val="0"/>
          <w:w w:val="99"/>
          <w:position w:val="0"/>
        </w:rPr>
        <w:t>l·lUC\..</w:t>
      </w:r>
      <w:r>
        <w:rPr>
          <w:rFonts w:ascii="Times New Roman" w:hAnsi="Times New Roman" w:cs="Times New Roman" w:eastAsia="Times New Roman"/>
          <w:sz w:val="19"/>
          <w:szCs w:val="19"/>
          <w:color w:val="1A1A1A"/>
          <w:spacing w:val="-35"/>
          <w:w w:val="99"/>
          <w:position w:val="0"/>
        </w:rPr>
        <w:t>,</w:t>
      </w:r>
      <w:r>
        <w:rPr>
          <w:rFonts w:ascii="Arial" w:hAnsi="Arial" w:cs="Arial" w:eastAsia="Arial"/>
          <w:sz w:val="18"/>
          <w:szCs w:val="18"/>
          <w:color w:val="2B2B2B"/>
          <w:spacing w:val="-53"/>
          <w:w w:val="180"/>
          <w:position w:val="5"/>
        </w:rPr>
        <w:t>'</w:t>
      </w:r>
      <w:r>
        <w:rPr>
          <w:rFonts w:ascii="Arial" w:hAnsi="Arial" w:cs="Arial" w:eastAsia="Arial"/>
          <w:sz w:val="18"/>
          <w:szCs w:val="18"/>
          <w:color w:val="2B2B2B"/>
          <w:spacing w:val="-74"/>
          <w:w w:val="180"/>
          <w:position w:val="5"/>
        </w:rPr>
        <w:t>/</w:t>
      </w:r>
      <w:r>
        <w:rPr>
          <w:rFonts w:ascii="Times New Roman" w:hAnsi="Times New Roman" w:cs="Times New Roman" w:eastAsia="Times New Roman"/>
          <w:sz w:val="19"/>
          <w:szCs w:val="19"/>
          <w:color w:val="2B2B2B"/>
          <w:spacing w:val="0"/>
          <w:w w:val="121"/>
          <w:position w:val="0"/>
        </w:rPr>
        <w:t>,</w:t>
      </w:r>
      <w:r>
        <w:rPr>
          <w:rFonts w:ascii="Times New Roman" w:hAnsi="Times New Roman" w:cs="Times New Roman" w:eastAsia="Times New Roman"/>
          <w:sz w:val="19"/>
          <w:szCs w:val="19"/>
          <w:color w:val="2B2B2B"/>
          <w:spacing w:val="-23"/>
          <w:w w:val="100"/>
          <w:position w:val="0"/>
        </w:rPr>
        <w:t> </w:t>
      </w:r>
      <w:r>
        <w:rPr>
          <w:rFonts w:ascii="Arial" w:hAnsi="Arial" w:cs="Arial" w:eastAsia="Arial"/>
          <w:sz w:val="18"/>
          <w:szCs w:val="18"/>
          <w:color w:val="2B2B2B"/>
          <w:spacing w:val="-3"/>
          <w:w w:val="180"/>
          <w:position w:val="5"/>
        </w:rPr>
        <w:t>'</w:t>
      </w:r>
      <w:r>
        <w:rPr>
          <w:rFonts w:ascii="Times New Roman" w:hAnsi="Times New Roman" w:cs="Times New Roman" w:eastAsia="Times New Roman"/>
          <w:sz w:val="19"/>
          <w:szCs w:val="19"/>
          <w:color w:val="2B2B2B"/>
          <w:spacing w:val="0"/>
          <w:w w:val="117"/>
          <w:position w:val="0"/>
        </w:rPr>
        <w:t>.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30" w:after="0" w:line="211" w:lineRule="exact"/>
        <w:ind w:left="108" w:right="-20"/>
        <w:jc w:val="left"/>
        <w:tabs>
          <w:tab w:pos="268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3"/>
          <w:szCs w:val="23"/>
          <w:color w:val="1A1A1A"/>
          <w:w w:val="47"/>
          <w:position w:val="-5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1A1A1A"/>
          <w:spacing w:val="-2"/>
          <w:w w:val="47"/>
          <w:position w:val="-5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D4D4D"/>
          <w:spacing w:val="0"/>
          <w:w w:val="71"/>
          <w:position w:val="-5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D4D4D"/>
          <w:spacing w:val="0"/>
          <w:w w:val="100"/>
          <w:position w:val="-5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4D4D4D"/>
          <w:spacing w:val="8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A1A1A"/>
          <w:spacing w:val="0"/>
          <w:w w:val="100"/>
          <w:position w:val="-5"/>
        </w:rPr>
        <w:t>')</w:t>
      </w:r>
      <w:r>
        <w:rPr>
          <w:rFonts w:ascii="Times New Roman" w:hAnsi="Times New Roman" w:cs="Times New Roman" w:eastAsia="Times New Roman"/>
          <w:sz w:val="23"/>
          <w:szCs w:val="23"/>
          <w:color w:val="1A1A1A"/>
          <w:spacing w:val="0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A1A1A"/>
          <w:spacing w:val="11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727272"/>
          <w:spacing w:val="0"/>
          <w:w w:val="39"/>
          <w:position w:val="-5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727272"/>
          <w:spacing w:val="0"/>
          <w:w w:val="39"/>
          <w:position w:val="-5"/>
        </w:rPr>
        <w:t>    </w:t>
      </w:r>
      <w:r>
        <w:rPr>
          <w:rFonts w:ascii="Times New Roman" w:hAnsi="Times New Roman" w:cs="Times New Roman" w:eastAsia="Times New Roman"/>
          <w:sz w:val="23"/>
          <w:szCs w:val="23"/>
          <w:color w:val="727272"/>
          <w:spacing w:val="5"/>
          <w:w w:val="39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A1A1A"/>
          <w:spacing w:val="0"/>
          <w:w w:val="77"/>
          <w:position w:val="-5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1A1A1A"/>
          <w:spacing w:val="0"/>
          <w:w w:val="77"/>
          <w:position w:val="-5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1A1A1A"/>
          <w:spacing w:val="40"/>
          <w:w w:val="77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A1A1A"/>
          <w:spacing w:val="0"/>
          <w:w w:val="100"/>
          <w:position w:val="-5"/>
        </w:rPr>
        <w:t>Coïse</w:t>
      </w:r>
      <w:r>
        <w:rPr>
          <w:rFonts w:ascii="Times New Roman" w:hAnsi="Times New Roman" w:cs="Times New Roman" w:eastAsia="Times New Roman"/>
          <w:sz w:val="23"/>
          <w:szCs w:val="23"/>
          <w:color w:val="1A1A1A"/>
          <w:spacing w:val="11"/>
          <w:w w:val="100"/>
          <w:position w:val="-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1A1A1A"/>
          <w:spacing w:val="0"/>
          <w:w w:val="100"/>
          <w:position w:val="-5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1A1A1A"/>
          <w:spacing w:val="0"/>
          <w:w w:val="100"/>
          <w:position w:val="-5"/>
        </w:rPr>
      </w:r>
      <w:r>
        <w:rPr>
          <w:rFonts w:ascii="Times New Roman" w:hAnsi="Times New Roman" w:cs="Times New Roman" w:eastAsia="Times New Roman"/>
          <w:sz w:val="23"/>
          <w:szCs w:val="23"/>
          <w:color w:val="2B2B2B"/>
          <w:spacing w:val="0"/>
          <w:w w:val="58"/>
          <w:position w:val="-5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143" w:lineRule="exact"/>
        <w:ind w:left="41"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77.106842pt;margin-top:2.538592pt;width:5.101585pt;height:9pt;mso-position-horizontal-relative:page;mso-position-vertical-relative:paragraph;z-index:-4826" type="#_x0000_t202" filled="f" stroked="f">
            <v:textbox inset="0,0,0,0">
              <w:txbxContent>
                <w:p>
                  <w:pPr>
                    <w:spacing w:before="0" w:after="0" w:line="180" w:lineRule="exact"/>
                    <w:ind w:right="-67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8"/>
                      <w:szCs w:val="18"/>
                      <w:color w:val="2B2B2B"/>
                      <w:w w:val="73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8"/>
                      <w:szCs w:val="18"/>
                      <w:color w:val="2B2B2B"/>
                      <w:spacing w:val="-40"/>
                      <w:w w:val="73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sz w:val="18"/>
                      <w:szCs w:val="18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0"/>
          <w:w w:val="88"/>
          <w:position w:val="-1"/>
        </w:rPr>
        <w:t>1·J\C</w:t>
      </w:r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-2"/>
          <w:w w:val="88"/>
          <w:position w:val="-1"/>
        </w:rPr>
        <w:t> </w:t>
      </w:r>
      <w:r>
        <w:rPr>
          <w:rFonts w:ascii="Arial" w:hAnsi="Arial" w:cs="Arial" w:eastAsia="Arial"/>
          <w:sz w:val="15"/>
          <w:szCs w:val="15"/>
          <w:color w:val="2B2B2B"/>
          <w:spacing w:val="0"/>
          <w:w w:val="134"/>
          <w:position w:val="-1"/>
        </w:rPr>
        <w:t>}01</w:t>
      </w:r>
      <w:r>
        <w:rPr>
          <w:rFonts w:ascii="Arial" w:hAnsi="Arial" w:cs="Arial" w:eastAsia="Arial"/>
          <w:sz w:val="15"/>
          <w:szCs w:val="15"/>
          <w:color w:val="2B2B2B"/>
          <w:spacing w:val="-25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0"/>
          <w:w w:val="62"/>
          <w:position w:val="-1"/>
        </w:rPr>
        <w:t>C</w:t>
      </w:r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0"/>
          <w:w w:val="62"/>
          <w:position w:val="-1"/>
        </w:rPr>
        <w:t>    </w:t>
      </w:r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16"/>
          <w:w w:val="62"/>
          <w:position w:val="-1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B2B2B"/>
          <w:spacing w:val="0"/>
          <w:w w:val="154"/>
          <w:position w:val="-1"/>
        </w:rPr>
        <w:t>'</w:t>
      </w:r>
      <w:r>
        <w:rPr>
          <w:rFonts w:ascii="Times New Roman" w:hAnsi="Times New Roman" w:cs="Times New Roman" w:eastAsia="Times New Roman"/>
          <w:sz w:val="22"/>
          <w:szCs w:val="22"/>
          <w:color w:val="2B2B2B"/>
          <w:spacing w:val="44"/>
          <w:w w:val="154"/>
          <w:position w:val="-1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0"/>
          <w:w w:val="58"/>
          <w:position w:val="-1"/>
        </w:rPr>
        <w:t>.</w:t>
      </w:r>
      <w:r>
        <w:rPr>
          <w:rFonts w:ascii="Times New Roman" w:hAnsi="Times New Roman" w:cs="Times New Roman" w:eastAsia="Times New Roman"/>
          <w:sz w:val="22"/>
          <w:szCs w:val="22"/>
          <w:color w:val="1A1A1A"/>
          <w:spacing w:val="30"/>
          <w:w w:val="58"/>
          <w:position w:val="-1"/>
        </w:rPr>
        <w:t> </w:t>
      </w:r>
      <w:r>
        <w:rPr>
          <w:rFonts w:ascii="Arial" w:hAnsi="Arial" w:cs="Arial" w:eastAsia="Arial"/>
          <w:sz w:val="11"/>
          <w:szCs w:val="11"/>
          <w:color w:val="2B2B2B"/>
          <w:spacing w:val="0"/>
          <w:w w:val="58"/>
          <w:i/>
          <w:position w:val="-1"/>
        </w:rPr>
        <w:t>·J</w:t>
      </w:r>
      <w:r>
        <w:rPr>
          <w:rFonts w:ascii="Arial" w:hAnsi="Arial" w:cs="Arial" w:eastAsia="Arial"/>
          <w:sz w:val="11"/>
          <w:szCs w:val="11"/>
          <w:color w:val="2B2B2B"/>
          <w:spacing w:val="0"/>
          <w:w w:val="58"/>
          <w:i/>
          <w:position w:val="-1"/>
        </w:rPr>
        <w:t>        </w:t>
      </w:r>
      <w:r>
        <w:rPr>
          <w:rFonts w:ascii="Arial" w:hAnsi="Arial" w:cs="Arial" w:eastAsia="Arial"/>
          <w:sz w:val="11"/>
          <w:szCs w:val="11"/>
          <w:color w:val="2B2B2B"/>
          <w:spacing w:val="4"/>
          <w:w w:val="58"/>
          <w:i/>
          <w:position w:val="-1"/>
        </w:rPr>
        <w:t> </w:t>
      </w:r>
      <w:r>
        <w:rPr>
          <w:rFonts w:ascii="Arial" w:hAnsi="Arial" w:cs="Arial" w:eastAsia="Arial"/>
          <w:sz w:val="11"/>
          <w:szCs w:val="11"/>
          <w:color w:val="1A1A1A"/>
          <w:spacing w:val="0"/>
          <w:w w:val="100"/>
          <w:position w:val="-1"/>
        </w:rPr>
        <w:t>.</w:t>
      </w:r>
      <w:r>
        <w:rPr>
          <w:rFonts w:ascii="Arial" w:hAnsi="Arial" w:cs="Arial" w:eastAsia="Arial"/>
          <w:sz w:val="11"/>
          <w:szCs w:val="11"/>
          <w:color w:val="1A1A1A"/>
          <w:spacing w:val="0"/>
          <w:w w:val="100"/>
          <w:position w:val="-1"/>
        </w:rPr>
        <w:t>  </w:t>
      </w:r>
      <w:r>
        <w:rPr>
          <w:rFonts w:ascii="Arial" w:hAnsi="Arial" w:cs="Arial" w:eastAsia="Arial"/>
          <w:sz w:val="11"/>
          <w:szCs w:val="11"/>
          <w:color w:val="1A1A1A"/>
          <w:spacing w:val="3"/>
          <w:w w:val="100"/>
          <w:position w:val="-1"/>
        </w:rPr>
        <w:t> </w:t>
      </w:r>
      <w:r>
        <w:rPr>
          <w:rFonts w:ascii="Arial" w:hAnsi="Arial" w:cs="Arial" w:eastAsia="Arial"/>
          <w:sz w:val="11"/>
          <w:szCs w:val="11"/>
          <w:color w:val="4D4D4D"/>
          <w:spacing w:val="0"/>
          <w:w w:val="131"/>
          <w:position w:val="-1"/>
        </w:rPr>
        <w:t>.</w:t>
      </w:r>
      <w:r>
        <w:rPr>
          <w:rFonts w:ascii="Arial" w:hAnsi="Arial" w:cs="Arial" w:eastAsia="Arial"/>
          <w:sz w:val="11"/>
          <w:szCs w:val="11"/>
          <w:color w:val="4D4D4D"/>
          <w:spacing w:val="0"/>
          <w:w w:val="131"/>
          <w:position w:val="-1"/>
        </w:rPr>
        <w:t> </w:t>
      </w:r>
      <w:r>
        <w:rPr>
          <w:rFonts w:ascii="Arial" w:hAnsi="Arial" w:cs="Arial" w:eastAsia="Arial"/>
          <w:sz w:val="11"/>
          <w:szCs w:val="11"/>
          <w:color w:val="4D4D4D"/>
          <w:spacing w:val="5"/>
          <w:w w:val="131"/>
          <w:position w:val="-1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4D4D4D"/>
          <w:spacing w:val="0"/>
          <w:w w:val="74"/>
          <w:position w:val="-1"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color w:val="4D4D4D"/>
          <w:spacing w:val="-32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2B2B2B"/>
          <w:spacing w:val="0"/>
          <w:w w:val="73"/>
          <w:position w:val="-1"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color w:val="2B2B2B"/>
          <w:spacing w:val="0"/>
          <w:w w:val="73"/>
          <w:position w:val="-1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2B2B2B"/>
          <w:spacing w:val="2"/>
          <w:w w:val="73"/>
          <w:position w:val="-1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color w:val="2B2B2B"/>
          <w:spacing w:val="0"/>
          <w:w w:val="100"/>
          <w:i/>
          <w:position w:val="-1"/>
        </w:rPr>
        <w:t>''\")</w:t>
      </w:r>
      <w:r>
        <w:rPr>
          <w:rFonts w:ascii="Times New Roman" w:hAnsi="Times New Roman" w:cs="Times New Roman" w:eastAsia="Times New Roman"/>
          <w:sz w:val="18"/>
          <w:szCs w:val="18"/>
          <w:color w:val="2B2B2B"/>
          <w:spacing w:val="20"/>
          <w:w w:val="100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2B2B2B"/>
          <w:spacing w:val="0"/>
          <w:w w:val="115"/>
          <w:i/>
          <w:position w:val="-1"/>
        </w:rPr>
        <w:t>('()/'S</w:t>
      </w:r>
      <w:r>
        <w:rPr>
          <w:rFonts w:ascii="Times New Roman" w:hAnsi="Times New Roman" w:cs="Times New Roman" w:eastAsia="Times New Roman"/>
          <w:sz w:val="13"/>
          <w:szCs w:val="13"/>
          <w:color w:val="2B2B2B"/>
          <w:spacing w:val="-13"/>
          <w:w w:val="115"/>
          <w:i/>
          <w:position w:val="-1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080808"/>
          <w:spacing w:val="0"/>
          <w:w w:val="98"/>
          <w:i/>
          <w:position w:val="-1"/>
        </w:rPr>
        <w:t>ICi</w:t>
      </w:r>
      <w:r>
        <w:rPr>
          <w:rFonts w:ascii="Times New Roman" w:hAnsi="Times New Roman" w:cs="Times New Roman" w:eastAsia="Times New Roman"/>
          <w:sz w:val="13"/>
          <w:szCs w:val="13"/>
          <w:color w:val="080808"/>
          <w:spacing w:val="7"/>
          <w:w w:val="98"/>
          <w:i/>
          <w:position w:val="-1"/>
        </w:rPr>
        <w:t>i</w:t>
      </w:r>
      <w:r>
        <w:rPr>
          <w:rFonts w:ascii="Times New Roman" w:hAnsi="Times New Roman" w:cs="Times New Roman" w:eastAsia="Times New Roman"/>
          <w:sz w:val="13"/>
          <w:szCs w:val="13"/>
          <w:color w:val="2B2B2B"/>
          <w:spacing w:val="0"/>
          <w:w w:val="115"/>
          <w:i/>
          <w:position w:val="-1"/>
        </w:rPr>
        <w:t>S;.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0" w:after="0" w:line="169" w:lineRule="exact"/>
        <w:ind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Arial" w:hAnsi="Arial" w:cs="Arial" w:eastAsia="Arial"/>
          <w:sz w:val="11"/>
          <w:szCs w:val="11"/>
          <w:color w:val="1A1A1A"/>
          <w:spacing w:val="-55"/>
          <w:w w:val="193"/>
          <w:position w:val="6"/>
        </w:rPr>
        <w:t>•</w:t>
      </w:r>
      <w:r>
        <w:rPr>
          <w:rFonts w:ascii="Arial" w:hAnsi="Arial" w:cs="Arial" w:eastAsia="Arial"/>
          <w:sz w:val="18"/>
          <w:szCs w:val="18"/>
          <w:color w:val="1A1A1A"/>
          <w:spacing w:val="0"/>
          <w:w w:val="110"/>
          <w:i/>
          <w:position w:val="0"/>
        </w:rPr>
        <w:t>Jlclleboms</w:t>
      </w:r>
      <w:r>
        <w:rPr>
          <w:rFonts w:ascii="Arial" w:hAnsi="Arial" w:cs="Arial" w:eastAsia="Arial"/>
          <w:sz w:val="18"/>
          <w:szCs w:val="18"/>
          <w:color w:val="1A1A1A"/>
          <w:spacing w:val="19"/>
          <w:w w:val="100"/>
          <w:i/>
          <w:position w:val="0"/>
        </w:rPr>
        <w:t> </w:t>
      </w:r>
      <w:r>
        <w:rPr>
          <w:rFonts w:ascii="Arial" w:hAnsi="Arial" w:cs="Arial" w:eastAsia="Arial"/>
          <w:sz w:val="11"/>
          <w:szCs w:val="11"/>
          <w:color w:val="1A1A1A"/>
          <w:spacing w:val="0"/>
          <w:w w:val="100"/>
          <w:position w:val="6"/>
        </w:rPr>
        <w:t>/</w:t>
      </w:r>
      <w:r>
        <w:rPr>
          <w:rFonts w:ascii="Arial" w:hAnsi="Arial" w:cs="Arial" w:eastAsia="Arial"/>
          <w:sz w:val="11"/>
          <w:szCs w:val="11"/>
          <w:color w:val="1A1A1A"/>
          <w:spacing w:val="-3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1A1A1A"/>
          <w:spacing w:val="0"/>
          <w:w w:val="100"/>
          <w:position w:val="4"/>
        </w:rPr>
        <w:t>1</w:t>
      </w:r>
      <w:r>
        <w:rPr>
          <w:rFonts w:ascii="Times New Roman" w:hAnsi="Times New Roman" w:cs="Times New Roman" w:eastAsia="Times New Roman"/>
          <w:sz w:val="13"/>
          <w:szCs w:val="13"/>
          <w:color w:val="1A1A1A"/>
          <w:spacing w:val="-13"/>
          <w:w w:val="100"/>
          <w:position w:val="4"/>
        </w:rPr>
        <w:t>1</w:t>
      </w:r>
      <w:r>
        <w:rPr>
          <w:rFonts w:ascii="Arial" w:hAnsi="Arial" w:cs="Arial" w:eastAsia="Arial"/>
          <w:sz w:val="11"/>
          <w:szCs w:val="11"/>
          <w:color w:val="2B2B2B"/>
          <w:spacing w:val="0"/>
          <w:w w:val="100"/>
          <w:i/>
          <w:position w:val="6"/>
        </w:rPr>
        <w:t>'1(</w:t>
      </w:r>
      <w:r>
        <w:rPr>
          <w:rFonts w:ascii="Arial" w:hAnsi="Arial" w:cs="Arial" w:eastAsia="Arial"/>
          <w:sz w:val="11"/>
          <w:szCs w:val="11"/>
          <w:color w:val="2B2B2B"/>
          <w:spacing w:val="0"/>
          <w:w w:val="100"/>
          <w:i/>
          <w:position w:val="6"/>
        </w:rPr>
        <w:t>  </w:t>
      </w:r>
      <w:r>
        <w:rPr>
          <w:rFonts w:ascii="Arial" w:hAnsi="Arial" w:cs="Arial" w:eastAsia="Arial"/>
          <w:sz w:val="11"/>
          <w:szCs w:val="11"/>
          <w:color w:val="2B2B2B"/>
          <w:spacing w:val="10"/>
          <w:w w:val="100"/>
          <w:i/>
          <w:position w:val="6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2B2B2B"/>
          <w:spacing w:val="0"/>
          <w:w w:val="137"/>
          <w:position w:val="6"/>
        </w:rPr>
        <w:t>I</w:t>
      </w:r>
      <w:r>
        <w:rPr>
          <w:rFonts w:ascii="Times New Roman" w:hAnsi="Times New Roman" w:cs="Times New Roman" w:eastAsia="Times New Roman"/>
          <w:sz w:val="13"/>
          <w:szCs w:val="13"/>
          <w:color w:val="2B2B2B"/>
          <w:spacing w:val="-21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2B2B2B"/>
          <w:spacing w:val="0"/>
          <w:w w:val="137"/>
          <w:position w:val="6"/>
        </w:rPr>
        <w:t>l</w:t>
      </w:r>
      <w:r>
        <w:rPr>
          <w:rFonts w:ascii="Times New Roman" w:hAnsi="Times New Roman" w:cs="Times New Roman" w:eastAsia="Times New Roman"/>
          <w:sz w:val="13"/>
          <w:szCs w:val="13"/>
          <w:color w:val="2B2B2B"/>
          <w:spacing w:val="-24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2B2B2B"/>
          <w:spacing w:val="0"/>
          <w:w w:val="137"/>
          <w:position w:val="6"/>
        </w:rPr>
        <w:t>\</w:t>
      </w:r>
      <w:r>
        <w:rPr>
          <w:rFonts w:ascii="Times New Roman" w:hAnsi="Times New Roman" w:cs="Times New Roman" w:eastAsia="Times New Roman"/>
          <w:sz w:val="13"/>
          <w:szCs w:val="13"/>
          <w:color w:val="2B2B2B"/>
          <w:spacing w:val="32"/>
          <w:w w:val="137"/>
          <w:position w:val="6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2B2B2B"/>
          <w:spacing w:val="0"/>
          <w:w w:val="100"/>
          <w:position w:val="6"/>
        </w:rPr>
        <w:t>/'</w:t>
      </w:r>
      <w:r>
        <w:rPr>
          <w:rFonts w:ascii="Times New Roman" w:hAnsi="Times New Roman" w:cs="Times New Roman" w:eastAsia="Times New Roman"/>
          <w:sz w:val="13"/>
          <w:szCs w:val="13"/>
          <w:color w:val="2B2B2B"/>
          <w:spacing w:val="0"/>
          <w:w w:val="100"/>
          <w:position w:val="6"/>
        </w:rPr>
        <w:t>   </w:t>
      </w:r>
      <w:r>
        <w:rPr>
          <w:rFonts w:ascii="Times New Roman" w:hAnsi="Times New Roman" w:cs="Times New Roman" w:eastAsia="Times New Roman"/>
          <w:sz w:val="13"/>
          <w:szCs w:val="13"/>
          <w:color w:val="2B2B2B"/>
          <w:spacing w:val="1"/>
          <w:w w:val="100"/>
          <w:position w:val="6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1A1A1A"/>
          <w:spacing w:val="0"/>
          <w:w w:val="143"/>
          <w:position w:val="6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1A1A1A"/>
          <w:spacing w:val="-3"/>
          <w:w w:val="143"/>
          <w:position w:val="6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1A1A1A"/>
          <w:spacing w:val="0"/>
          <w:w w:val="100"/>
          <w:position w:val="6"/>
        </w:rPr>
        <w:t>·'·</w:t>
      </w:r>
      <w:r>
        <w:rPr>
          <w:rFonts w:ascii="Times New Roman" w:hAnsi="Times New Roman" w:cs="Times New Roman" w:eastAsia="Times New Roman"/>
          <w:sz w:val="13"/>
          <w:szCs w:val="13"/>
          <w:color w:val="1A1A1A"/>
          <w:spacing w:val="1"/>
          <w:w w:val="100"/>
          <w:position w:val="6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1A1A1A"/>
          <w:spacing w:val="0"/>
          <w:w w:val="100"/>
          <w:position w:val="6"/>
        </w:rPr>
        <w:t>1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00" w:h="16840"/>
          <w:pgMar w:top="1000" w:bottom="0" w:left="120" w:right="1520"/>
          <w:cols w:num="2" w:equalWidth="0">
            <w:col w:w="2286" w:space="1387"/>
            <w:col w:w="6587"/>
          </w:cols>
        </w:sectPr>
      </w:pPr>
      <w:rPr/>
    </w:p>
    <w:p>
      <w:pPr>
        <w:spacing w:before="94" w:after="0" w:line="240" w:lineRule="auto"/>
        <w:ind w:left="112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573.119985pt;height:667.2pt;mso-position-horizontal-relative:char;mso-position-vertical-relative:line" type="#_x0000_t75">
            <v:imagedata r:id="rId33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jc w:val="left"/>
        <w:spacing w:after="0"/>
        <w:sectPr>
          <w:pgSz w:w="11900" w:h="16840"/>
          <w:pgMar w:top="60" w:bottom="280" w:left="80" w:right="140"/>
        </w:sectPr>
      </w:pPr>
      <w:rPr/>
    </w:p>
    <w:p>
      <w:pPr>
        <w:spacing w:before="0" w:after="0" w:line="742" w:lineRule="exact"/>
        <w:ind w:left="3754" w:right="-144"/>
        <w:jc w:val="left"/>
        <w:tabs>
          <w:tab w:pos="5640" w:val="left"/>
          <w:tab w:pos="6600" w:val="left"/>
          <w:tab w:pos="7440" w:val="left"/>
        </w:tabs>
        <w:rPr>
          <w:rFonts w:ascii="Arial" w:hAnsi="Arial" w:cs="Arial" w:eastAsia="Arial"/>
          <w:sz w:val="50"/>
          <w:szCs w:val="50"/>
        </w:rPr>
      </w:pPr>
      <w:rPr/>
      <w:r>
        <w:rPr/>
        <w:pict>
          <v:group style="position:absolute;margin-left:2.159274pt;margin-top:358.491882pt;width:.1pt;height:40.792249pt;mso-position-horizontal-relative:page;mso-position-vertical-relative:page;z-index:-4825" coordorigin="43,7170" coordsize="2,816">
            <v:shape style="position:absolute;left:43;top:7170;width:2;height:816" coordorigin="43,7170" coordsize="0,816" path="m43,7986l43,7170e" filled="f" stroked="t" strokeweight=".719758pt" strokecolor="#DBDBE4">
              <v:path arrowok="t"/>
            </v:shape>
          </v:group>
          <w10:wrap type="none"/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28.643143pt;margin-top:32.773193pt;width:128.206414pt;height:5pt;mso-position-horizontal-relative:page;mso-position-vertical-relative:paragraph;z-index:-4824" type="#_x0000_t202" filled="f" stroked="f">
            <v:textbox inset="0,0,0,0">
              <w:txbxContent>
                <w:p>
                  <w:pPr>
                    <w:spacing w:before="0" w:after="0" w:line="100" w:lineRule="exact"/>
                    <w:ind w:right="-55"/>
                    <w:jc w:val="left"/>
                    <w:tabs>
                      <w:tab w:pos="2520" w:val="left"/>
                    </w:tabs>
                    <w:rPr>
                      <w:rFonts w:ascii="Arial" w:hAnsi="Arial" w:cs="Arial" w:eastAsia="Arial"/>
                      <w:sz w:val="10"/>
                      <w:szCs w:val="10"/>
                    </w:rPr>
                  </w:pPr>
                  <w:rPr/>
                  <w:r>
                    <w:rPr>
                      <w:rFonts w:ascii="Arial" w:hAnsi="Arial" w:cs="Arial" w:eastAsia="Arial"/>
                      <w:sz w:val="10"/>
                      <w:szCs w:val="10"/>
                      <w:color w:val="AFB3B8"/>
                      <w:spacing w:val="0"/>
                      <w:w w:val="100"/>
                    </w:rPr>
                    <w:t>'</w:t>
                  </w:r>
                  <w:r>
                    <w:rPr>
                      <w:rFonts w:ascii="Arial" w:hAnsi="Arial" w:cs="Arial" w:eastAsia="Arial"/>
                      <w:sz w:val="10"/>
                      <w:szCs w:val="10"/>
                      <w:color w:val="AFB3B8"/>
                      <w:spacing w:val="0"/>
                      <w:w w:val="100"/>
                    </w:rPr>
                    <w:tab/>
                  </w:r>
                  <w:r>
                    <w:rPr>
                      <w:rFonts w:ascii="Arial" w:hAnsi="Arial" w:cs="Arial" w:eastAsia="Arial"/>
                      <w:sz w:val="10"/>
                      <w:szCs w:val="10"/>
                      <w:color w:val="AFB3B8"/>
                      <w:spacing w:val="0"/>
                      <w:w w:val="100"/>
                    </w:rPr>
                  </w:r>
                  <w:r>
                    <w:rPr>
                      <w:rFonts w:ascii="Arial" w:hAnsi="Arial" w:cs="Arial" w:eastAsia="Arial"/>
                      <w:sz w:val="10"/>
                      <w:szCs w:val="10"/>
                      <w:color w:val="8E9397"/>
                      <w:spacing w:val="0"/>
                      <w:w w:val="55"/>
                    </w:rPr>
                    <w:t>1</w:t>
                  </w:r>
                  <w:r>
                    <w:rPr>
                      <w:rFonts w:ascii="Arial" w:hAnsi="Arial" w:cs="Arial" w:eastAsia="Arial"/>
                      <w:sz w:val="10"/>
                      <w:szCs w:val="10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44"/>
          <w:szCs w:val="44"/>
          <w:color w:val="151C21"/>
          <w:w w:val="143"/>
        </w:rPr>
        <w:t>0</w:t>
      </w:r>
      <w:r>
        <w:rPr>
          <w:rFonts w:ascii="Times New Roman" w:hAnsi="Times New Roman" w:cs="Times New Roman" w:eastAsia="Times New Roman"/>
          <w:sz w:val="44"/>
          <w:szCs w:val="44"/>
          <w:color w:val="151C21"/>
          <w:spacing w:val="-65"/>
          <w:w w:val="100"/>
        </w:rPr>
        <w:t> </w:t>
      </w:r>
      <w:r>
        <w:rPr>
          <w:rFonts w:ascii="Arial" w:hAnsi="Arial" w:cs="Arial" w:eastAsia="Arial"/>
          <w:sz w:val="51"/>
          <w:szCs w:val="51"/>
          <w:color w:val="151C21"/>
          <w:spacing w:val="0"/>
          <w:w w:val="82"/>
        </w:rPr>
        <w:t>4</w:t>
      </w:r>
      <w:r>
        <w:rPr>
          <w:rFonts w:ascii="Arial" w:hAnsi="Arial" w:cs="Arial" w:eastAsia="Arial"/>
          <w:sz w:val="51"/>
          <w:szCs w:val="51"/>
          <w:color w:val="151C21"/>
          <w:spacing w:val="61"/>
          <w:w w:val="82"/>
        </w:rPr>
        <w:t> </w:t>
      </w:r>
      <w:r>
        <w:rPr>
          <w:rFonts w:ascii="Arial" w:hAnsi="Arial" w:cs="Arial" w:eastAsia="Arial"/>
          <w:sz w:val="51"/>
          <w:szCs w:val="51"/>
          <w:color w:val="151C21"/>
          <w:spacing w:val="0"/>
          <w:w w:val="100"/>
        </w:rPr>
        <w:t>'</w:t>
      </w:r>
      <w:r>
        <w:rPr>
          <w:rFonts w:ascii="Arial" w:hAnsi="Arial" w:cs="Arial" w:eastAsia="Arial"/>
          <w:sz w:val="51"/>
          <w:szCs w:val="51"/>
          <w:color w:val="151C21"/>
          <w:spacing w:val="-40"/>
          <w:w w:val="100"/>
        </w:rPr>
        <w:t> </w:t>
      </w:r>
      <w:r>
        <w:rPr>
          <w:rFonts w:ascii="Arial" w:hAnsi="Arial" w:cs="Arial" w:eastAsia="Arial"/>
          <w:sz w:val="51"/>
          <w:szCs w:val="51"/>
          <w:color w:val="151C21"/>
          <w:spacing w:val="0"/>
          <w:w w:val="88"/>
        </w:rPr>
        <w:t>9</w:t>
      </w:r>
      <w:r>
        <w:rPr>
          <w:rFonts w:ascii="Arial" w:hAnsi="Arial" w:cs="Arial" w:eastAsia="Arial"/>
          <w:sz w:val="51"/>
          <w:szCs w:val="51"/>
          <w:color w:val="151C21"/>
          <w:spacing w:val="-37"/>
          <w:w w:val="88"/>
        </w:rPr>
        <w:t> </w:t>
      </w:r>
      <w:r>
        <w:rPr>
          <w:rFonts w:ascii="Arial" w:hAnsi="Arial" w:cs="Arial" w:eastAsia="Arial"/>
          <w:sz w:val="61"/>
          <w:szCs w:val="61"/>
          <w:color w:val="151C21"/>
          <w:spacing w:val="0"/>
          <w:w w:val="56"/>
        </w:rPr>
        <w:t>s</w:t>
      </w:r>
      <w:r>
        <w:rPr>
          <w:rFonts w:ascii="Arial" w:hAnsi="Arial" w:cs="Arial" w:eastAsia="Arial"/>
          <w:sz w:val="61"/>
          <w:szCs w:val="61"/>
          <w:color w:val="151C21"/>
          <w:spacing w:val="32"/>
          <w:w w:val="56"/>
        </w:rPr>
        <w:t>-</w:t>
      </w:r>
      <w:r>
        <w:rPr>
          <w:rFonts w:ascii="Arial" w:hAnsi="Arial" w:cs="Arial" w:eastAsia="Arial"/>
          <w:sz w:val="12"/>
          <w:szCs w:val="12"/>
          <w:color w:val="283136"/>
          <w:spacing w:val="0"/>
          <w:w w:val="221"/>
        </w:rPr>
        <w:t>t</w:t>
      </w:r>
      <w:r>
        <w:rPr>
          <w:rFonts w:ascii="Arial" w:hAnsi="Arial" w:cs="Arial" w:eastAsia="Arial"/>
          <w:sz w:val="12"/>
          <w:szCs w:val="12"/>
          <w:color w:val="283136"/>
          <w:spacing w:val="0"/>
          <w:w w:val="100"/>
        </w:rPr>
        <w:tab/>
      </w:r>
      <w:r>
        <w:rPr>
          <w:rFonts w:ascii="Arial" w:hAnsi="Arial" w:cs="Arial" w:eastAsia="Arial"/>
          <w:sz w:val="12"/>
          <w:szCs w:val="12"/>
          <w:color w:val="283136"/>
          <w:spacing w:val="0"/>
          <w:w w:val="100"/>
        </w:rPr>
      </w:r>
      <w:r>
        <w:rPr>
          <w:rFonts w:ascii="Times New Roman" w:hAnsi="Times New Roman" w:cs="Times New Roman" w:eastAsia="Times New Roman"/>
          <w:sz w:val="44"/>
          <w:szCs w:val="44"/>
          <w:color w:val="151C21"/>
          <w:spacing w:val="0"/>
          <w:w w:val="90"/>
        </w:rPr>
        <w:t>2-</w:t>
      </w:r>
      <w:r>
        <w:rPr>
          <w:rFonts w:ascii="Times New Roman" w:hAnsi="Times New Roman" w:cs="Times New Roman" w:eastAsia="Times New Roman"/>
          <w:sz w:val="44"/>
          <w:szCs w:val="44"/>
          <w:color w:val="151C21"/>
          <w:spacing w:val="-149"/>
          <w:w w:val="90"/>
        </w:rPr>
        <w:t>2</w:t>
      </w:r>
      <w:r>
        <w:rPr>
          <w:rFonts w:ascii="Times New Roman" w:hAnsi="Times New Roman" w:cs="Times New Roman" w:eastAsia="Times New Roman"/>
          <w:sz w:val="44"/>
          <w:szCs w:val="44"/>
          <w:color w:val="151C21"/>
          <w:spacing w:val="0"/>
          <w:w w:val="32"/>
          <w:i/>
        </w:rPr>
        <w:t>(</w:t>
      </w:r>
      <w:r>
        <w:rPr>
          <w:rFonts w:ascii="Times New Roman" w:hAnsi="Times New Roman" w:cs="Times New Roman" w:eastAsia="Times New Roman"/>
          <w:sz w:val="44"/>
          <w:szCs w:val="44"/>
          <w:color w:val="151C21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44"/>
          <w:szCs w:val="44"/>
          <w:color w:val="151C21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69"/>
          <w:szCs w:val="69"/>
          <w:color w:val="151C21"/>
          <w:spacing w:val="-35"/>
          <w:w w:val="85"/>
          <w:i/>
        </w:rPr>
        <w:t>0</w:t>
      </w:r>
      <w:r>
        <w:rPr>
          <w:rFonts w:ascii="Times New Roman" w:hAnsi="Times New Roman" w:cs="Times New Roman" w:eastAsia="Times New Roman"/>
          <w:sz w:val="69"/>
          <w:szCs w:val="69"/>
          <w:color w:val="151C21"/>
          <w:spacing w:val="0"/>
          <w:w w:val="28"/>
        </w:rPr>
        <w:t>\</w:t>
      </w:r>
      <w:r>
        <w:rPr>
          <w:rFonts w:ascii="Times New Roman" w:hAnsi="Times New Roman" w:cs="Times New Roman" w:eastAsia="Times New Roman"/>
          <w:sz w:val="69"/>
          <w:szCs w:val="69"/>
          <w:color w:val="151C21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69"/>
          <w:szCs w:val="69"/>
          <w:color w:val="151C21"/>
          <w:spacing w:val="0"/>
          <w:w w:val="100"/>
        </w:rPr>
      </w:r>
      <w:r>
        <w:rPr>
          <w:rFonts w:ascii="Arial" w:hAnsi="Arial" w:cs="Arial" w:eastAsia="Arial"/>
          <w:sz w:val="48"/>
          <w:szCs w:val="48"/>
          <w:color w:val="151C21"/>
          <w:spacing w:val="-84"/>
          <w:w w:val="77"/>
        </w:rPr>
        <w:t>4</w:t>
      </w:r>
      <w:r>
        <w:rPr>
          <w:rFonts w:ascii="Arial" w:hAnsi="Arial" w:cs="Arial" w:eastAsia="Arial"/>
          <w:sz w:val="48"/>
          <w:szCs w:val="48"/>
          <w:color w:val="3F4949"/>
          <w:spacing w:val="0"/>
          <w:w w:val="40"/>
        </w:rPr>
        <w:t>·</w:t>
      </w:r>
      <w:r>
        <w:rPr>
          <w:rFonts w:ascii="Arial" w:hAnsi="Arial" w:cs="Arial" w:eastAsia="Arial"/>
          <w:sz w:val="48"/>
          <w:szCs w:val="48"/>
          <w:color w:val="3F4949"/>
          <w:spacing w:val="-66"/>
          <w:w w:val="100"/>
        </w:rPr>
        <w:t> </w:t>
      </w:r>
      <w:r>
        <w:rPr>
          <w:rFonts w:ascii="Arial" w:hAnsi="Arial" w:cs="Arial" w:eastAsia="Arial"/>
          <w:sz w:val="50"/>
          <w:szCs w:val="50"/>
          <w:color w:val="151C21"/>
          <w:spacing w:val="0"/>
          <w:w w:val="78"/>
        </w:rPr>
        <w:t>9</w:t>
      </w:r>
      <w:r>
        <w:rPr>
          <w:rFonts w:ascii="Arial" w:hAnsi="Arial" w:cs="Arial" w:eastAsia="Arial"/>
          <w:sz w:val="50"/>
          <w:szCs w:val="50"/>
          <w:color w:val="000000"/>
          <w:spacing w:val="0"/>
          <w:w w:val="100"/>
        </w:rPr>
      </w:r>
    </w:p>
    <w:p>
      <w:pPr>
        <w:spacing w:before="4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2223" w:right="-20"/>
        <w:jc w:val="left"/>
        <w:tabs>
          <w:tab w:pos="4280" w:val="left"/>
          <w:tab w:pos="5040" w:val="left"/>
          <w:tab w:pos="5780" w:val="left"/>
          <w:tab w:pos="6760" w:val="left"/>
        </w:tabs>
        <w:rPr>
          <w:rFonts w:ascii="Arial" w:hAnsi="Arial" w:cs="Arial" w:eastAsia="Arial"/>
          <w:sz w:val="42"/>
          <w:szCs w:val="42"/>
        </w:rPr>
      </w:pPr>
      <w:rPr/>
      <w:r>
        <w:rPr>
          <w:rFonts w:ascii="Times New Roman" w:hAnsi="Times New Roman" w:cs="Times New Roman" w:eastAsia="Times New Roman"/>
          <w:sz w:val="56"/>
          <w:szCs w:val="56"/>
          <w:color w:val="151C21"/>
          <w:w w:val="53"/>
        </w:rPr>
        <w:t>jwm'.l</w:t>
      </w:r>
      <w:r>
        <w:rPr>
          <w:rFonts w:ascii="Times New Roman" w:hAnsi="Times New Roman" w:cs="Times New Roman" w:eastAsia="Times New Roman"/>
          <w:sz w:val="56"/>
          <w:szCs w:val="56"/>
          <w:color w:val="151C21"/>
          <w:spacing w:val="-66"/>
          <w:w w:val="100"/>
        </w:rPr>
        <w:t> </w:t>
      </w:r>
      <w:r>
        <w:rPr>
          <w:rFonts w:ascii="Times New Roman" w:hAnsi="Times New Roman" w:cs="Times New Roman" w:eastAsia="Times New Roman"/>
          <w:sz w:val="56"/>
          <w:szCs w:val="56"/>
          <w:color w:val="151C21"/>
          <w:spacing w:val="0"/>
          <w:w w:val="53"/>
        </w:rPr>
        <w:t>.:.Me</w:t>
      </w:r>
      <w:r>
        <w:rPr>
          <w:rFonts w:ascii="Times New Roman" w:hAnsi="Times New Roman" w:cs="Times New Roman" w:eastAsia="Times New Roman"/>
          <w:sz w:val="56"/>
          <w:szCs w:val="56"/>
          <w:color w:val="151C21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56"/>
          <w:szCs w:val="56"/>
          <w:color w:val="151C21"/>
          <w:spacing w:val="0"/>
          <w:w w:val="100"/>
        </w:rPr>
      </w:r>
      <w:r>
        <w:rPr>
          <w:rFonts w:ascii="Times New Roman" w:hAnsi="Times New Roman" w:cs="Times New Roman" w:eastAsia="Times New Roman"/>
          <w:sz w:val="42"/>
          <w:szCs w:val="42"/>
          <w:color w:val="151C21"/>
          <w:spacing w:val="0"/>
          <w:w w:val="100"/>
          <w:i/>
        </w:rPr>
        <w:t>0</w:t>
      </w:r>
      <w:r>
        <w:rPr>
          <w:rFonts w:ascii="Times New Roman" w:hAnsi="Times New Roman" w:cs="Times New Roman" w:eastAsia="Times New Roman"/>
          <w:sz w:val="42"/>
          <w:szCs w:val="42"/>
          <w:color w:val="151C21"/>
          <w:spacing w:val="-61"/>
          <w:w w:val="100"/>
          <w:i/>
        </w:rPr>
        <w:t> </w:t>
      </w:r>
      <w:r>
        <w:rPr>
          <w:rFonts w:ascii="Times New Roman" w:hAnsi="Times New Roman" w:cs="Times New Roman" w:eastAsia="Times New Roman"/>
          <w:sz w:val="42"/>
          <w:szCs w:val="42"/>
          <w:color w:val="151C21"/>
          <w:spacing w:val="0"/>
          <w:w w:val="100"/>
          <w:i/>
        </w:rPr>
        <w:tab/>
      </w:r>
      <w:r>
        <w:rPr>
          <w:rFonts w:ascii="Times New Roman" w:hAnsi="Times New Roman" w:cs="Times New Roman" w:eastAsia="Times New Roman"/>
          <w:sz w:val="42"/>
          <w:szCs w:val="42"/>
          <w:color w:val="151C21"/>
          <w:spacing w:val="0"/>
          <w:w w:val="100"/>
          <w:i/>
        </w:rPr>
      </w:r>
      <w:r>
        <w:rPr>
          <w:rFonts w:ascii="Times New Roman" w:hAnsi="Times New Roman" w:cs="Times New Roman" w:eastAsia="Times New Roman"/>
          <w:sz w:val="35"/>
          <w:szCs w:val="35"/>
          <w:color w:val="151C21"/>
          <w:spacing w:val="0"/>
          <w:w w:val="58"/>
        </w:rPr>
        <w:t>C</w:t>
      </w:r>
      <w:r>
        <w:rPr>
          <w:rFonts w:ascii="Times New Roman" w:hAnsi="Times New Roman" w:cs="Times New Roman" w:eastAsia="Times New Roman"/>
          <w:sz w:val="35"/>
          <w:szCs w:val="35"/>
          <w:color w:val="151C21"/>
          <w:spacing w:val="12"/>
          <w:w w:val="58"/>
        </w:rPr>
        <w:t>)</w:t>
      </w:r>
      <w:r>
        <w:rPr>
          <w:rFonts w:ascii="Arial" w:hAnsi="Arial" w:cs="Arial" w:eastAsia="Arial"/>
          <w:sz w:val="55"/>
          <w:szCs w:val="55"/>
          <w:color w:val="151C21"/>
          <w:spacing w:val="0"/>
          <w:w w:val="58"/>
          <w:i/>
        </w:rPr>
        <w:t>s-</w:t>
      </w:r>
      <w:r>
        <w:rPr>
          <w:rFonts w:ascii="Arial" w:hAnsi="Arial" w:cs="Arial" w:eastAsia="Arial"/>
          <w:sz w:val="55"/>
          <w:szCs w:val="55"/>
          <w:color w:val="151C21"/>
          <w:spacing w:val="-85"/>
          <w:w w:val="58"/>
          <w:i/>
        </w:rPr>
        <w:t> </w:t>
      </w:r>
      <w:r>
        <w:rPr>
          <w:rFonts w:ascii="Arial" w:hAnsi="Arial" w:cs="Arial" w:eastAsia="Arial"/>
          <w:sz w:val="55"/>
          <w:szCs w:val="55"/>
          <w:color w:val="151C21"/>
          <w:spacing w:val="0"/>
          <w:w w:val="100"/>
          <w:i/>
        </w:rPr>
        <w:tab/>
      </w:r>
      <w:r>
        <w:rPr>
          <w:rFonts w:ascii="Arial" w:hAnsi="Arial" w:cs="Arial" w:eastAsia="Arial"/>
          <w:sz w:val="55"/>
          <w:szCs w:val="55"/>
          <w:color w:val="151C21"/>
          <w:spacing w:val="0"/>
          <w:w w:val="100"/>
          <w:i/>
        </w:rPr>
      </w:r>
      <w:r>
        <w:rPr>
          <w:rFonts w:ascii="Arial" w:hAnsi="Arial" w:cs="Arial" w:eastAsia="Arial"/>
          <w:sz w:val="31"/>
          <w:szCs w:val="31"/>
          <w:color w:val="151C21"/>
          <w:spacing w:val="0"/>
          <w:w w:val="151"/>
        </w:rPr>
        <w:t>,</w:t>
      </w:r>
      <w:r>
        <w:rPr>
          <w:rFonts w:ascii="Arial" w:hAnsi="Arial" w:cs="Arial" w:eastAsia="Arial"/>
          <w:sz w:val="31"/>
          <w:szCs w:val="31"/>
          <w:color w:val="151C21"/>
          <w:spacing w:val="-62"/>
          <w:w w:val="100"/>
        </w:rPr>
        <w:t> </w:t>
      </w:r>
      <w:r>
        <w:rPr>
          <w:rFonts w:ascii="Arial" w:hAnsi="Arial" w:cs="Arial" w:eastAsia="Arial"/>
          <w:sz w:val="31"/>
          <w:szCs w:val="31"/>
          <w:color w:val="151C21"/>
          <w:spacing w:val="-3"/>
          <w:w w:val="151"/>
        </w:rPr>
        <w:t>j</w:t>
      </w:r>
      <w:r>
        <w:rPr>
          <w:rFonts w:ascii="Arial" w:hAnsi="Arial" w:cs="Arial" w:eastAsia="Arial"/>
          <w:sz w:val="36"/>
          <w:szCs w:val="36"/>
          <w:color w:val="151C21"/>
          <w:spacing w:val="0"/>
          <w:w w:val="72"/>
        </w:rPr>
        <w:t>D</w:t>
      </w:r>
      <w:r>
        <w:rPr>
          <w:rFonts w:ascii="Arial" w:hAnsi="Arial" w:cs="Arial" w:eastAsia="Arial"/>
          <w:sz w:val="36"/>
          <w:szCs w:val="36"/>
          <w:color w:val="151C21"/>
          <w:spacing w:val="0"/>
          <w:w w:val="100"/>
        </w:rPr>
        <w:tab/>
      </w:r>
      <w:r>
        <w:rPr>
          <w:rFonts w:ascii="Arial" w:hAnsi="Arial" w:cs="Arial" w:eastAsia="Arial"/>
          <w:sz w:val="36"/>
          <w:szCs w:val="36"/>
          <w:color w:val="151C21"/>
          <w:spacing w:val="0"/>
          <w:w w:val="100"/>
        </w:rPr>
      </w:r>
      <w:r>
        <w:rPr>
          <w:rFonts w:ascii="Times New Roman" w:hAnsi="Times New Roman" w:cs="Times New Roman" w:eastAsia="Times New Roman"/>
          <w:sz w:val="57"/>
          <w:szCs w:val="57"/>
          <w:color w:val="151C21"/>
          <w:spacing w:val="0"/>
          <w:w w:val="65"/>
          <w:i/>
        </w:rPr>
        <w:t>g</w:t>
      </w:r>
      <w:r>
        <w:rPr>
          <w:rFonts w:ascii="Times New Roman" w:hAnsi="Times New Roman" w:cs="Times New Roman" w:eastAsia="Times New Roman"/>
          <w:sz w:val="57"/>
          <w:szCs w:val="57"/>
          <w:color w:val="151C21"/>
          <w:spacing w:val="-85"/>
          <w:w w:val="100"/>
          <w:i/>
        </w:rPr>
        <w:t> </w:t>
      </w:r>
      <w:r>
        <w:rPr>
          <w:rFonts w:ascii="Times New Roman" w:hAnsi="Times New Roman" w:cs="Times New Roman" w:eastAsia="Times New Roman"/>
          <w:sz w:val="57"/>
          <w:szCs w:val="57"/>
          <w:color w:val="AFB3B8"/>
          <w:spacing w:val="0"/>
          <w:w w:val="46"/>
        </w:rPr>
        <w:t>:</w:t>
      </w:r>
      <w:r>
        <w:rPr>
          <w:rFonts w:ascii="Times New Roman" w:hAnsi="Times New Roman" w:cs="Times New Roman" w:eastAsia="Times New Roman"/>
          <w:sz w:val="57"/>
          <w:szCs w:val="57"/>
          <w:color w:val="AFB3B8"/>
          <w:spacing w:val="47"/>
          <w:w w:val="46"/>
        </w:rPr>
        <w:t> </w:t>
      </w:r>
      <w:r>
        <w:rPr>
          <w:rFonts w:ascii="Arial" w:hAnsi="Arial" w:cs="Arial" w:eastAsia="Arial"/>
          <w:sz w:val="42"/>
          <w:szCs w:val="42"/>
          <w:color w:val="151C21"/>
          <w:spacing w:val="0"/>
          <w:w w:val="104"/>
        </w:rPr>
        <w:t>o4</w:t>
      </w:r>
      <w:r>
        <w:rPr>
          <w:rFonts w:ascii="Arial" w:hAnsi="Arial" w:cs="Arial" w:eastAsia="Arial"/>
          <w:sz w:val="42"/>
          <w:szCs w:val="42"/>
          <w:color w:val="000000"/>
          <w:spacing w:val="0"/>
          <w:w w:val="100"/>
        </w:rPr>
      </w:r>
    </w:p>
    <w:p>
      <w:pPr>
        <w:spacing w:before="7" w:after="0" w:line="100" w:lineRule="exact"/>
        <w:jc w:val="left"/>
        <w:rPr>
          <w:sz w:val="10"/>
          <w:szCs w:val="10"/>
        </w:rPr>
      </w:pPr>
      <w:rPr/>
      <w:r>
        <w:rPr/>
        <w:br w:type="column"/>
      </w:r>
      <w:r>
        <w:rPr>
          <w:sz w:val="10"/>
          <w:szCs w:val="10"/>
        </w:rPr>
      </w:r>
    </w:p>
    <w:p>
      <w:pPr>
        <w:spacing w:before="0" w:after="0" w:line="240" w:lineRule="auto"/>
        <w:ind w:left="1165" w:right="1431"/>
        <w:jc w:val="center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AFB3B8"/>
          <w:spacing w:val="0"/>
          <w:w w:val="128"/>
          <w:i/>
        </w:rPr>
        <w:t>l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</w:rPr>
      </w:r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937" w:right="1413"/>
        <w:jc w:val="center"/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AFB3B8"/>
          <w:spacing w:val="0"/>
          <w:w w:val="61"/>
        </w:rPr>
        <w:t>'</w:t>
      </w:r>
      <w:r>
        <w:rPr>
          <w:rFonts w:ascii="Times New Roman" w:hAnsi="Times New Roman" w:cs="Times New Roman" w:eastAsia="Times New Roman"/>
          <w:sz w:val="16"/>
          <w:szCs w:val="16"/>
          <w:color w:val="AFB3B8"/>
          <w:spacing w:val="0"/>
          <w:w w:val="61"/>
        </w:rPr>
        <w:t>    </w:t>
      </w:r>
      <w:r>
        <w:rPr>
          <w:rFonts w:ascii="Times New Roman" w:hAnsi="Times New Roman" w:cs="Times New Roman" w:eastAsia="Times New Roman"/>
          <w:sz w:val="16"/>
          <w:szCs w:val="16"/>
          <w:color w:val="AFB3B8"/>
          <w:spacing w:val="24"/>
          <w:w w:val="61"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AFB3B8"/>
          <w:spacing w:val="-9"/>
          <w:w w:val="167"/>
          <w:i/>
        </w:rPr>
        <w:t>·</w:t>
      </w:r>
      <w:r>
        <w:rPr>
          <w:rFonts w:ascii="Times New Roman" w:hAnsi="Times New Roman" w:cs="Times New Roman" w:eastAsia="Times New Roman"/>
          <w:sz w:val="16"/>
          <w:szCs w:val="16"/>
          <w:color w:val="8E9397"/>
          <w:spacing w:val="0"/>
          <w:w w:val="74"/>
          <w:i/>
        </w:rPr>
        <w:t>!</w:t>
      </w:r>
      <w:r>
        <w:rPr>
          <w:rFonts w:ascii="Times New Roman" w:hAnsi="Times New Roman" w:cs="Times New Roman" w:eastAsia="Times New Roman"/>
          <w:sz w:val="16"/>
          <w:szCs w:val="16"/>
          <w:color w:val="8E9397"/>
          <w:spacing w:val="-7"/>
          <w:w w:val="100"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AFB3B8"/>
          <w:spacing w:val="0"/>
          <w:w w:val="92"/>
          <w:i/>
        </w:rPr>
        <w:t>'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</w:rPr>
      </w:r>
    </w:p>
    <w:p>
      <w:pPr>
        <w:spacing w:before="20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128" w:lineRule="exact"/>
        <w:ind w:left="619" w:right="-20"/>
        <w:jc w:val="left"/>
        <w:tabs>
          <w:tab w:pos="960" w:val="left"/>
        </w:tabs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8E9397"/>
          <w:spacing w:val="0"/>
          <w:w w:val="128"/>
          <w:position w:val="-1"/>
        </w:rPr>
        <w:t>i</w:t>
      </w:r>
      <w:r>
        <w:rPr>
          <w:rFonts w:ascii="Arial" w:hAnsi="Arial" w:cs="Arial" w:eastAsia="Arial"/>
          <w:sz w:val="12"/>
          <w:szCs w:val="12"/>
          <w:color w:val="8E9397"/>
          <w:spacing w:val="-40"/>
          <w:w w:val="128"/>
          <w:position w:val="-1"/>
        </w:rPr>
        <w:t> </w:t>
      </w:r>
      <w:r>
        <w:rPr>
          <w:rFonts w:ascii="Arial" w:hAnsi="Arial" w:cs="Arial" w:eastAsia="Arial"/>
          <w:sz w:val="12"/>
          <w:szCs w:val="12"/>
          <w:color w:val="8E9397"/>
          <w:spacing w:val="0"/>
          <w:w w:val="100"/>
          <w:position w:val="-1"/>
        </w:rPr>
        <w:tab/>
      </w:r>
      <w:r>
        <w:rPr>
          <w:rFonts w:ascii="Arial" w:hAnsi="Arial" w:cs="Arial" w:eastAsia="Arial"/>
          <w:sz w:val="12"/>
          <w:szCs w:val="12"/>
          <w:color w:val="8E9397"/>
          <w:spacing w:val="0"/>
          <w:w w:val="100"/>
          <w:position w:val="-1"/>
        </w:rPr>
      </w:r>
      <w:r>
        <w:rPr>
          <w:rFonts w:ascii="Arial" w:hAnsi="Arial" w:cs="Arial" w:eastAsia="Arial"/>
          <w:sz w:val="12"/>
          <w:szCs w:val="12"/>
          <w:color w:val="AFB3B8"/>
          <w:spacing w:val="0"/>
          <w:w w:val="128"/>
          <w:position w:val="-1"/>
        </w:rPr>
        <w:t>'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0" w:after="0" w:line="92" w:lineRule="exact"/>
        <w:ind w:right="-20"/>
        <w:jc w:val="left"/>
        <w:tabs>
          <w:tab w:pos="500" w:val="left"/>
        </w:tabs>
        <w:rPr>
          <w:rFonts w:ascii="Times New Roman" w:hAnsi="Times New Roman" w:cs="Times New Roman" w:eastAsia="Times New Roman"/>
          <w:sz w:val="10"/>
          <w:szCs w:val="10"/>
        </w:rPr>
      </w:pPr>
      <w:rPr/>
      <w:r>
        <w:rPr>
          <w:rFonts w:ascii="Times New Roman" w:hAnsi="Times New Roman" w:cs="Times New Roman" w:eastAsia="Times New Roman"/>
          <w:sz w:val="10"/>
          <w:szCs w:val="10"/>
          <w:color w:val="8E9397"/>
          <w:spacing w:val="0"/>
          <w:w w:val="132"/>
        </w:rPr>
        <w:t>:</w:t>
      </w:r>
      <w:r>
        <w:rPr>
          <w:rFonts w:ascii="Times New Roman" w:hAnsi="Times New Roman" w:cs="Times New Roman" w:eastAsia="Times New Roman"/>
          <w:sz w:val="10"/>
          <w:szCs w:val="10"/>
          <w:color w:val="8E9397"/>
          <w:spacing w:val="21"/>
          <w:w w:val="132"/>
        </w:rPr>
        <w:t> </w:t>
      </w:r>
      <w:r>
        <w:rPr>
          <w:rFonts w:ascii="Times New Roman" w:hAnsi="Times New Roman" w:cs="Times New Roman" w:eastAsia="Times New Roman"/>
          <w:sz w:val="10"/>
          <w:szCs w:val="10"/>
          <w:color w:val="C3C3CD"/>
          <w:spacing w:val="-12"/>
          <w:w w:val="291"/>
        </w:rPr>
        <w:t>'</w:t>
      </w:r>
      <w:r>
        <w:rPr>
          <w:rFonts w:ascii="Times New Roman" w:hAnsi="Times New Roman" w:cs="Times New Roman" w:eastAsia="Times New Roman"/>
          <w:sz w:val="10"/>
          <w:szCs w:val="10"/>
          <w:color w:val="8E9397"/>
          <w:spacing w:val="-13"/>
          <w:w w:val="140"/>
        </w:rPr>
        <w:t>·</w:t>
      </w:r>
      <w:r>
        <w:rPr>
          <w:rFonts w:ascii="Times New Roman" w:hAnsi="Times New Roman" w:cs="Times New Roman" w:eastAsia="Times New Roman"/>
          <w:sz w:val="10"/>
          <w:szCs w:val="10"/>
          <w:color w:val="C3C3CD"/>
          <w:spacing w:val="0"/>
          <w:w w:val="53"/>
        </w:rPr>
        <w:t>.i&gt;_</w:t>
      </w:r>
      <w:r>
        <w:rPr>
          <w:rFonts w:ascii="Times New Roman" w:hAnsi="Times New Roman" w:cs="Times New Roman" w:eastAsia="Times New Roman"/>
          <w:sz w:val="10"/>
          <w:szCs w:val="10"/>
          <w:color w:val="C3C3CD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10"/>
          <w:szCs w:val="10"/>
          <w:color w:val="C3C3CD"/>
          <w:spacing w:val="0"/>
          <w:w w:val="100"/>
        </w:rPr>
        <w:t>"•</w:t>
      </w:r>
      <w:r>
        <w:rPr>
          <w:rFonts w:ascii="Times New Roman" w:hAnsi="Times New Roman" w:cs="Times New Roman" w:eastAsia="Times New Roman"/>
          <w:sz w:val="10"/>
          <w:szCs w:val="10"/>
          <w:color w:val="C3C3CD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10"/>
          <w:szCs w:val="10"/>
          <w:color w:val="8E9397"/>
          <w:spacing w:val="0"/>
          <w:w w:val="97"/>
        </w:rPr>
        <w:t>'</w:t>
      </w:r>
      <w:r>
        <w:rPr>
          <w:rFonts w:ascii="Times New Roman" w:hAnsi="Times New Roman" w:cs="Times New Roman" w:eastAsia="Times New Roman"/>
          <w:sz w:val="10"/>
          <w:szCs w:val="10"/>
          <w:color w:val="8E9397"/>
          <w:spacing w:val="-9"/>
          <w:w w:val="97"/>
        </w:rPr>
        <w:t> </w:t>
      </w:r>
      <w:r>
        <w:rPr>
          <w:rFonts w:ascii="Times New Roman" w:hAnsi="Times New Roman" w:cs="Times New Roman" w:eastAsia="Times New Roman"/>
          <w:sz w:val="10"/>
          <w:szCs w:val="10"/>
          <w:color w:val="C3C3CD"/>
          <w:spacing w:val="0"/>
          <w:w w:val="131"/>
        </w:rPr>
        <w:t>,</w:t>
      </w:r>
      <w:r>
        <w:rPr>
          <w:rFonts w:ascii="Times New Roman" w:hAnsi="Times New Roman" w:cs="Times New Roman" w:eastAsia="Times New Roman"/>
          <w:sz w:val="10"/>
          <w:szCs w:val="10"/>
          <w:color w:val="C3C3CD"/>
          <w:spacing w:val="0"/>
          <w:w w:val="131"/>
        </w:rPr>
        <w:t>   </w:t>
      </w:r>
      <w:r>
        <w:rPr>
          <w:rFonts w:ascii="Times New Roman" w:hAnsi="Times New Roman" w:cs="Times New Roman" w:eastAsia="Times New Roman"/>
          <w:sz w:val="10"/>
          <w:szCs w:val="10"/>
          <w:color w:val="C3C3CD"/>
          <w:spacing w:val="4"/>
          <w:w w:val="131"/>
        </w:rPr>
        <w:t> </w:t>
      </w:r>
      <w:r>
        <w:rPr>
          <w:rFonts w:ascii="Times New Roman" w:hAnsi="Times New Roman" w:cs="Times New Roman" w:eastAsia="Times New Roman"/>
          <w:sz w:val="10"/>
          <w:szCs w:val="10"/>
          <w:color w:val="D4D4DB"/>
          <w:spacing w:val="0"/>
          <w:w w:val="100"/>
        </w:rPr>
        <w:t>•</w:t>
      </w:r>
      <w:r>
        <w:rPr>
          <w:rFonts w:ascii="Times New Roman" w:hAnsi="Times New Roman" w:cs="Times New Roman" w:eastAsia="Times New Roman"/>
          <w:sz w:val="10"/>
          <w:szCs w:val="10"/>
          <w:color w:val="000000"/>
          <w:spacing w:val="0"/>
          <w:w w:val="100"/>
        </w:rPr>
      </w:r>
    </w:p>
    <w:sectPr>
      <w:type w:val="continuous"/>
      <w:pgSz w:w="11900" w:h="16840"/>
      <w:pgMar w:top="1000" w:bottom="0" w:left="80" w:right="140"/>
      <w:cols w:num="2" w:equalWidth="0">
        <w:col w:w="7934" w:space="1007"/>
        <w:col w:w="2739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auto"/>
    <w:pitch w:val="default"/>
  </w:font>
  <w:font w:name="Courier New">
    <w:altName w:val="Courier New"/>
    <w:charset w:val="0"/>
    <w:family w:val="roman"/>
    <w:pitch w:val="fixed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image" Target="media/image25.png"/><Relationship Id="rId30" Type="http://schemas.openxmlformats.org/officeDocument/2006/relationships/image" Target="media/image26.png"/><Relationship Id="rId31" Type="http://schemas.openxmlformats.org/officeDocument/2006/relationships/image" Target="media/image27.png"/><Relationship Id="rId32" Type="http://schemas.openxmlformats.org/officeDocument/2006/relationships/image" Target="media/image28.png"/><Relationship Id="rId33" Type="http://schemas.openxmlformats.org/officeDocument/2006/relationships/image" Target="media/image29.jp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2013-02-06T12:00:59Z</dcterms:created>
  <dcterms:modified xsi:type="dcterms:W3CDTF">2013-02-06T12:00:59Z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2013-02-05T00:00:00Z</vt:filetime>
  </property>
  <property fmtid="{D5CDD505-2E9C-101B-9397-08002B2CF9AE}" pid="3" name="LastSaved">
    <vt:filetime>2013-02-06T00:00:00Z</vt:filetime>
  </property>
</Properties>
</file>